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c453" w14:paraId="9c1c453" w:rsidRDefault="00FA1F5F" w:rsidP="00FA1F5F" w:rsidR="00FA1F5F">
      <w:pPr>
        <w:jc w:val="right"/>
        <w15:collapsed w:val="false"/>
      </w:pPr>
      <w:bookmarkStart w:name="_GoBack" w:id="0"/>
      <w:bookmarkEnd w:id="0"/>
      <w:r>
        <w:t>9 St-848/2015</w:t>
      </w:r>
    </w:p>
    <w:p w:rsidRDefault="00FA1F5F" w:rsidP="00FA1F5F" w:rsidR="00FA1F5F"/>
    <w:p w:rsidRDefault="00FA1F5F" w:rsidP="00FA1F5F" w:rsidR="00FA1F5F"/>
    <w:p w:rsidRDefault="00FA1F5F" w:rsidP="00FA1F5F" w:rsidR="00FA1F5F">
      <w:r>
        <w:t>REPUBLIKA HRVATSKA</w:t>
      </w:r>
    </w:p>
    <w:p w:rsidRDefault="00FA1F5F" w:rsidP="00FA1F5F" w:rsidR="00FA1F5F">
      <w:r>
        <w:t>TRGOVAČKI SUD U ZADRU</w:t>
      </w:r>
    </w:p>
    <w:p w:rsidRDefault="00FA1F5F" w:rsidP="00FA1F5F" w:rsidR="00FA1F5F">
      <w:r>
        <w:t>STALNA SLUŽBA U ŠIBENIKU</w:t>
      </w:r>
    </w:p>
    <w:p w:rsidRDefault="00FA1F5F" w:rsidP="00FA1F5F" w:rsidR="00FA1F5F"/>
    <w:p w:rsidRDefault="00FA1F5F" w:rsidP="00FA1F5F" w:rsidR="00FA1F5F"/>
    <w:p w:rsidRDefault="00FA1F5F" w:rsidP="00FA1F5F" w:rsidR="00FA1F5F"/>
    <w:p w:rsidRDefault="00FA1F5F" w:rsidP="00FA1F5F" w:rsidR="00FA1F5F">
      <w:pPr>
        <w:jc w:val="center"/>
      </w:pPr>
      <w:r>
        <w:t xml:space="preserve">R E P U B L I K A  </w:t>
      </w:r>
      <w:r w:rsidR="008136C2">
        <w:t xml:space="preserve"> </w:t>
      </w:r>
      <w:r>
        <w:t>H R V A T S K A</w:t>
      </w:r>
    </w:p>
    <w:p w:rsidRDefault="00FA1F5F" w:rsidP="00FA1F5F" w:rsidR="00FA1F5F">
      <w:pPr>
        <w:jc w:val="center"/>
      </w:pPr>
    </w:p>
    <w:p w:rsidRDefault="00FA1F5F" w:rsidP="00FA1F5F" w:rsidR="00FA1F5F">
      <w:pPr>
        <w:jc w:val="center"/>
      </w:pPr>
    </w:p>
    <w:p w:rsidRDefault="00FA1F5F" w:rsidP="00FA1F5F" w:rsidR="00FA1F5F">
      <w:pPr>
        <w:jc w:val="center"/>
      </w:pPr>
      <w:r>
        <w:t>R J E Š E N J E</w:t>
      </w:r>
    </w:p>
    <w:p w:rsidRDefault="00FA1F5F" w:rsidP="00FA1F5F" w:rsidR="00FA1F5F">
      <w:pPr>
        <w:jc w:val="center"/>
      </w:pPr>
    </w:p>
    <w:p w:rsidRDefault="00FA1F5F" w:rsidP="00FA1F5F" w:rsidR="00FA1F5F">
      <w:pPr>
        <w:jc w:val="both"/>
      </w:pPr>
    </w:p>
    <w:p w:rsidRDefault="00FA1F5F" w:rsidP="00FA1F5F" w:rsidR="00FA1F5F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BAVA d.o.o. iz Primoštena, Dalmatinska 52/54, OIB: 56744391631, povodom zahtjeva Financijske agencije – Regionalni centar Split, Podružnica Šibenik, po službenoj dužnosti dana </w:t>
      </w:r>
      <w:r w:rsidR="008136C2">
        <w:rPr>
          <w:lang w:val="hr-HR"/>
        </w:rPr>
        <w:t xml:space="preserve">29. Ožujka </w:t>
      </w:r>
      <w:r>
        <w:rPr>
          <w:lang w:val="hr-HR"/>
        </w:rPr>
        <w:t xml:space="preserve"> 2016. godine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A1F5F" w:rsidP="00FA1F5F" w:rsidR="00FA1F5F">
      <w:pPr>
        <w:tabs>
          <w:tab w:pos="885" w:val="left"/>
        </w:tabs>
        <w:rPr>
          <w:lang w:val="hr-HR"/>
        </w:rPr>
      </w:pPr>
    </w:p>
    <w:p w:rsidRDefault="00FA1F5F" w:rsidP="00FA1F5F" w:rsidR="00FA1F5F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FA1F5F">
        <w:rPr>
          <w:lang w:val="hr-HR"/>
        </w:rPr>
        <w:t xml:space="preserve"> </w:t>
      </w:r>
      <w:r>
        <w:rPr>
          <w:lang w:val="hr-HR"/>
        </w:rPr>
        <w:t xml:space="preserve">BAVA d.o.o. iz Primoštena, Dalmatinska 52/54, OIB: 56744391631, sa danom </w:t>
      </w:r>
      <w:r w:rsidR="008136C2">
        <w:rPr>
          <w:lang w:val="hr-HR"/>
        </w:rPr>
        <w:t>29. ožujka</w:t>
      </w:r>
      <w:r>
        <w:rPr>
          <w:lang w:val="hr-HR"/>
        </w:rPr>
        <w:t xml:space="preserve"> 2016. godine,</w:t>
      </w:r>
      <w:r w:rsidR="008136C2">
        <w:rPr>
          <w:lang w:val="hr-HR"/>
        </w:rPr>
        <w:t xml:space="preserve"> u 13.00 sati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8136C2">
        <w:rPr>
          <w:lang w:val="hr-HR"/>
        </w:rPr>
        <w:t xml:space="preserve"> Renato Sabljić iz Zagreba, Zdenački zavoj 14, OIB: 74644810692.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FA1F5F">
        <w:rPr>
          <w:lang w:val="hr-HR"/>
        </w:rPr>
        <w:t xml:space="preserve"> </w:t>
      </w:r>
      <w:r>
        <w:rPr>
          <w:lang w:val="hr-HR"/>
        </w:rPr>
        <w:t xml:space="preserve">BAVA d.o.o. iz Primoštena, Dalmatinska 52/54, OIB: 56744391631, sa danom </w:t>
      </w:r>
      <w:r w:rsidR="008136C2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jc w:val="center"/>
        <w:rPr>
          <w:lang w:val="hr-HR"/>
        </w:rPr>
      </w:pPr>
    </w:p>
    <w:p w:rsidRDefault="00FA1F5F" w:rsidP="00FA1F5F" w:rsidR="00FA1F5F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A1F5F" w:rsidP="00FA1F5F" w:rsidR="00FA1F5F">
      <w:pPr>
        <w:jc w:val="center"/>
        <w:rPr>
          <w:lang w:val="hr-HR"/>
        </w:rPr>
      </w:pPr>
    </w:p>
    <w:p w:rsidRDefault="00FA1F5F" w:rsidP="00FA1F5F" w:rsidR="00FA1F5F">
      <w:pPr>
        <w:ind w:firstLine="720"/>
        <w:jc w:val="both"/>
        <w:rPr>
          <w:lang w:val="hr-HR"/>
        </w:rPr>
      </w:pPr>
    </w:p>
    <w:p w:rsidRDefault="00FA1F5F" w:rsidP="008136C2" w:rsidR="008136C2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07. prosinca 2015. godine zaprimljen je na ovom sudu zahtjev Financijske agencije – Regionalni centar Split, Podružnica Šibenik, za provedbu skraćenog stečajnog </w:t>
      </w:r>
    </w:p>
    <w:p w:rsidRDefault="008136C2" w:rsidP="008136C2" w:rsidR="008136C2">
      <w:pPr>
        <w:jc w:val="both"/>
        <w:rPr>
          <w:lang w:val="hr-HR"/>
        </w:rPr>
      </w:pPr>
    </w:p>
    <w:p w:rsidRDefault="008136C2" w:rsidP="008136C2" w:rsidR="008136C2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9St-848/2015</w:t>
      </w:r>
    </w:p>
    <w:p w:rsidRDefault="008136C2" w:rsidP="008136C2" w:rsidR="008136C2">
      <w:pPr>
        <w:jc w:val="both"/>
        <w:rPr>
          <w:lang w:val="hr-HR"/>
        </w:rPr>
      </w:pPr>
    </w:p>
    <w:p w:rsidRDefault="00FA1F5F" w:rsidP="008136C2" w:rsidR="00FA1F5F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FA1F5F">
        <w:rPr>
          <w:lang w:val="hr-HR"/>
        </w:rPr>
        <w:t xml:space="preserve"> </w:t>
      </w:r>
      <w:r>
        <w:rPr>
          <w:lang w:val="hr-HR"/>
        </w:rPr>
        <w:t>BAVA d.o.o. iz Primoštena, Dalmatinska 52/54, OIB: 56744391631.</w:t>
      </w:r>
    </w:p>
    <w:p w:rsidRDefault="00FA1F5F" w:rsidP="00FA1F5F" w:rsidR="00FA1F5F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</w:t>
      </w:r>
      <w:r w:rsidR="00B11AF1">
        <w:rPr>
          <w:lang w:val="hr-HR"/>
        </w:rPr>
        <w:t>848</w:t>
      </w:r>
      <w:r>
        <w:rPr>
          <w:lang w:val="hr-HR"/>
        </w:rPr>
        <w:t>/2015 od dana 15.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FA1F5F" w:rsidP="00FA1F5F" w:rsidR="00FA1F5F">
      <w:pPr>
        <w:ind w:firstLine="720"/>
        <w:jc w:val="both"/>
        <w:rPr>
          <w:lang w:val="hr-HR"/>
        </w:rPr>
      </w:pPr>
    </w:p>
    <w:p w:rsidRDefault="00FA1F5F" w:rsidP="00FA1F5F" w:rsidR="00FA1F5F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15. prosinca 2015. godine.</w:t>
      </w:r>
    </w:p>
    <w:p w:rsidRDefault="00FA1F5F" w:rsidP="00FA1F5F" w:rsidR="00FA1F5F">
      <w:pPr>
        <w:ind w:firstLine="720"/>
        <w:jc w:val="both"/>
        <w:rPr>
          <w:lang w:val="hr-HR"/>
        </w:rPr>
      </w:pPr>
    </w:p>
    <w:p w:rsidRDefault="00FA1F5F" w:rsidP="00FA1F5F" w:rsidR="00FA1F5F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B11AF1">
        <w:rPr>
          <w:lang w:val="hr-HR"/>
        </w:rPr>
        <w:t>ik nesposoban za plaćanje, pa j</w:t>
      </w:r>
      <w:r>
        <w:rPr>
          <w:lang w:val="hr-HR"/>
        </w:rPr>
        <w:t>e</w:t>
      </w:r>
      <w:r w:rsidR="00B11AF1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FA1F5F" w:rsidP="00FA1F5F" w:rsidR="00FA1F5F">
      <w:pPr>
        <w:ind w:firstLine="720"/>
        <w:jc w:val="both"/>
        <w:rPr>
          <w:lang w:val="hr-HR"/>
        </w:rPr>
      </w:pPr>
    </w:p>
    <w:p w:rsidRDefault="00FA1F5F" w:rsidP="00FA1F5F" w:rsidR="00FA1F5F">
      <w:pPr>
        <w:ind w:firstLine="720"/>
        <w:jc w:val="both"/>
        <w:rPr>
          <w:lang w:val="hr-HR"/>
        </w:rPr>
      </w:pPr>
    </w:p>
    <w:p w:rsidRDefault="00FA1F5F" w:rsidP="00FA1F5F" w:rsidR="00FA1F5F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8136C2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FA1F5F" w:rsidP="00FA1F5F" w:rsidR="00FA1F5F">
      <w:pPr>
        <w:ind w:firstLine="720"/>
        <w:jc w:val="center"/>
        <w:rPr>
          <w:lang w:val="hr-HR"/>
        </w:rPr>
      </w:pPr>
    </w:p>
    <w:p w:rsidRDefault="00FA1F5F" w:rsidP="00FA1F5F" w:rsidR="00FA1F5F">
      <w:pPr>
        <w:ind w:firstLine="720"/>
        <w:jc w:val="center"/>
        <w:rPr>
          <w:lang w:val="hr-HR"/>
        </w:rPr>
      </w:pPr>
    </w:p>
    <w:p w:rsidRDefault="00FA1F5F" w:rsidP="00FA1F5F" w:rsidR="00FA1F5F">
      <w:pPr>
        <w:ind w:firstLine="720"/>
        <w:jc w:val="right"/>
        <w:rPr>
          <w:lang w:val="hr-HR"/>
        </w:rPr>
      </w:pPr>
    </w:p>
    <w:p w:rsidRDefault="00FA1F5F" w:rsidP="00FA1F5F" w:rsidR="00FA1F5F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FA1F5F" w:rsidP="00FA1F5F" w:rsidR="00FA1F5F">
      <w:pPr>
        <w:ind w:firstLine="720"/>
        <w:jc w:val="right"/>
        <w:rPr>
          <w:lang w:val="hr-HR"/>
        </w:rPr>
      </w:pPr>
    </w:p>
    <w:p w:rsidRDefault="008136C2" w:rsidP="00FA1F5F" w:rsidR="00FA1F5F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FA1F5F" w:rsidP="00FA1F5F" w:rsidR="00FA1F5F">
      <w:pPr>
        <w:ind w:firstLine="720"/>
        <w:jc w:val="right"/>
        <w:rPr>
          <w:lang w:val="hr-HR"/>
        </w:rPr>
      </w:pP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FA1F5F" w:rsidR="00FA1F5F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FA1F5F" w:rsidP="00FA1F5F" w:rsidR="00FA1F5F">
      <w:pPr>
        <w:jc w:val="both"/>
        <w:rPr>
          <w:lang w:val="hr-HR"/>
        </w:rPr>
      </w:pPr>
    </w:p>
    <w:p w:rsidRDefault="00FA1F5F" w:rsidP="008136C2" w:rsidR="00FA1F5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8136C2" w:rsidP="008136C2" w:rsidR="00FA1F5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FA1F5F" w:rsidP="008136C2" w:rsidR="00FA1F5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FA1F5F" w:rsidP="008136C2" w:rsidR="00FA1F5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FA1F5F" w:rsidP="008136C2" w:rsidR="00FA1F5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8136C2">
        <w:rPr>
          <w:lang w:val="hr-HR"/>
        </w:rPr>
        <w:t xml:space="preserve">prije i </w:t>
      </w:r>
      <w:r>
        <w:rPr>
          <w:lang w:val="hr-HR"/>
        </w:rPr>
        <w:t>po pravomoćnosti</w:t>
      </w:r>
    </w:p>
    <w:p w:rsidRDefault="008136C2" w:rsidP="008136C2" w:rsidR="008136C2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8136C2" w:rsidP="008136C2" w:rsidR="008136C2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FA1F5F" w:rsidR="00FA1F5F"/>
    <w:sectPr w:rsidR="00FA1F5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502"/>
    <w:multiLevelType w:val="hybridMultilevel"/>
    <w:tmpl w:val="9CCA59D2"/>
    <w:lvl w:tplc="43F6BD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F5F"/>
    <w:rsid w:val="008136C2"/>
    <w:rsid w:val="00A27A53"/>
    <w:rsid w:val="00B11AF1"/>
    <w:rsid w:val="00B154C1"/>
    <w:rsid w:val="00FA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1F5F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5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1F5F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5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 d.o.o. za turizam i ugostiteljstvo</izvorni_sadrzaj>
    <derivirana_varijabla naziv="DomainObject.Predmet.ProtustrankaFormated_1">  BAVA d.o.o. za turizam i ugostiteljstvo</derivirana_varijabla>
  </DomainObject.Predmet.ProtustrankaFormated>
  <DomainObject.Predmet.ProtustrankaFormatedOIB>
    <izvorni_sadrzaj>  BAVA d.o.o. za turizam i ugostiteljstvo, OIB 56744391631</izvorni_sadrzaj>
    <derivirana_varijabla naziv="DomainObject.Predmet.ProtustrankaFormatedOIB_1">  BAVA d.o.o. za turizam i ugostiteljstvo, OIB 56744391631</derivirana_varijabla>
  </DomainObject.Predmet.ProtustrankaFormatedOIB>
  <DomainObject.Predmet.ProtustrankaFormatedWithAdress>
    <izvorni_sadrzaj> BAVA d.o.o. za turizam i ugostiteljstvo, Dalmatinska 52/ 54, 22202 Primošten</izvorni_sadrzaj>
    <derivirana_varijabla naziv="DomainObject.Predmet.ProtustrankaFormatedWithAdress_1"> BAVA d.o.o. za turizam i ugostiteljstvo, Dalmatinska 52/ 54, 22202 Primošten</derivirana_varijabla>
  </DomainObject.Predmet.ProtustrankaFormatedWithAdress>
  <DomainObject.Predmet.ProtustrankaFormatedWithAdressOIB>
    <izvorni_sadrzaj> BAVA d.o.o. za turizam i ugostiteljstvo, OIB 56744391631, Dalmatinska 52/ 54, 22202 Primošten</izvorni_sadrzaj>
    <derivirana_varijabla naziv="DomainObject.Predmet.ProtustrankaFormatedWithAdressOIB_1"> BAVA d.o.o. za turizam i ugostiteljstvo, OIB 56744391631, Dalmatinska 52/ 54, 22202 Primošten</derivirana_varijabla>
  </DomainObject.Predmet.ProtustrankaFormatedWithAdressOIB>
  <DomainObject.Predmet.ProtustrankaWithAdress>
    <izvorni_sadrzaj>BAVA d.o.o. za turizam i ugostiteljstvo Dalmatinska 52/ 54, 22202 Primošten</izvorni_sadrzaj>
    <derivirana_varijabla naziv="DomainObject.Predmet.ProtustrankaWithAdress_1">BAVA d.o.o. za turizam i ugostiteljstvo Dalmatinska 52/ 54, 22202 Primošten</derivirana_varijabla>
  </DomainObject.Predmet.ProtustrankaWithAdress>
  <DomainObject.Predmet.ProtustrankaWithAdressOIB>
    <izvorni_sadrzaj>BAVA d.o.o. za turizam i ugostiteljstvo, OIB 56744391631, Dalmatinska 52/ 54, 22202 Primošten</izvorni_sadrzaj>
    <derivirana_varijabla naziv="DomainObject.Predmet.ProtustrankaWithAdressOIB_1">BAVA d.o.o. za turizam i ugostiteljstvo, OIB 56744391631, Dalmatinska 52/ 54, 22202 Primošten</derivirana_varijabla>
  </DomainObject.Predmet.ProtustrankaWithAdressOIB>
  <DomainObject.Predmet.ProtustrankaNazivFormated>
    <izvorni_sadrzaj>BAVA d.o.o. za turizam i ugostiteljstvo</izvorni_sadrzaj>
    <derivirana_varijabla naziv="DomainObject.Predmet.ProtustrankaNazivFormated_1">BAVA d.o.o. za turizam i ugostiteljstvo</derivirana_varijabla>
  </DomainObject.Predmet.ProtustrankaNazivFormated>
  <DomainObject.Predmet.ProtustrankaNazivFormatedOIB>
    <izvorni_sadrzaj>BAVA d.o.o. za turizam i ugostiteljstvo, OIB 56744391631</izvorni_sadrzaj>
    <derivirana_varijabla naziv="DomainObject.Predmet.ProtustrankaNazivFormatedOIB_1">BAVA d.o.o. za turizam i ugostiteljstvo, OIB 56744391631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BAVA d.o.o. za turizam i ugostiteljstvo</item>
    </izvorni_sadrzaj>
    <derivirana_varijabla naziv="DomainObject.Predmet.ProtuStrankaListFormated_1">
      <item>BAVA d.o.o. za turizam i ugostiteljstvo</item>
    </derivirana_varijabla>
  </DomainObject.Predmet.ProtuStrankaListFormated>
  <DomainObject.Predmet.ProtuStrankaListFormatedOIB>
    <izvorni_sadrzaj>
      <item>BAVA d.o.o. za turizam i ugostiteljstvo, OIB 56744391631</item>
    </izvorni_sadrzaj>
    <derivirana_varijabla naziv="DomainObject.Predmet.ProtuStrankaListFormatedOIB_1">
      <item>BAVA d.o.o. za turizam i ugostiteljstvo, OIB 56744391631</item>
    </derivirana_varijabla>
  </DomainObject.Predmet.ProtuStrankaListFormatedOIB>
  <DomainObject.Predmet.ProtuStrankaListFormatedWithAdress>
    <izvorni_sadrzaj>
      <item>BAVA d.o.o. za turizam i ugostiteljstvo, Dalmatinska 52/ 54, 22202 Primošten</item>
    </izvorni_sadrzaj>
    <derivirana_varijabla naziv="DomainObject.Predmet.ProtuStrankaListFormatedWithAdress_1">
      <item>BAVA d.o.o. za turizam i ugostiteljstvo, Dalmatinska 52/ 54, 22202 Primošten</item>
    </derivirana_varijabla>
  </DomainObject.Predmet.ProtuStrankaListFormatedWithAdress>
  <DomainObject.Predmet.ProtuStrankaListFormatedWithAdressOIB>
    <izvorni_sadrzaj>
      <item>BAVA d.o.o. za turizam i ugostiteljstvo, OIB 56744391631, Dalmatinska 52/ 54, 22202 Primošten</item>
    </izvorni_sadrzaj>
    <derivirana_varijabla naziv="DomainObject.Predmet.ProtuStrankaListFormatedWithAdressOIB_1">
      <item>BAVA d.o.o. za turizam i ugostiteljstvo, OIB 56744391631, Dalmatinska 52/ 54, 22202 Primošten</item>
    </derivirana_varijabla>
  </DomainObject.Predmet.ProtuStrankaListFormatedWithAdressOIB>
  <DomainObject.Predmet.ProtuStrankaListNazivFormated>
    <izvorni_sadrzaj>
      <item>BAVA d.o.o. za turizam i ugostiteljstvo</item>
    </izvorni_sadrzaj>
    <derivirana_varijabla naziv="DomainObject.Predmet.ProtuStrankaListNazivFormated_1">
      <item>BAVA d.o.o. za turizam i ugostiteljstvo</item>
    </derivirana_varijabla>
  </DomainObject.Predmet.ProtuStrankaListNazivFormated>
  <DomainObject.Predmet.ProtuStrankaListNazivFormatedOIB>
    <izvorni_sadrzaj>
      <item>BAVA d.o.o. za turizam i ugostiteljstvo, OIB 56744391631</item>
    </izvorni_sadrzaj>
    <derivirana_varijabla naziv="DomainObject.Predmet.ProtuStrankaListNazivFormatedOIB_1">
      <item>BAVA d.o.o. za turizam i ugostiteljstvo, OIB 56744391631</item>
    </derivirana_varijabla>
  </DomainObject.Predmet.ProtuStrankaListNazivFormatedOIB>
  <DomainObject.Predmet.OstaliListFormated>
    <izvorni_sadrzaj>
      <item>Nikša Makelja</item>
    </izvorni_sadrzaj>
    <derivirana_varijabla naziv="DomainObject.Predmet.OstaliListFormated_1">
      <item>Nikša Makelja</item>
    </derivirana_varijabla>
  </DomainObject.Predmet.OstaliListFormated>
  <DomainObject.Predmet.OstaliListFormatedOIB>
    <izvorni_sadrzaj>
      <item>Nikša Makelja, OIB 58715744761</item>
    </izvorni_sadrzaj>
    <derivirana_varijabla naziv="DomainObject.Predmet.OstaliListFormatedOIB_1">
      <item>Nikša Makelja, OIB 58715744761</item>
    </derivirana_varijabla>
  </DomainObject.Predmet.OstaliListFormatedOIB>
  <DomainObject.Predmet.OstaliListFormatedWithAdress>
    <izvorni_sadrzaj>
      <item>Nikša Makelja, Antuna Branka Šimića 32, 21000 Split</item>
    </izvorni_sadrzaj>
    <derivirana_varijabla naziv="DomainObject.Predmet.OstaliListFormatedWithAdress_1">
      <item>Nikša Makelja, Antuna Branka Šimića 32, 21000 Split</item>
    </derivirana_varijabla>
  </DomainObject.Predmet.OstaliListFormatedWithAdress>
  <DomainObject.Predmet.OstaliListFormatedWithAdressOIB>
    <izvorni_sadrzaj>
      <item>Nikša Makelja, OIB 58715744761, Antuna Branka Šimića 32, 21000 Split</item>
    </izvorni_sadrzaj>
    <derivirana_varijabla naziv="DomainObject.Predmet.OstaliListFormatedWithAdressOIB_1">
      <item>Nikša Makelja, OIB 58715744761, Antuna Branka Šimića 32, 21000 Split</item>
    </derivirana_varijabla>
  </DomainObject.Predmet.OstaliListFormatedWithAdressOIB>
  <DomainObject.Predmet.OstaliListNazivFormated>
    <izvorni_sadrzaj>
      <item>Nikša Makelja</item>
    </izvorni_sadrzaj>
    <derivirana_varijabla naziv="DomainObject.Predmet.OstaliListNazivFormated_1">
      <item>Nikša Makelja</item>
    </derivirana_varijabla>
  </DomainObject.Predmet.OstaliListNazivFormated>
  <DomainObject.Predmet.OstaliListNazivFormatedOIB>
    <izvorni_sadrzaj>
      <item>Nikša Makelja, OIB 58715744761</item>
    </izvorni_sadrzaj>
    <derivirana_varijabla naziv="DomainObject.Predmet.OstaliListNazivFormatedOIB_1">
      <item>Nikša Makelja, OIB 58715744761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BAVA d.o.o. za turizam i ugostiteljstvo</izvorni_sadrzaj>
    <derivirana_varijabla naziv="DomainObject.Predmet.ProtustrankaIDrugi_1">BAVA 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BAVA d.o.o. za turizam i ugostiteljstvo, OIB 56744391631, Dalmatinska 52/ 54, 22202 Primošten</izvorni_sadrzaj>
    <derivirana_varijabla naziv="DomainObject.Predmet.ProtustrankaIDrugiAdressOIB_1">BAVA d.o.o. za turizam i ugostiteljstvo, OIB 56744391631, Dalmatinska 52/ 54,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BAVA d.o.o. za turizam i ugostiteljstvo</item>
      <item>Nikša Makelja</item>
    </izvorni_sadrzaj>
    <derivirana_varijabla naziv="DomainObject.Predmet.SudioniciListNaziv_1">
      <item>FINA - Podružnica Šibenik</item>
      <item>BAVA d.o.o. za turizam i ugostiteljstvo</item>
      <item>Nikša Makelja</item>
    </derivirana_varijabla>
  </DomainObject.Predmet.SudioniciListNaziv>
  <DomainObject.Predmet.SudioniciListAdressOIB>
    <izvorni_sadrzaj>
      <item>FINA - Podružnica Šibenik, OIB 85821130368, Perivoj L. Marune 1,22000 Šibenik</item>
      <item>BAVA d.o.o. za turizam i ugostiteljstvo, OIB 56744391631, Dalmatinska 52/ 54,22202 Primošten</item>
      <item>Nikša Makelja, OIB 58715744761, Antuna Branka Šimića 32,21000 Split</item>
    </izvorni_sadrzaj>
    <derivirana_varijabla naziv="DomainObject.Predmet.SudioniciListAdressOIB_1">
      <item>FINA - Podružnica Šibenik, OIB 85821130368, Perivoj L. Marune 1,22000 Šibenik</item>
      <item>BAVA d.o.o. za turizam i ugostiteljstvo, OIB 56744391631, Dalmatinska 52/ 54,22202 Primošten</item>
      <item>Nikša Makelja, OIB 58715744761, Antuna Branka Šimića 32,21000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56744391631</item>
      <item>, OIB 58715744761</item>
    </izvorni_sadrzaj>
    <derivirana_varijabla naziv="DomainObject.Predmet.SudioniciListNazivOIB_1">
      <item>, OIB 85821130368</item>
      <item>, OIB 56744391631</item>
      <item>, OIB 58715744761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471</properties:Words>
  <properties:Characters>2548</properties:Characters>
  <properties:Lines>91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2016-03-29T10:38:00Z</dcterms:created>
  <dc:creator>Sektor za informatiku</dc:creator>
  <cp:keywords/>
  <cp:lastModifiedBy>Marina Gulin</cp:lastModifiedBy>
  <cp:lastPrinted>2016-03-29T10:20:00Z</cp:lastPrinted>
  <dcterms:modified xmlns:xsi="http://www.w3.org/2001/XMLSchema-instance" xsi:type="dcterms:W3CDTF">2016-03-29T10:38:00Z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