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dbf1" w14:paraId="99bdbf1" w:rsidRDefault="008D60CA" w:rsidP="00910611" w:rsidR="008D60C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0CA" w:rsidP="00910611" w:rsidR="008D60CA">
      <w:r>
        <w:rPr>
          <w:rFonts w:eastAsia="MS Mincho"/>
          <w:szCs w:val="24"/>
        </w:rPr>
        <w:t>REPUBLIKA HRVATSKA</w:t>
      </w:r>
    </w:p>
    <w:p w:rsidRDefault="008D60CA" w:rsidP="00910611" w:rsidR="008D60CA">
      <w:r>
        <w:rPr>
          <w:rFonts w:eastAsia="MS Mincho"/>
          <w:szCs w:val="24"/>
        </w:rPr>
        <w:t>TRGOVAČKI SUD U RIJECI</w:t>
      </w:r>
    </w:p>
    <w:p w:rsidRDefault="008D60CA" w:rsidR="008D60C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E436DF">
        <w:rPr>
          <w:sz w:val="24"/>
          <w:szCs w:val="24"/>
        </w:rPr>
        <w:t xml:space="preserve"> </w:t>
      </w:r>
      <w:r w:rsidR="00C656D7" w:rsidRPr="00C656D7">
        <w:rPr>
          <w:sz w:val="24"/>
          <w:szCs w:val="24"/>
        </w:rPr>
        <w:t>AUTONOVALJA d.o.o. za trgovinu i posredovanje Novalja (Grad Novalja), Škopljanska b.b.</w:t>
      </w:r>
      <w:r w:rsidR="0036315D" w:rsidRPr="00C656D7">
        <w:rPr>
          <w:sz w:val="24"/>
          <w:szCs w:val="24"/>
        </w:rPr>
        <w:t xml:space="preserve">, </w:t>
      </w:r>
      <w:r w:rsidR="00B106C9" w:rsidRPr="00C656D7">
        <w:rPr>
          <w:rFonts w:eastAsiaTheme="minorHAnsi"/>
          <w:bCs/>
          <w:sz w:val="24"/>
          <w:szCs w:val="24"/>
          <w:lang w:eastAsia="en-US"/>
        </w:rPr>
        <w:t>MBS:</w:t>
      </w:r>
      <w:r w:rsidR="004E0B90" w:rsidRPr="00C656D7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C656D7" w:rsidRPr="00C656D7">
        <w:rPr>
          <w:sz w:val="24"/>
          <w:szCs w:val="24"/>
        </w:rPr>
        <w:t>020041721</w:t>
      </w:r>
      <w:r w:rsidR="00D50E52" w:rsidRPr="00C656D7">
        <w:rPr>
          <w:sz w:val="24"/>
          <w:szCs w:val="24"/>
        </w:rPr>
        <w:t xml:space="preserve">, </w:t>
      </w:r>
      <w:r w:rsidR="009E57FF" w:rsidRPr="00C656D7">
        <w:rPr>
          <w:sz w:val="24"/>
          <w:szCs w:val="24"/>
        </w:rPr>
        <w:t xml:space="preserve">OIB: </w:t>
      </w:r>
      <w:r w:rsidR="00C656D7" w:rsidRPr="00C656D7">
        <w:rPr>
          <w:sz w:val="24"/>
          <w:szCs w:val="24"/>
        </w:rPr>
        <w:t>31652703847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A70C3C">
        <w:rPr>
          <w:sz w:val="24"/>
          <w:szCs w:val="24"/>
        </w:rPr>
        <w:t>9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C656D7" w:rsidRPr="00C656D7">
        <w:rPr>
          <w:sz w:val="24"/>
          <w:szCs w:val="24"/>
        </w:rPr>
        <w:t xml:space="preserve">AUTONOVALJA d.o.o. za trgovinu i posredovanje Novalja (Grad Novalja), Škopljanska b.b., </w:t>
      </w:r>
      <w:r w:rsidR="00C656D7" w:rsidRPr="00C656D7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656D7" w:rsidRPr="00C656D7">
        <w:rPr>
          <w:sz w:val="24"/>
          <w:szCs w:val="24"/>
        </w:rPr>
        <w:t>020041721, OIB: 31652703847</w:t>
      </w:r>
      <w:r w:rsidR="00C656D7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C656D7" w:rsidRPr="00C656D7">
        <w:rPr>
          <w:sz w:val="24"/>
          <w:szCs w:val="24"/>
        </w:rPr>
        <w:t xml:space="preserve">AUTONOVALJA d.o.o. za trgovinu i posredovanje Novalja (Grad Novalja), Škopljanska b.b., </w:t>
      </w:r>
      <w:r w:rsidR="00C656D7" w:rsidRPr="00C656D7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656D7" w:rsidRPr="00C656D7">
        <w:rPr>
          <w:sz w:val="24"/>
          <w:szCs w:val="24"/>
        </w:rPr>
        <w:t>020041721, OIB: 31652703847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A70C3C">
        <w:rPr>
          <w:sz w:val="24"/>
          <w:szCs w:val="24"/>
        </w:rPr>
        <w:t>9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8C3" w:rsidP="00C31925" w:rsidR="007B28C3">
      <w:r>
        <w:separator/>
      </w:r>
    </w:p>
  </w:endnote>
  <w:endnote w:id="0" w:type="continuationSeparator">
    <w:p w:rsidRDefault="007B28C3" w:rsidP="00C31925" w:rsidR="007B2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C64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8C3" w:rsidP="00C31925" w:rsidR="007B28C3">
      <w:r>
        <w:separator/>
      </w:r>
    </w:p>
  </w:footnote>
  <w:footnote w:id="0" w:type="continuationSeparator">
    <w:p w:rsidRDefault="007B28C3" w:rsidP="00C31925" w:rsidR="007B2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801E56">
      <w:rPr>
        <w:sz w:val="24"/>
        <w:szCs w:val="24"/>
      </w:rPr>
      <w:t>5</w:t>
    </w:r>
    <w:r w:rsidR="00C656D7">
      <w:rPr>
        <w:sz w:val="24"/>
        <w:szCs w:val="24"/>
      </w:rPr>
      <w:t>8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C2C16"/>
    <w:rsid w:val="000C7C64"/>
    <w:rsid w:val="001369D4"/>
    <w:rsid w:val="0013757B"/>
    <w:rsid w:val="00152162"/>
    <w:rsid w:val="00161769"/>
    <w:rsid w:val="00166B2B"/>
    <w:rsid w:val="00183D25"/>
    <w:rsid w:val="0019678A"/>
    <w:rsid w:val="001A1820"/>
    <w:rsid w:val="001F49A8"/>
    <w:rsid w:val="00255ABB"/>
    <w:rsid w:val="0028378D"/>
    <w:rsid w:val="002B79F7"/>
    <w:rsid w:val="002C445B"/>
    <w:rsid w:val="00311F1F"/>
    <w:rsid w:val="0036315D"/>
    <w:rsid w:val="003732E4"/>
    <w:rsid w:val="00376710"/>
    <w:rsid w:val="003D032B"/>
    <w:rsid w:val="004416C3"/>
    <w:rsid w:val="00471684"/>
    <w:rsid w:val="00474B10"/>
    <w:rsid w:val="00490DF2"/>
    <w:rsid w:val="00491DD7"/>
    <w:rsid w:val="004B71DC"/>
    <w:rsid w:val="004E0B90"/>
    <w:rsid w:val="004F6C16"/>
    <w:rsid w:val="005072BC"/>
    <w:rsid w:val="00521E4C"/>
    <w:rsid w:val="00562610"/>
    <w:rsid w:val="005A0B0E"/>
    <w:rsid w:val="005F1F84"/>
    <w:rsid w:val="0060566B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B28C3"/>
    <w:rsid w:val="007D0517"/>
    <w:rsid w:val="007E0807"/>
    <w:rsid w:val="007E5709"/>
    <w:rsid w:val="007E6B06"/>
    <w:rsid w:val="00801E5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D60CA"/>
    <w:rsid w:val="008E2EDF"/>
    <w:rsid w:val="008F6813"/>
    <w:rsid w:val="00942A0F"/>
    <w:rsid w:val="009E57FF"/>
    <w:rsid w:val="009E5D04"/>
    <w:rsid w:val="009E7247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42E5C"/>
    <w:rsid w:val="00C656D7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A284D"/>
    <w:rsid w:val="00DB7423"/>
    <w:rsid w:val="00DF095B"/>
    <w:rsid w:val="00E436DF"/>
    <w:rsid w:val="00E518D1"/>
    <w:rsid w:val="00E67E0D"/>
    <w:rsid w:val="00E91A71"/>
    <w:rsid w:val="00E97BA7"/>
    <w:rsid w:val="00EA695E"/>
    <w:rsid w:val="00EC77A5"/>
    <w:rsid w:val="00F03537"/>
    <w:rsid w:val="00F0797C"/>
    <w:rsid w:val="00F423DF"/>
    <w:rsid w:val="00F45FD4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7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7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C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St-858/2015</izvorni_sadrzaj>
    <derivirana_varijabla naziv="DomainObject.Predmet.OznakaBroj_1">St-858/2015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AUTONOVALJA d.o.o.  Novalja</izvorni_sadrzaj>
    <derivirana_varijabla naziv="DomainObject.Predmet.ProtustrankaFormated_1">  AUTONOVALJA d.o.o.  Novalja</derivirana_varijabla>
  </DomainObject.Predmet.ProtustrankaFormated>
  <DomainObject.Predmet.ProtustrankaFormatedOIB>
    <izvorni_sadrzaj>  AUTONOVALJA d.o.o.  Novalja, OIB 31652703847</izvorni_sadrzaj>
    <derivirana_varijabla naziv="DomainObject.Predmet.ProtustrankaFormatedOIB_1">  AUTONOVALJA d.o.o.  Novalja, OIB 31652703847</derivirana_varijabla>
  </DomainObject.Predmet.ProtustrankaFormatedOIB>
  <DomainObject.Predmet.ProtustrankaFormatedWithAdress>
    <izvorni_sadrzaj> AUTONOVALJA d.o.o.  Novalja, Škopljanska bb, 53291 Novalja</izvorni_sadrzaj>
    <derivirana_varijabla naziv="DomainObject.Predmet.ProtustrankaFormatedWithAdress_1"> AUTONOVALJA d.o.o.  Novalja, Škopljanska bb, 53291 Novalja</derivirana_varijabla>
  </DomainObject.Predmet.ProtustrankaFormatedWithAdress>
  <DomainObject.Predmet.ProtustrankaFormatedWithAdressOIB>
    <izvorni_sadrzaj> AUTONOVALJA d.o.o.  Novalja, OIB 31652703847, Škopljanska bb, 53291 Novalja</izvorni_sadrzaj>
    <derivirana_varijabla naziv="DomainObject.Predmet.ProtustrankaFormatedWithAdressOIB_1"> AUTONOVALJA d.o.o.  Novalja, OIB 31652703847, Škopljanska bb, 53291 Novalja</derivirana_varijabla>
  </DomainObject.Predmet.ProtustrankaFormatedWithAdressOIB>
  <DomainObject.Predmet.ProtustrankaWithAdress>
    <izvorni_sadrzaj>AUTONOVALJA d.o.o.  Novalja Škopljanska bb, 53291 Novalja</izvorni_sadrzaj>
    <derivirana_varijabla naziv="DomainObject.Predmet.ProtustrankaWithAdress_1">AUTONOVALJA d.o.o.  Novalja Škopljanska bb, 53291 Novalja</derivirana_varijabla>
  </DomainObject.Predmet.ProtustrankaWithAdress>
  <DomainObject.Predmet.ProtustrankaWithAdressOIB>
    <izvorni_sadrzaj>AUTONOVALJA d.o.o.  Novalja, OIB 31652703847, Škopljanska bb, 53291 Novalja</izvorni_sadrzaj>
    <derivirana_varijabla naziv="DomainObject.Predmet.ProtustrankaWithAdressOIB_1">AUTONOVALJA d.o.o.  Novalja, OIB 31652703847, Škopljanska bb, 53291 Novalja</derivirana_varijabla>
  </DomainObject.Predmet.ProtustrankaWithAdressOIB>
  <DomainObject.Predmet.ProtustrankaNazivFormated>
    <izvorni_sadrzaj>AUTONOVALJA d.o.o.  Novalja</izvorni_sadrzaj>
    <derivirana_varijabla naziv="DomainObject.Predmet.ProtustrankaNazivFormated_1">AUTONOVALJA d.o.o.  Novalja</derivirana_varijabla>
  </DomainObject.Predmet.ProtustrankaNazivFormated>
  <DomainObject.Predmet.ProtustrankaNazivFormatedOIB>
    <izvorni_sadrzaj>AUTONOVALJA d.o.o.  Novalja, OIB 31652703847</izvorni_sadrzaj>
    <derivirana_varijabla naziv="DomainObject.Predmet.ProtustrankaNazivFormatedOIB_1">AUTONOVALJA d.o.o.  Novalja, OIB 31652703847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AUTONOVALJA d.o.o.  Novalja</item>
    </izvorni_sadrzaj>
    <derivirana_varijabla naziv="DomainObject.Predmet.ProtuStrankaListFormated_1">
      <item>AUTONOVALJA d.o.o.  Novalja</item>
    </derivirana_varijabla>
  </DomainObject.Predmet.ProtuStrankaListFormated>
  <DomainObject.Predmet.ProtuStrankaListFormatedOIB>
    <izvorni_sadrzaj>
      <item>AUTONOVALJA d.o.o.  Novalja, OIB 31652703847</item>
    </izvorni_sadrzaj>
    <derivirana_varijabla naziv="DomainObject.Predmet.ProtuStrankaListFormatedOIB_1">
      <item>AUTONOVALJA d.o.o.  Novalja, OIB 31652703847</item>
    </derivirana_varijabla>
  </DomainObject.Predmet.ProtuStrankaListFormatedOIB>
  <DomainObject.Predmet.ProtuStrankaListFormatedWithAdress>
    <izvorni_sadrzaj>
      <item>AUTONOVALJA d.o.o.  Novalja, Škopljanska bb, 53291 Novalja</item>
    </izvorni_sadrzaj>
    <derivirana_varijabla naziv="DomainObject.Predmet.ProtuStrankaListFormatedWithAdress_1">
      <item>AUTONOVALJA d.o.o.  Novalja, Škopljanska bb, 53291 Novalja</item>
    </derivirana_varijabla>
  </DomainObject.Predmet.ProtuStrankaListFormatedWithAdress>
  <DomainObject.Predmet.ProtuStrankaListFormatedWithAdressOIB>
    <izvorni_sadrzaj>
      <item>AUTONOVALJA d.o.o.  Novalja, OIB 31652703847, Škopljanska bb, 53291 Novalja</item>
    </izvorni_sadrzaj>
    <derivirana_varijabla naziv="DomainObject.Predmet.ProtuStrankaListFormatedWithAdressOIB_1">
      <item>AUTONOVALJA d.o.o.  Novalja, OIB 31652703847, Škopljanska bb, 53291 Novalja</item>
    </derivirana_varijabla>
  </DomainObject.Predmet.ProtuStrankaListFormatedWithAdressOIB>
  <DomainObject.Predmet.ProtuStrankaListNazivFormated>
    <izvorni_sadrzaj>
      <item>AUTONOVALJA d.o.o.  Novalja</item>
    </izvorni_sadrzaj>
    <derivirana_varijabla naziv="DomainObject.Predmet.ProtuStrankaListNazivFormated_1">
      <item>AUTONOVALJA d.o.o.  Novalja</item>
    </derivirana_varijabla>
  </DomainObject.Predmet.ProtuStrankaListNazivFormated>
  <DomainObject.Predmet.ProtuStrankaListNazivFormatedOIB>
    <izvorni_sadrzaj>
      <item>AUTONOVALJA d.o.o.  Novalja, OIB 31652703847</item>
    </izvorni_sadrzaj>
    <derivirana_varijabla naziv="DomainObject.Predmet.ProtuStrankaListNazivFormatedOIB_1">
      <item>AUTONOVALJA d.o.o.  Novalja, OIB 31652703847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AUTONOVALJA d.o.o.  Novalja</izvorni_sadrzaj>
    <derivirana_varijabla naziv="DomainObject.Predmet.ProtustrankaIDrugi_1">AUTONOVALJA d.o.o.  Novalja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AUTONOVALJA d.o.o.  Novalja, OIB 31652703847, Škopljanska bb, 53291 Novalja</izvorni_sadrzaj>
    <derivirana_varijabla naziv="DomainObject.Predmet.ProtustrankaIDrugiAdressOIB_1">AUTONOVALJA d.o.o.  Novalja, OIB 31652703847, Škopljanska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AUTONOVALJA d.o.o.  Novalja</item>
    </izvorni_sadrzaj>
    <derivirana_varijabla naziv="DomainObject.Predmet.SudioniciListNaziv_1">
      <item>FINA Rijeka</item>
      <item>AUTONOVALJA d.o.o.  Novalja</item>
    </derivirana_varijabla>
  </DomainObject.Predmet.SudioniciListNaziv>
  <DomainObject.Predmet.SudioniciListAdressOIB>
    <izvorni_sadrzaj>
      <item>FINA Rijeka, OIB 85821130368, Frana Kurelca 8,51000 Rijeka</item>
      <item>AUTONOVALJA d.o.o.  Novalja, OIB 31652703847, Škopljanska bb,53291 Novalja</item>
    </izvorni_sadrzaj>
    <derivirana_varijabla naziv="DomainObject.Predmet.SudioniciListAdressOIB_1">
      <item>FINA Rijeka, OIB 85821130368, Frana Kurelca 8,51000 Rijeka</item>
      <item>AUTONOVALJA d.o.o.  Novalja, OIB 31652703847, Škopljanska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31652703847</item>
    </izvorni_sadrzaj>
    <derivirana_varijabla naziv="DomainObject.Predmet.SudioniciListNazivOIB_1">
      <item>, OIB 85821130368</item>
      <item>, OIB 31652703847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369</properties:Words>
  <properties:Characters>2036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2015-12-09T13:24:00Z</dcterms:created>
  <dc:creator>Vera Jelenović</dc:creator>
  <cp:lastModifiedBy>wsadmin</cp:lastModifiedBy>
  <cp:lastPrinted>2015-12-09T13:23:00Z</cp:lastPrinted>
  <dcterms:modified xmlns:xsi="http://www.w3.org/2001/XMLSchema-instance" xsi:type="dcterms:W3CDTF">2015-12-09T13:25:00Z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