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4f73" w14:paraId="83f4f7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E6378">
        <w:t>8</w:t>
      </w:r>
      <w:r w:rsidR="00D56FCA">
        <w:t>275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D56FCA" w:rsidR="00D56FCA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56FCA">
        <w:rPr>
          <w:szCs w:val="20"/>
        </w:rPr>
        <w:t xml:space="preserve">KATEMAT d.o.o., Zagreb, I. Kozari put VII. odvojak 2, MBS: </w:t>
      </w:r>
    </w:p>
    <w:p w:rsidRDefault="00D56FCA" w:rsidP="00D56FCA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080736025, OIB: 15047667454</w:t>
      </w:r>
      <w:r w:rsidR="004C7919">
        <w:rPr>
          <w:szCs w:val="20"/>
        </w:rPr>
        <w:t xml:space="preserve">  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D56FCA">
        <w:t>5.975,80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E7647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56FCA"/>
    <w:rsid w:val="00D66226"/>
    <w:rsid w:val="00DB51B1"/>
    <w:rsid w:val="00E04B7F"/>
    <w:rsid w:val="00E05BED"/>
    <w:rsid w:val="00E16E7E"/>
    <w:rsid w:val="00E44A99"/>
    <w:rsid w:val="00EC3302"/>
    <w:rsid w:val="00ED6AA8"/>
    <w:rsid w:val="00EE6378"/>
    <w:rsid w:val="00F034D3"/>
    <w:rsid w:val="00F05060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8275</izvorni_sadrzaj>
    <derivirana_varijabla naziv="DomainObject.Predmet.Broj_1">8275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St-8275/2015</izvorni_sadrzaj>
    <derivirana_varijabla naziv="DomainObject.Predmet.OznakaBroj_1">St-8275/2015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KATEMAT d.o.o. zastupanog po punomoćniku Damir Premužić</izvorni_sadrzaj>
    <derivirana_varijabla naziv="DomainObject.Predmet.ProtustrankaFormated_1">  KATEMAT d.o.o. zastupanog po punomoćniku Damir Premužić</derivirana_varijabla>
  </DomainObject.Predmet.ProtustrankaFormated>
  <DomainObject.Predmet.ProtustrankaFormatedOIB>
    <izvorni_sadrzaj>  KATEMAT d.o.o., OIB 15047667454 zastupanog po punomoćniku Damir Premužić</izvorni_sadrzaj>
    <derivirana_varijabla naziv="DomainObject.Predmet.ProtustrankaFormatedOIB_1">  KATEMAT d.o.o., OIB 15047667454 zastupanog po punomoćniku Damir Premužić</derivirana_varijabla>
  </DomainObject.Predmet.ProtustrankaFormatedOIB>
  <DomainObject.Predmet.ProtustrankaFormatedWithAdress>
    <izvorni_sadrzaj> KATEMAT d.o.o., I. Kozari put VII. odvojak 2, 10000 Zagreb zastupanog po punomoćniku Damir Premužić</izvorni_sadrzaj>
    <derivirana_varijabla naziv="DomainObject.Predmet.ProtustrankaFormatedWithAdress_1"> KATEMAT d.o.o., I. Kozari put VII. odvojak 2, 10000 Zagreb zastupanog po punomoćniku Damir Premužić</derivirana_varijabla>
  </DomainObject.Predmet.ProtustrankaFormatedWithAdress>
  <DomainObject.Predmet.ProtustrankaFormatedWithAdressOIB>
    <izvorni_sadrzaj> KATEMAT d.o.o., OIB 15047667454, I. Kozari put VII. odvojak 2, 10000 Zagreb zastupanog po punomoćniku Damir Premužić</izvorni_sadrzaj>
    <derivirana_varijabla naziv="DomainObject.Predmet.ProtustrankaFormatedWithAdressOIB_1"> KATEMAT d.o.o., OIB 15047667454, I. Kozari put VII. odvojak 2, 10000 Zagreb zastupanog po punomoćniku Damir Premužić</derivirana_varijabla>
  </DomainObject.Predmet.ProtustrankaFormatedWithAdressOIB>
  <DomainObject.Predmet.ProtustrankaWithAdress>
    <izvorni_sadrzaj>KATEMAT d.o.o. I. Kozari put VII. odvojak 2, 10000 Zagreb</izvorni_sadrzaj>
    <derivirana_varijabla naziv="DomainObject.Predmet.ProtustrankaWithAdress_1">KATEMAT d.o.o. I. Kozari put VII. odvojak 2, 10000 Zagreb</derivirana_varijabla>
  </DomainObject.Predmet.ProtustrankaWithAdress>
  <DomainObject.Predmet.ProtustrankaWithAdressOIB>
    <izvorni_sadrzaj>KATEMAT d.o.o., OIB 15047667454, I. Kozari put VII. odvojak 2, 10000 Zagreb</izvorni_sadrzaj>
    <derivirana_varijabla naziv="DomainObject.Predmet.ProtustrankaWithAdressOIB_1">KATEMAT d.o.o., OIB 15047667454, I. Kozari put VII. odvojak 2, 10000 Zagreb</derivirana_varijabla>
  </DomainObject.Predmet.ProtustrankaWithAdressOIB>
  <DomainObject.Predmet.ProtustrankaNazivFormated>
    <izvorni_sadrzaj>KATEMAT d.o.o.</izvorni_sadrzaj>
    <derivirana_varijabla naziv="DomainObject.Predmet.ProtustrankaNazivFormated_1">KATEMAT d.o.o.</derivirana_varijabla>
  </DomainObject.Predmet.ProtustrankaNazivFormated>
  <DomainObject.Predmet.ProtustrankaNazivFormatedOIB>
    <izvorni_sadrzaj>KATEMAT d.o.o., OIB 15047667454</izvorni_sadrzaj>
    <derivirana_varijabla naziv="DomainObject.Predmet.ProtustrankaNazivFormatedOIB_1">KATEMAT d.o.o., OIB 15047667454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KATEMAT d.o.o. zastupanog po punomoćniku Damir Premužić</item>
    </izvorni_sadrzaj>
    <derivirana_varijabla naziv="DomainObject.Predmet.ProtuStrankaListFormated_1">
      <item>KATEMAT d.o.o. zastupanog po punomoćniku Damir Premužić</item>
    </derivirana_varijabla>
  </DomainObject.Predmet.ProtuStrankaListFormated>
  <DomainObject.Predmet.ProtuStrankaListFormatedOIB>
    <izvorni_sadrzaj>
      <item>KATEMAT d.o.o., OIB 15047667454 zastupanog po punomoćniku Damir Premužić</item>
    </izvorni_sadrzaj>
    <derivirana_varijabla naziv="DomainObject.Predmet.ProtuStrankaListFormatedOIB_1">
      <item>KATEMAT d.o.o., OIB 15047667454 zastupanog po punomoćniku Damir Premužić</item>
    </derivirana_varijabla>
  </DomainObject.Predmet.ProtuStrankaListFormatedOIB>
  <DomainObject.Predmet.ProtuStrankaListFormatedWithAdress>
    <izvorni_sadrzaj>
      <item>KATEMAT d.o.o., I. Kozari put VII. odvojak 2, 10000 Zagreb zastupanog po punomoćniku Damir Premužić</item>
    </izvorni_sadrzaj>
    <derivirana_varijabla naziv="DomainObject.Predmet.ProtuStrankaListFormatedWithAdress_1">
      <item>KATEMAT d.o.o., I. Kozari put VII. odvojak 2, 10000 Zagreb zastupanog po punomoćniku Damir Premužić</item>
    </derivirana_varijabla>
  </DomainObject.Predmet.ProtuStrankaListFormatedWithAdress>
  <DomainObject.Predmet.ProtuStrankaListFormatedWithAdressOIB>
    <izvorni_sadrzaj>
      <item>KATEMAT d.o.o., OIB 15047667454, I. Kozari put VII. odvojak 2, 10000 Zagreb zastupanog po punomoćniku Damir Premužić</item>
    </izvorni_sadrzaj>
    <derivirana_varijabla naziv="DomainObject.Predmet.ProtuStrankaListFormatedWithAdressOIB_1">
      <item>KATEMAT d.o.o., OIB 15047667454, I. Kozari put VII. odvojak 2, 10000 Zagreb zastupanog po punomoćniku Damir Premužić</item>
    </derivirana_varijabla>
  </DomainObject.Predmet.ProtuStrankaListFormatedWithAdressOIB>
  <DomainObject.Predmet.ProtuStrankaListNazivFormated>
    <izvorni_sadrzaj>
      <item>KATEMAT d.o.o.</item>
    </izvorni_sadrzaj>
    <derivirana_varijabla naziv="DomainObject.Predmet.ProtuStrankaListNazivFormated_1">
      <item>KATEMAT d.o.o.</item>
    </derivirana_varijabla>
  </DomainObject.Predmet.ProtuStrankaListNazivFormated>
  <DomainObject.Predmet.ProtuStrankaListNazivFormatedOIB>
    <izvorni_sadrzaj>
      <item>KATEMAT d.o.o., OIB 15047667454</item>
    </izvorni_sadrzaj>
    <derivirana_varijabla naziv="DomainObject.Predmet.ProtuStrankaListNazivFormatedOIB_1">
      <item>KATEMAT d.o.o., OIB 15047667454</item>
    </derivirana_varijabla>
  </DomainObject.Predmet.ProtuStrankaListNazivFormatedOIB>
  <DomainObject.Predmet.OstaliListFormated>
    <izvorni_sadrzaj>
      <item>Damir Premužić punomoćnik sudionika u postupku KATEMAT d.o.o.</item>
    </izvorni_sadrzaj>
    <derivirana_varijabla naziv="DomainObject.Predmet.OstaliListFormated_1">
      <item>Damir Premužić punomoćnik sudionika u postupku KATEMAT d.o.o.</item>
    </derivirana_varijabla>
  </DomainObject.Predmet.OstaliListFormated>
  <DomainObject.Predmet.OstaliListFormatedOIB>
    <izvorni_sadrzaj>
      <item>Damir Premužić, OIB 94948952695 punomoćnik sudionika u postupku KATEMAT d.o.o.</item>
    </izvorni_sadrzaj>
    <derivirana_varijabla naziv="DomainObject.Predmet.OstaliListFormatedOIB_1">
      <item>Damir Premužić, OIB 94948952695 punomoćnik sudionika u postupku KATEMAT d.o.o.</item>
    </derivirana_varijabla>
  </DomainObject.Predmet.OstaliListFormatedOIB>
  <DomainObject.Predmet.OstaliListFormatedWithAdress>
    <izvorni_sadrzaj>
      <item>Damir Premužić, Kozari 27, 10000 Zagreb punomoćnik sudionika u postupku KATEMAT d.o.o.</item>
    </izvorni_sadrzaj>
    <derivirana_varijabla naziv="DomainObject.Predmet.OstaliListFormatedWithAdress_1">
      <item>Damir Premužić, Kozari 27, 10000 Zagreb punomoćnik sudionika u postupku KATEMAT d.o.o.</item>
    </derivirana_varijabla>
  </DomainObject.Predmet.OstaliListFormatedWithAdress>
  <DomainObject.Predmet.OstaliListFormatedWithAdressOIB>
    <izvorni_sadrzaj>
      <item>Damir Premužić, OIB 94948952695, Kozari 27, 10000 Zagreb punomoćnik sudionika u postupku KATEMAT d.o.o.</item>
    </izvorni_sadrzaj>
    <derivirana_varijabla naziv="DomainObject.Predmet.OstaliListFormatedWithAdressOIB_1">
      <item>Damir Premužić, OIB 94948952695, Kozari 27, 10000 Zagreb punomoćnik sudionika u postupku KATEMAT d.o.o.</item>
    </derivirana_varijabla>
  </DomainObject.Predmet.OstaliListFormatedWithAdressOIB>
  <DomainObject.Predmet.OstaliListNazivFormated>
    <izvorni_sadrzaj>
      <item>Damir Premužić</item>
    </izvorni_sadrzaj>
    <derivirana_varijabla naziv="DomainObject.Predmet.OstaliListNazivFormated_1">
      <item>Damir Premužić</item>
    </derivirana_varijabla>
  </DomainObject.Predmet.OstaliListNazivFormated>
  <DomainObject.Predmet.OstaliListNazivFormatedOIB>
    <izvorni_sadrzaj>
      <item>Damir Premužić, OIB 94948952695</item>
    </izvorni_sadrzaj>
    <derivirana_varijabla naziv="DomainObject.Predmet.OstaliListNazivFormatedOIB_1">
      <item>Damir Premužić, OIB 94948952695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KATEMAT d.o.o.</izvorni_sadrzaj>
    <derivirana_varijabla naziv="DomainObject.Predmet.ProtustrankaIDrugi_1">KATEMAT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KATEMAT d.o.o., OIB 15047667454, I. Kozari put VII. odvojak 2, 10000 Zagreb</izvorni_sadrzaj>
    <derivirana_varijabla naziv="DomainObject.Predmet.ProtustrankaIDrugiAdressOIB_1">KATEMAT d.o.o., OIB 15047667454,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KATEMAT d.o.o.</item>
      <item>Damir Premužić</item>
    </izvorni_sadrzaj>
    <derivirana_varijabla naziv="DomainObject.Predmet.SudioniciListNaziv_1">
      <item>FINA Regionalni centar Zagreb</item>
      <item>KATEMAT d.o.o.</item>
      <item>Damir Premužić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KATEMAT d.o.o., OIB 15047667454, I. Kozari put VII. odvojak 2,10000 Zagreb</item>
      <item>Damir Premužić, OIB 94948952695, Kozari 27,10000 Zagreb</item>
    </izvorni_sadrzaj>
    <derivirana_varijabla naziv="DomainObject.Predmet.SudioniciListAdressOIB_1">
      <item>FINA Regionalni centar Zagreb, OIB 85821130368, Trg svibanjskih žrtava 1995. 1,10000 Zagreb</item>
      <item>KATEMAT d.o.o., OIB 15047667454, I. Kozari put VII. odvojak 2,10000 Zagreb</item>
      <item>Damir Premužić, OIB 94948952695, Kozari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15047667454</item>
      <item>, OIB 94948952695</item>
    </izvorni_sadrzaj>
    <derivirana_varijabla naziv="DomainObject.Predmet.SudioniciListNazivOIB_1">
      <item>, OIB 85821130368</item>
      <item>, OIB 15047667454</item>
      <item>, OIB 94948952695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1304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2016-02-22T08:47:00Z</dcterms:created>
  <dc:creator>ilukac</dc:creator>
  <cp:lastModifiedBy>Ksenija Nol</cp:lastModifiedBy>
  <cp:lastPrinted>2016-02-22T08:42:00Z</cp:lastPrinted>
  <dcterms:modified xmlns:xsi="http://www.w3.org/2001/XMLSchema-instance" xsi:type="dcterms:W3CDTF">2016-02-22T10:04:00Z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