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4e6c" w14:paraId="c264e6c" w:rsidRDefault="00D5479F" w:rsidP="00D5479F" w:rsidR="00D5479F">
      <w:pPr>
        <w:jc w:val="right"/>
        <w15:collapsed w:val="false"/>
      </w:pPr>
      <w:r>
        <w:t>6 St-</w:t>
      </w:r>
      <w:r w:rsidR="001F552C">
        <w:t>83/15-89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1F552C">
        <w:rPr>
          <w:b/>
        </w:rPr>
        <w:t>PRIMAT d.o.o. za usluge i trgovinu "u stečaju", Osijek, Vukovarska cesta 434, OIB: 30408759840, MBS: 030020822</w:t>
      </w:r>
      <w:r>
        <w:t xml:space="preserve">, dana  </w:t>
      </w:r>
      <w:r w:rsidR="001F552C">
        <w:t>22. svibnja</w:t>
      </w:r>
      <w:r w:rsidR="00A40595">
        <w:t xml:space="preserve"> 201</w:t>
      </w:r>
      <w:r w:rsidR="001F552C">
        <w:t>7</w:t>
      </w:r>
      <w:r w:rsidR="00A40595">
        <w:t>. g.,</w:t>
      </w:r>
      <w: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B57961" w:rsidP="00523D35" w:rsidR="005A270B">
      <w:pPr>
        <w:pStyle w:val="Odlomakpopisa"/>
        <w:numPr>
          <w:ilvl w:val="0"/>
          <w:numId w:val="13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5A270B">
        <w:t xml:space="preserve">i to: </w:t>
      </w:r>
      <w:r w:rsidR="00C82FAD">
        <w:t xml:space="preserve">upisane kod </w:t>
      </w:r>
      <w:r w:rsidR="00C82FAD" w:rsidRPr="00E63397">
        <w:t xml:space="preserve">Općinskog suda u Osijeku </w:t>
      </w:r>
      <w:r w:rsidR="001673B7">
        <w:t xml:space="preserve">zemljišnoknjižni odjel Osijek </w:t>
      </w:r>
      <w:r w:rsidR="00C82FAD" w:rsidRPr="00E63397">
        <w:t xml:space="preserve">i to k.o. Osijek, </w:t>
      </w:r>
      <w:proofErr w:type="spellStart"/>
      <w:r w:rsidR="00C82FAD" w:rsidRPr="00E63397">
        <w:t>zk</w:t>
      </w:r>
      <w:proofErr w:type="spellEnd"/>
      <w:r w:rsidR="00C82FAD" w:rsidRPr="00E63397">
        <w:t xml:space="preserve">. ul. </w:t>
      </w:r>
      <w:r w:rsidR="001673B7">
        <w:t>16521</w:t>
      </w:r>
      <w:r w:rsidR="00C82FAD" w:rsidRPr="00E63397">
        <w:t xml:space="preserve"> </w:t>
      </w:r>
      <w:proofErr w:type="spellStart"/>
      <w:r w:rsidR="00C82FAD" w:rsidRPr="00E63397">
        <w:t>kč</w:t>
      </w:r>
      <w:proofErr w:type="spellEnd"/>
      <w:r w:rsidR="00C82FAD" w:rsidRPr="00E63397">
        <w:t xml:space="preserve">. br. </w:t>
      </w:r>
      <w:r w:rsidR="001673B7" w:rsidRPr="00523D35">
        <w:rPr>
          <w:bCs/>
        </w:rPr>
        <w:t>10169/2, Vukovarska cesta 434</w:t>
      </w:r>
      <w:r w:rsidR="00F02F2A">
        <w:t xml:space="preserve">, </w:t>
      </w:r>
      <w:r w:rsidR="00104DD5">
        <w:t xml:space="preserve">u iznosu od </w:t>
      </w:r>
      <w:r w:rsidR="001673B7">
        <w:t>1.608.676,97</w:t>
      </w:r>
      <w:r w:rsidR="00C82FAD">
        <w:t xml:space="preserve"> </w:t>
      </w:r>
      <w:r w:rsidR="00932CFA">
        <w:t xml:space="preserve">kn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312E10" w:rsidP="00312E10" w:rsidR="00312E10">
      <w:pPr>
        <w:pStyle w:val="Odlomakpopisa"/>
        <w:widowControl w:val="false"/>
        <w:numPr>
          <w:ilvl w:val="0"/>
          <w:numId w:val="2"/>
        </w:numPr>
        <w:suppressAutoHyphens/>
        <w:autoSpaceDN w:val="false"/>
        <w:jc w:val="both"/>
        <w:textAlignment w:val="baseline"/>
      </w:pPr>
      <w:r>
        <w:t xml:space="preserve">troškovi utvrđenja tražbine sukladno čl. 170 st. 1 SZ (5%) u iznosu od </w:t>
      </w:r>
      <w:r w:rsidR="001673B7">
        <w:t>80.433,85</w:t>
      </w:r>
      <w:r>
        <w:t xml:space="preserve"> kn te </w:t>
      </w:r>
      <w:r w:rsidR="005A270B">
        <w:t xml:space="preserve">troškovi </w:t>
      </w:r>
      <w:r w:rsidR="00555597">
        <w:t>unovčenja sukladno</w:t>
      </w:r>
      <w:r w:rsidR="005A270B">
        <w:t xml:space="preserve"> čl. 170. st.</w:t>
      </w:r>
      <w:r w:rsidR="00555597">
        <w:t>2</w:t>
      </w:r>
      <w:r w:rsidR="005A270B">
        <w:t>. SZ  u</w:t>
      </w:r>
      <w:r w:rsidR="001673B7">
        <w:t xml:space="preserve"> ukupnom</w:t>
      </w:r>
      <w:r w:rsidR="005A270B">
        <w:t xml:space="preserve"> iznosu od </w:t>
      </w:r>
      <w:r w:rsidR="001673B7">
        <w:t>220.760,62</w:t>
      </w:r>
      <w:r w:rsidR="006E5710">
        <w:t xml:space="preserve"> kn </w:t>
      </w:r>
      <w:r w:rsidR="00555597">
        <w:t xml:space="preserve">a koji iznos čini nagrada stečajnom upravitelju u </w:t>
      </w:r>
      <w:r>
        <w:t>bruto iznosu</w:t>
      </w:r>
      <w:r w:rsidR="001673B7">
        <w:t xml:space="preserve"> od 176.111,00 kn, režijski troškovi 19.316,40 kn, procjena vrijednosti nekretnine 3.300,00 kn, oglašavanje 12.500,00 kn, knjigovodstvene usluge 36.000,00 kn, osiguranje nekretnine 1.103,81 kn, izrada energetskog certifikata 1.000,00 kn, procjena </w:t>
      </w:r>
      <w:proofErr w:type="spellStart"/>
      <w:r w:rsidR="001673B7">
        <w:t>knjig</w:t>
      </w:r>
      <w:proofErr w:type="spellEnd"/>
      <w:r w:rsidR="001673B7">
        <w:t>. usluga do zatvaranja stečaja 6.000,00 kn</w:t>
      </w:r>
      <w:r>
        <w:t xml:space="preserve">. </w:t>
      </w:r>
      <w:r w:rsidR="00555597">
        <w:t xml:space="preserve">Navedeni iznos od </w:t>
      </w:r>
      <w:r>
        <w:t xml:space="preserve">ukupno </w:t>
      </w:r>
      <w:r w:rsidR="00523D35">
        <w:t>301.194,47</w:t>
      </w:r>
      <w:r>
        <w:t xml:space="preserve"> kn (</w:t>
      </w:r>
      <w:r w:rsidR="00523D35">
        <w:t>80.433,85</w:t>
      </w:r>
      <w:r>
        <w:t xml:space="preserve"> kn + </w:t>
      </w:r>
      <w:r w:rsidR="00523D35">
        <w:t>220.760,62</w:t>
      </w:r>
      <w:r>
        <w:t xml:space="preserve"> kn) </w:t>
      </w:r>
      <w:r w:rsidR="00555597">
        <w:t xml:space="preserve">će se prenijeti na žiro račun stečajnog dužnika broj </w:t>
      </w:r>
      <w:r w:rsidR="00523D35">
        <w:t>HR37 2500 0091 1014 3216 3, po pravomoćnosti rješenja</w:t>
      </w:r>
      <w:r>
        <w:t>.</w:t>
      </w:r>
    </w:p>
    <w:p w:rsidRDefault="001E15EB" w:rsidP="00523D35" w:rsidR="00523D35">
      <w:pPr>
        <w:pStyle w:val="Odlomakpopisa"/>
        <w:numPr>
          <w:ilvl w:val="0"/>
          <w:numId w:val="2"/>
        </w:numPr>
        <w:jc w:val="both"/>
      </w:pPr>
      <w:r>
        <w:t xml:space="preserve"> </w:t>
      </w:r>
      <w:proofErr w:type="spellStart"/>
      <w:r w:rsidR="005A270B">
        <w:t>razlučni</w:t>
      </w:r>
      <w:proofErr w:type="spellEnd"/>
      <w:r w:rsidR="005A270B">
        <w:t xml:space="preserve"> vjerovnik </w:t>
      </w:r>
      <w:r w:rsidR="00523D35">
        <w:t>Zagrebačka banka d.d.</w:t>
      </w:r>
      <w:r w:rsidR="00312E10">
        <w:t xml:space="preserve"> Zagreb</w:t>
      </w:r>
      <w:r w:rsidR="006E5710">
        <w:t xml:space="preserve"> </w:t>
      </w:r>
      <w:r>
        <w:t xml:space="preserve">u iznosu od </w:t>
      </w:r>
      <w:r w:rsidR="00523D35">
        <w:t>1.307.482,51</w:t>
      </w:r>
      <w:r w:rsidR="00312E10">
        <w:t xml:space="preserve"> kn</w:t>
      </w:r>
      <w:r>
        <w:t xml:space="preserve"> </w:t>
      </w:r>
      <w:r w:rsidR="005A270B">
        <w:t xml:space="preserve">a sukladno čl. 164 st. 2 SZ koji će se prenijeti na žiro račun navedenog </w:t>
      </w:r>
      <w:proofErr w:type="spellStart"/>
      <w:r w:rsidR="005A270B">
        <w:t>razlučnog</w:t>
      </w:r>
      <w:proofErr w:type="spellEnd"/>
      <w:r w:rsidR="005A270B">
        <w:t xml:space="preserve"> </w:t>
      </w:r>
      <w:r w:rsidR="005A270B" w:rsidRPr="00171F06">
        <w:t>vjerovnika</w:t>
      </w:r>
      <w:r w:rsidR="00932CFA">
        <w:t xml:space="preserve"> broj </w:t>
      </w:r>
      <w:r w:rsidR="00523D35">
        <w:t>HR8823600001000000013 model:17 poziv na broj 5100225745, po pravomoćnosti ovog rješenja.</w:t>
      </w:r>
    </w:p>
    <w:p w:rsidRDefault="00171F06" w:rsidP="00523D35" w:rsidR="00171F06">
      <w:pPr>
        <w:pStyle w:val="Odlomakpopisa"/>
        <w:ind w:left="1068"/>
        <w:jc w:val="both"/>
      </w:pPr>
    </w:p>
    <w:p w:rsidRDefault="004F003C" w:rsidP="008F2DEB" w:rsidR="004F003C">
      <w:pPr>
        <w:ind w:firstLine="708"/>
        <w:jc w:val="both"/>
      </w:pPr>
    </w:p>
    <w:p w:rsidRDefault="005A270B" w:rsidP="00523D35" w:rsidR="005A270B" w:rsidRPr="00523D35">
      <w:pPr>
        <w:pStyle w:val="Odlomakpopisa"/>
        <w:numPr>
          <w:ilvl w:val="0"/>
          <w:numId w:val="13"/>
        </w:numPr>
        <w:jc w:val="both"/>
        <w:rPr>
          <w:color w:val="1F497D"/>
        </w:rPr>
      </w:pPr>
      <w:r>
        <w:t>Računovodstvo Trgovačkog suda u Osijeku izvršiti će prijenos navedenih sredstava s kartice predmeta i to</w:t>
      </w:r>
      <w:r w:rsidR="003C4055">
        <w:t xml:space="preserve"> iznosa od </w:t>
      </w:r>
      <w:r w:rsidR="00523D35">
        <w:rPr>
          <w:b/>
        </w:rPr>
        <w:t>301.194,47</w:t>
      </w:r>
      <w:r w:rsidR="003C4055" w:rsidRPr="00523D35">
        <w:rPr>
          <w:b/>
        </w:rPr>
        <w:t xml:space="preserve"> kn</w:t>
      </w:r>
      <w:r w:rsidR="003C4055">
        <w:t xml:space="preserve"> na žiro račun stečajnog dužnika broj </w:t>
      </w:r>
      <w:r w:rsidR="00523D35">
        <w:t xml:space="preserve">HR37 2500 0091 1014 3216 3 </w:t>
      </w:r>
      <w:r w:rsidR="003C4055">
        <w:t xml:space="preserve">te iznos od </w:t>
      </w:r>
      <w:r w:rsidR="00523D35">
        <w:rPr>
          <w:b/>
        </w:rPr>
        <w:t>1.307.482,51</w:t>
      </w:r>
      <w:r w:rsidR="003C4055" w:rsidRPr="00523D35">
        <w:rPr>
          <w:b/>
        </w:rPr>
        <w:t xml:space="preserve"> kn</w:t>
      </w:r>
      <w:r w:rsidR="003C4055">
        <w:t xml:space="preserve"> na žiro račun </w:t>
      </w:r>
      <w:proofErr w:type="spellStart"/>
      <w:r w:rsidR="003C4055">
        <w:t>razlučnog</w:t>
      </w:r>
      <w:proofErr w:type="spellEnd"/>
      <w:r w:rsidR="003C4055">
        <w:t xml:space="preserve"> vjerovnika </w:t>
      </w:r>
      <w:r w:rsidR="00523D35">
        <w:t>Zagrebačka banka d.d.</w:t>
      </w:r>
      <w:r w:rsidR="00312E10">
        <w:t xml:space="preserve"> Zagreb</w:t>
      </w:r>
      <w:r w:rsidR="003C4055">
        <w:t xml:space="preserve"> broj </w:t>
      </w:r>
      <w:r w:rsidR="00523D35">
        <w:t>HR8823600001000000013 model:17 poziv na broj 5100225745</w:t>
      </w:r>
      <w:r w:rsidR="00866574">
        <w:t>,</w:t>
      </w:r>
      <w:r w:rsidR="006E5710">
        <w:t xml:space="preserve"> </w:t>
      </w:r>
      <w:r w:rsidR="006E5710" w:rsidRPr="00523D35">
        <w:rPr>
          <w:b/>
        </w:rPr>
        <w:t>po pravomoćnosti ovog rješenja.</w:t>
      </w:r>
    </w:p>
    <w:p w:rsidRDefault="001E15EB" w:rsidP="001E15EB" w:rsidR="001E15EB">
      <w:pPr>
        <w:jc w:val="both"/>
      </w:pPr>
    </w:p>
    <w:p w:rsidRDefault="003C4055" w:rsidP="001E15EB" w:rsidR="003C4055">
      <w:pPr>
        <w:jc w:val="both"/>
      </w:pPr>
    </w:p>
    <w:p w:rsidRDefault="005A270B" w:rsidP="005A270B" w:rsidR="005A270B">
      <w:pPr>
        <w:jc w:val="both"/>
      </w:pPr>
    </w:p>
    <w:p w:rsidRDefault="00312E10" w:rsidP="005A270B" w:rsidR="00312E10">
      <w:pPr>
        <w:jc w:val="both"/>
      </w:pPr>
    </w:p>
    <w:p w:rsidRDefault="00523D35" w:rsidP="00523D35" w:rsidR="00523D35">
      <w:pPr>
        <w:jc w:val="right"/>
      </w:pPr>
      <w:r>
        <w:t>6 St-83/15-89</w:t>
      </w:r>
    </w:p>
    <w:p w:rsidRDefault="00312E10" w:rsidP="00312E10" w:rsidR="00312E10">
      <w:pPr>
        <w:jc w:val="right"/>
      </w:pPr>
    </w:p>
    <w:p w:rsidRDefault="003C4055" w:rsidP="005A270B" w:rsidR="003C4055">
      <w:pPr>
        <w:ind w:firstLine="708"/>
        <w:jc w:val="center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3C4055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523D35">
        <w:rPr>
          <w:b/>
        </w:rPr>
        <w:t xml:space="preserve">PRIMAT d.o.o. za usluge i trgovinu "u stečaju", Osijek, Vukovarska cesta 434, OIB: 30408759840, MBS: 030020822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3C4055">
        <w:t xml:space="preserve">upisane u </w:t>
      </w:r>
      <w:r w:rsidR="00312E10">
        <w:t xml:space="preserve">upisane kod </w:t>
      </w:r>
      <w:r w:rsidR="00312E10" w:rsidRPr="00E63397">
        <w:t xml:space="preserve">Općinskog suda u Osijeku i to k.o. Osijek, </w:t>
      </w:r>
      <w:proofErr w:type="spellStart"/>
      <w:r w:rsidR="00312E10" w:rsidRPr="00E63397">
        <w:t>zk</w:t>
      </w:r>
      <w:proofErr w:type="spellEnd"/>
      <w:r w:rsidR="00312E10" w:rsidRPr="00E63397">
        <w:t xml:space="preserve">. ul. </w:t>
      </w:r>
      <w:r w:rsidR="00523D35">
        <w:t xml:space="preserve">16521 </w:t>
      </w:r>
      <w:proofErr w:type="spellStart"/>
      <w:r w:rsidR="00523D35">
        <w:t>kč</w:t>
      </w:r>
      <w:proofErr w:type="spellEnd"/>
      <w:r w:rsidR="00523D35">
        <w:t>. br. 10169/2</w:t>
      </w:r>
      <w:r w:rsidR="00312E10" w:rsidRPr="00E63397">
        <w:t xml:space="preserve">, </w:t>
      </w:r>
      <w:r w:rsidR="00312E10">
        <w:t xml:space="preserve">na kojoj nekretnini 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r w:rsidR="00523D35">
        <w:t>Zagrebačka banka d.d.</w:t>
      </w:r>
      <w:r w:rsidR="00312E10">
        <w:t xml:space="preserve"> Zagreb</w:t>
      </w:r>
      <w:r w:rsidR="003C4055">
        <w:t xml:space="preserve"> te je ista prodana na javnoj dražbi pred Trgovačkim sudom u Osijeku za iznos od </w:t>
      </w:r>
      <w:r w:rsidR="00523D35">
        <w:t>1.608.676,97</w:t>
      </w:r>
      <w:r w:rsidR="003C4055">
        <w:t xml:space="preserve"> 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523D35">
        <w:t>10. svibnja 2017.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523D35">
        <w:t>Zagrebačka banka d.d.</w:t>
      </w:r>
      <w:r w:rsidR="00A263BB">
        <w:t xml:space="preserve"> u izreci naveden</w:t>
      </w:r>
      <w:r w:rsidR="00523D35">
        <w:t>oj</w:t>
      </w:r>
      <w:r w:rsidR="00A263BB">
        <w:t xml:space="preserve"> nekretnin</w:t>
      </w:r>
      <w:r w:rsidR="00523D35">
        <w:t>i</w:t>
      </w:r>
      <w:r>
        <w:t xml:space="preserve"> </w:t>
      </w:r>
      <w:r w:rsidR="003C4055">
        <w:t xml:space="preserve">u nazočnosti stečajnog upravitelja, </w:t>
      </w:r>
      <w:r w:rsidR="00523D35">
        <w:t>savjetnice</w:t>
      </w:r>
      <w:r w:rsidR="005A270B">
        <w:t xml:space="preserve"> ŽDO</w:t>
      </w:r>
      <w:r w:rsidR="00312E10">
        <w:t xml:space="preserve"> te punomoćnika </w:t>
      </w:r>
      <w:proofErr w:type="spellStart"/>
      <w:r w:rsidR="00312E10">
        <w:t>razlučnog</w:t>
      </w:r>
      <w:proofErr w:type="spellEnd"/>
      <w:r w:rsidR="00312E10">
        <w:t xml:space="preserve"> vjerovnika</w:t>
      </w:r>
      <w:r w:rsidR="005A270B">
        <w:t xml:space="preserve">,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B57961" w:rsidP="00B57961" w:rsidR="00B57961"/>
    <w:p w:rsidRDefault="00BA4469" w:rsidP="00B57961" w:rsidR="00BA4469"/>
    <w:p w:rsidRDefault="00BA4469" w:rsidP="00B57961" w:rsidR="00BA4469"/>
    <w:p w:rsidRDefault="00752878" w:rsidP="00752878" w:rsidR="00B57961">
      <w:pPr>
        <w:jc w:val="center"/>
      </w:pPr>
      <w:r>
        <w:t xml:space="preserve">U Osijeku </w:t>
      </w:r>
      <w:r w:rsidR="00523D35">
        <w:t>22. svibnja 2017.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C4055" w:rsidP="00F43DEF" w:rsidR="005B1841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="005B1841" w:rsidRPr="005B1841">
        <w:rPr>
          <w:sz w:val="22"/>
          <w:szCs w:val="22"/>
        </w:rPr>
        <w:t>ogl</w:t>
      </w:r>
      <w:proofErr w:type="spellEnd"/>
      <w:r w:rsidR="005B1841" w:rsidRPr="005B1841">
        <w:rPr>
          <w:sz w:val="22"/>
          <w:szCs w:val="22"/>
        </w:rPr>
        <w:t>. pl.</w:t>
      </w:r>
    </w:p>
    <w:p w:rsidRDefault="005B1841" w:rsidP="005B1841" w:rsidR="005B1841" w:rsidRPr="005B1841">
      <w:pPr>
        <w:pStyle w:val="Odlomakpopisa"/>
        <w:rPr>
          <w:sz w:val="22"/>
          <w:szCs w:val="22"/>
        </w:rPr>
      </w:pP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  <w:t>_________________________________</w:t>
      </w:r>
    </w:p>
    <w:p w:rsidRDefault="005B1841" w:rsidP="005B1841" w:rsidR="005B1841" w:rsidRPr="003C405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računovodstvo TS Osijek - </w:t>
      </w:r>
      <w:r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523D35">
        <w:rPr>
          <w:sz w:val="22"/>
          <w:szCs w:val="22"/>
        </w:rPr>
        <w:t>22.6.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829" w:rsidP="00752878" w:rsidR="00D02829">
      <w:r>
        <w:separator/>
      </w:r>
    </w:p>
  </w:endnote>
  <w:endnote w:id="0" w:type="continuationSeparator">
    <w:p w:rsidRDefault="00D02829" w:rsidP="00752878" w:rsidR="00D02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829" w:rsidP="00752878" w:rsidR="00D02829">
      <w:r>
        <w:separator/>
      </w:r>
    </w:p>
  </w:footnote>
  <w:footnote w:id="0" w:type="continuationSeparator">
    <w:p w:rsidRDefault="00D02829" w:rsidP="00752878" w:rsidR="00D028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6D2">
          <w:rPr>
            <w:noProof/>
          </w:rPr>
          <w:t>1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EC54749"/>
    <w:multiLevelType w:val="hybridMultilevel"/>
    <w:tmpl w:val="77EC1ECC"/>
    <w:lvl w:tplc="2FBC9B1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21D79E5"/>
    <w:multiLevelType w:val="hybridMultilevel"/>
    <w:tmpl w:val="AAD41376"/>
    <w:lvl w:tplc="7A8E112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2"/>
  </w:num>
  <w:num w:numId="10">
    <w:abstractNumId w:val="11"/>
  </w:num>
  <w:num w:numId="11">
    <w:abstractNumId w:val="12"/>
  </w:num>
  <w:num w:numId="12">
    <w:abstractNumId w:val="6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946D2"/>
    <w:rsid w:val="000B127F"/>
    <w:rsid w:val="000B2061"/>
    <w:rsid w:val="000D1943"/>
    <w:rsid w:val="00104DD5"/>
    <w:rsid w:val="00132964"/>
    <w:rsid w:val="0016585B"/>
    <w:rsid w:val="001673B7"/>
    <w:rsid w:val="00171F06"/>
    <w:rsid w:val="00193CDF"/>
    <w:rsid w:val="001E15EB"/>
    <w:rsid w:val="001F552C"/>
    <w:rsid w:val="00231ADE"/>
    <w:rsid w:val="00286473"/>
    <w:rsid w:val="0029617D"/>
    <w:rsid w:val="002E476F"/>
    <w:rsid w:val="002F474D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71B5"/>
    <w:rsid w:val="004932E0"/>
    <w:rsid w:val="004D33F6"/>
    <w:rsid w:val="004F003C"/>
    <w:rsid w:val="00523D35"/>
    <w:rsid w:val="00533068"/>
    <w:rsid w:val="00555597"/>
    <w:rsid w:val="0055774B"/>
    <w:rsid w:val="00573E91"/>
    <w:rsid w:val="005A270B"/>
    <w:rsid w:val="005B1841"/>
    <w:rsid w:val="00644869"/>
    <w:rsid w:val="00650C92"/>
    <w:rsid w:val="006E5710"/>
    <w:rsid w:val="0072294E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6E13"/>
    <w:rsid w:val="00A062DA"/>
    <w:rsid w:val="00A263BB"/>
    <w:rsid w:val="00A30E36"/>
    <w:rsid w:val="00A40595"/>
    <w:rsid w:val="00A57BF1"/>
    <w:rsid w:val="00A766E0"/>
    <w:rsid w:val="00AF50EB"/>
    <w:rsid w:val="00B57961"/>
    <w:rsid w:val="00B70336"/>
    <w:rsid w:val="00BA4469"/>
    <w:rsid w:val="00BC089F"/>
    <w:rsid w:val="00BC4D67"/>
    <w:rsid w:val="00C06C57"/>
    <w:rsid w:val="00C82FAD"/>
    <w:rsid w:val="00C910E8"/>
    <w:rsid w:val="00CA38CE"/>
    <w:rsid w:val="00CD630D"/>
    <w:rsid w:val="00CE32DE"/>
    <w:rsid w:val="00CF78A7"/>
    <w:rsid w:val="00D02829"/>
    <w:rsid w:val="00D02CEF"/>
    <w:rsid w:val="00D53248"/>
    <w:rsid w:val="00D5479F"/>
    <w:rsid w:val="00D9097D"/>
    <w:rsid w:val="00D92E59"/>
    <w:rsid w:val="00DB052E"/>
    <w:rsid w:val="00DC1E42"/>
    <w:rsid w:val="00DE3C0B"/>
    <w:rsid w:val="00E2127A"/>
    <w:rsid w:val="00EA7C26"/>
    <w:rsid w:val="00ED0369"/>
    <w:rsid w:val="00EE4459"/>
    <w:rsid w:val="00F02F2A"/>
    <w:rsid w:val="00F1297B"/>
    <w:rsid w:val="00F168F0"/>
    <w:rsid w:val="00F234F0"/>
    <w:rsid w:val="00F30DDE"/>
    <w:rsid w:val="00F43DEF"/>
    <w:rsid w:val="00F532F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6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4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6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4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St-83/2015</izvorni_sadrzaj>
    <derivirana_varijabla naziv="DomainObject.Predmet.OznakaBroj_1">St-83/2015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spisa nalazi se ovr-1774/14
i ovr 2456/14 sa Općinskog suda u
Osijeku</izvorni_sadrzaj>
    <derivirana_varijabla naziv="DomainObject.Predmet.PrimjedbaSuca_1">u prilogu spisa nalazi se ovr-1774/14
i ovr 2456/14 sa Općinskog suda u
Osijeku</derivirana_varijabla>
  </DomainObject.Predmet.PrimjedbaSuca>
  <DomainObject.Predmet.ProtustrankaFormated>
    <izvorni_sadrzaj>  PRIMAT d.o.o. za usluge i trgovinu</izvorni_sadrzaj>
    <derivirana_varijabla naziv="DomainObject.Predmet.ProtustrankaFormated_1">  PRIMAT d.o.o. za usluge i trgovinu</derivirana_varijabla>
  </DomainObject.Predmet.ProtustrankaFormated>
  <DomainObject.Predmet.ProtustrankaFormatedOIB>
    <izvorni_sadrzaj>  PRIMAT d.o.o. za usluge i trgovinu, OIB 30408759840</izvorni_sadrzaj>
    <derivirana_varijabla naziv="DomainObject.Predmet.ProtustrankaFormatedOIB_1">  PRIMAT d.o.o. za usluge i trgovinu, OIB 30408759840</derivirana_varijabla>
  </DomainObject.Predmet.ProtustrankaFormatedOIB>
  <DomainObject.Predmet.ProtustrankaFormatedWithAdress>
    <izvorni_sadrzaj> PRIMAT d.o.o. za usluge i trgovinu, Vukovarska Cesta 434, 31000 Osijek</izvorni_sadrzaj>
    <derivirana_varijabla naziv="DomainObject.Predmet.ProtustrankaFormatedWithAdress_1"> PRIMAT d.o.o. za usluge i trgovinu, Vukovarska Cesta 434, 31000 Osijek</derivirana_varijabla>
  </DomainObject.Predmet.ProtustrankaFormatedWithAdress>
  <DomainObject.Predmet.ProtustrankaFormatedWithAdressOIB>
    <izvorni_sadrzaj> PRIMAT d.o.o. za usluge i trgovinu, OIB 30408759840, Vukovarska Cesta 434, 31000 Osijek</izvorni_sadrzaj>
    <derivirana_varijabla naziv="DomainObject.Predmet.ProtustrankaFormatedWithAdressOIB_1"> PRIMAT d.o.o. za usluge i trgovinu, OIB 30408759840, Vukovarska Cesta 434, 31000 Osijek</derivirana_varijabla>
  </DomainObject.Predmet.ProtustrankaFormatedWithAdressOIB>
  <DomainObject.Predmet.ProtustrankaWithAdress>
    <izvorni_sadrzaj>PRIMAT d.o.o. za usluge i trgovinu Vukovarska Cesta 434, 31000 Osijek</izvorni_sadrzaj>
    <derivirana_varijabla naziv="DomainObject.Predmet.ProtustrankaWithAdress_1">PRIMAT d.o.o. za usluge i trgovinu Vukovarska Cesta 434, 31000 Osijek</derivirana_varijabla>
  </DomainObject.Predmet.ProtustrankaWithAdress>
  <DomainObject.Predmet.ProtustrankaWithAdressOIB>
    <izvorni_sadrzaj>PRIMAT d.o.o. za usluge i trgovinu, OIB 30408759840, Vukovarska Cesta 434, 31000 Osijek</izvorni_sadrzaj>
    <derivirana_varijabla naziv="DomainObject.Predmet.ProtustrankaWithAdressOIB_1">PRIMAT d.o.o. za usluge i trgovinu, OIB 30408759840, Vukovarska Cesta 434, 31000 Osijek</derivirana_varijabla>
  </DomainObject.Predmet.ProtustrankaWithAdressOIB>
  <DomainObject.Predmet.ProtustrankaNazivFormated>
    <izvorni_sadrzaj>PRIMAT d.o.o. za usluge i trgovinu</izvorni_sadrzaj>
    <derivirana_varijabla naziv="DomainObject.Predmet.ProtustrankaNazivFormated_1">PRIMAT d.o.o. za usluge i trgovinu</derivirana_varijabla>
  </DomainObject.Predmet.ProtustrankaNazivFormated>
  <DomainObject.Predmet.ProtustrankaNazivFormatedOIB>
    <izvorni_sadrzaj>PRIMAT d.o.o. za usluge i trgovinu, OIB 30408759840</izvorni_sadrzaj>
    <derivirana_varijabla naziv="DomainObject.Predmet.ProtustrankaNazivFormatedOIB_1">PRIMAT d.o.o. za usluge i trgovinu, OIB 30408759840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PRIMAT d.o.o. za usluge i trgovinu</item>
    </izvorni_sadrzaj>
    <derivirana_varijabla naziv="DomainObject.Predmet.ProtuStrankaListFormated_1">
      <item>PRIMAT d.o.o. za usluge i trgovinu</item>
    </derivirana_varijabla>
  </DomainObject.Predmet.ProtuStrankaListFormated>
  <DomainObject.Predmet.ProtuStrankaListFormatedOIB>
    <izvorni_sadrzaj>
      <item>PRIMAT d.o.o. za usluge i trgovinu, OIB 30408759840</item>
    </izvorni_sadrzaj>
    <derivirana_varijabla naziv="DomainObject.Predmet.ProtuStrankaListFormatedOIB_1">
      <item>PRIMAT d.o.o. za usluge i trgovinu, OIB 30408759840</item>
    </derivirana_varijabla>
  </DomainObject.Predmet.ProtuStrankaListFormatedOIB>
  <DomainObject.Predmet.ProtuStrankaListFormatedWithAdress>
    <izvorni_sadrzaj>
      <item>PRIMAT d.o.o. za usluge i trgovinu, Vukovarska Cesta 434, 31000 Osijek</item>
    </izvorni_sadrzaj>
    <derivirana_varijabla naziv="DomainObject.Predmet.ProtuStrankaListFormatedWithAdress_1">
      <item>PRIMAT d.o.o. za usluge i trgovinu, Vukovarska Cesta 434, 31000 Osijek</item>
    </derivirana_varijabla>
  </DomainObject.Predmet.ProtuStrankaListFormatedWithAdress>
  <DomainObject.Predmet.ProtuStrankaListFormatedWithAdressOIB>
    <izvorni_sadrzaj>
      <item>PRIMAT d.o.o. za usluge i trgovinu, OIB 30408759840, Vukovarska Cesta 434, 31000 Osijek</item>
    </izvorni_sadrzaj>
    <derivirana_varijabla naziv="DomainObject.Predmet.ProtuStrankaListFormatedWithAdressOIB_1">
      <item>PRIMAT d.o.o. za usluge i trgovinu, OIB 30408759840, Vukovarska Cesta 434, 31000 Osijek</item>
    </derivirana_varijabla>
  </DomainObject.Predmet.ProtuStrankaListFormatedWithAdressOIB>
  <DomainObject.Predmet.ProtuStrankaListNazivFormated>
    <izvorni_sadrzaj>
      <item>PRIMAT d.o.o. za usluge i trgovinu</item>
    </izvorni_sadrzaj>
    <derivirana_varijabla naziv="DomainObject.Predmet.ProtuStrankaListNazivFormated_1">
      <item>PRIMAT d.o.o. za usluge i trgovinu</item>
    </derivirana_varijabla>
  </DomainObject.Predmet.ProtuStrankaListNazivFormated>
  <DomainObject.Predmet.ProtuStrankaListNazivFormatedOIB>
    <izvorni_sadrzaj>
      <item>PRIMAT d.o.o. za usluge i trgovinu, OIB 30408759840</item>
    </izvorni_sadrzaj>
    <derivirana_varijabla naziv="DomainObject.Predmet.ProtuStrankaListNazivFormatedOIB_1">
      <item>PRIMAT d.o.o. za usluge i trgovinu, OIB 30408759840</item>
    </derivirana_varijabla>
  </DomainObject.Predmet.ProtuStrankaListNazivFormatedOIB>
  <DomainObject.Predmet.OstaliList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PRIMAT d.o.o.</item>
      <item>Nikola Kruljac, Bana Josipa Jelačića 48, 31500 Martin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PRIMAT d.o.o.</item>
      <item>Nikola Kruljac, OIB 49223643131, Bana Josipa Jelačića 48, 31500 Martin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PRIMAT d.o.o.</item>
      <item>Nikola Kruljac, OIB 49223643131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PRIMAT d.o.o. za usluge i trgovinu</izvorni_sadrzaj>
    <derivirana_varijabla naziv="DomainObject.Predmet.ProtustrankaIDrugi_1">PRIMAT d.o.o. za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PRIMAT d.o.o. za usluge i trgovinu, OIB 30408759840, Vukovarska Cesta 434, 31000 Osijek</izvorni_sadrzaj>
    <derivirana_varijabla naziv="DomainObject.Predmet.ProtustrankaIDrugiAdressOIB_1">PRIMAT d.o.o. za usluge i trgovinu, OIB 30408759840, Vukovarska Cesta 434,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PRIMAT d.o.o. za usluge i trgovinu</item>
      <item>Porezna uprava Osijek</item>
      <item>oglasna ploča- PRIMAT d.o.o.</item>
      <item>Nikola Kruljac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PRIMAT d.o.o. za usluge i trgovinu, OIB 30408759840, Vukovarska Cesta 434,31000 Osijek</item>
      <item>Porezna uprava Osijek, OIB 18683136487, bb,31000 Osijek</item>
      <item>oglasna ploča- PRIMAT d.o.o.</item>
      <item>Nikola Kruljac, OIB 49223643131, Bana Josipa Jelačića 48,31500 Martin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30408759840</item>
      <item>, OIB 18683136487</item>
      <item>, OIB null</item>
      <item>, OIB 49223643131</item>
      <item>, OIB 64546066176</item>
    </izvorni_sadrzaj>
    <derivirana_varijabla naziv="DomainObject.Predmet.SudioniciListNazivOIB_1">
      <item>, OIB 85821130368</item>
      <item>, OIB 30408759840</item>
      <item>, OIB 18683136487</item>
      <item>, OIB null</item>
      <item>, OIB 49223643131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CD756-2564-4160-8213-90E4AC374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547</properties:Words>
  <properties:Characters>2993</properties:Characters>
  <properties:Lines>103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2017-05-22T09:52:00Z</dcterms:created>
  <dc:creator>wsadmin</dc:creator>
  <cp:lastModifiedBy>Danijela Sekulić</cp:lastModifiedBy>
  <cp:lastPrinted>2017-05-22T10:10:00Z</cp:lastPrinted>
  <dcterms:modified xmlns:xsi="http://www.w3.org/2001/XMLSchema-instance" xsi:type="dcterms:W3CDTF">2017-05-22T10:11:00Z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