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6000" w14:paraId="0846000" w:rsidRDefault="00DE27B5" w:rsidR="00D12A6C" w:rsidRPr="00561253">
      <w:pPr>
        <w15:collapsed w:val="false"/>
      </w:pPr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236FB3">
        <w:rPr>
          <w:bCs/>
        </w:rPr>
        <w:t>-57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236FB3">
        <w:t>11. veljače</w:t>
      </w:r>
      <w:r w:rsidR="001C7F01">
        <w:t xml:space="preserve"> 2016.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587BF5" w:rsidR="003E5BDA" w:rsidRP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717D4C">
        <w:t>2</w:t>
      </w:r>
      <w:r w:rsidR="00236FB3">
        <w:t>. ožujka</w:t>
      </w:r>
      <w:r w:rsidR="001C7F01">
        <w:t xml:space="preserve"> </w:t>
      </w:r>
      <w:r w:rsidR="00881F92">
        <w:t>2016</w:t>
      </w:r>
      <w:r w:rsidR="00DE27B5">
        <w:t xml:space="preserve">. </w:t>
      </w:r>
      <w:r w:rsidR="00FC3CAD" w:rsidRPr="00561253">
        <w:t xml:space="preserve"> </w:t>
      </w:r>
      <w:r w:rsidR="000B070E" w:rsidRPr="00561253">
        <w:t xml:space="preserve">u </w:t>
      </w:r>
      <w:r w:rsidR="001C7F01">
        <w:t>10,3</w:t>
      </w:r>
      <w:r w:rsidR="00881F92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587BF5" w:rsidR="00A71EF6" w:rsidRPr="00587BF5">
      <w:pPr>
        <w:ind w:firstLine="708"/>
        <w:jc w:val="both"/>
        <w:rPr>
          <w:b/>
        </w:rPr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236FB3">
        <w:t>153.506,65</w:t>
      </w:r>
      <w:r w:rsidR="002E10DC">
        <w:t xml:space="preserve"> </w:t>
      </w:r>
      <w:r w:rsidR="00236FB3">
        <w:t>kuna</w:t>
      </w:r>
      <w:r w:rsidR="00663A0B" w:rsidRPr="00561253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236FB3">
        <w:t>5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587BF5" w:rsidR="00FC3CAD" w:rsidRPr="00561253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3E5BDA" w:rsidP="00587BF5" w:rsidR="00587BF5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 xml:space="preserve">dražbu uplatile jamčevinu u iznosu od 10% utvrđene vrijednosti nekretnine iz točke </w:t>
      </w:r>
      <w:r w:rsidR="00587BF5">
        <w:t xml:space="preserve">V.2 </w:t>
      </w:r>
      <w:r w:rsidRPr="00561253">
        <w:t xml:space="preserve">ovog Zaključka na račun sudskog depozita Trgovačkog suda u </w:t>
      </w: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3E5BDA" w:rsidP="00842630" w:rsidR="00FE255A">
      <w:pPr>
        <w:jc w:val="both"/>
      </w:pPr>
      <w:r w:rsidRPr="00561253">
        <w:t xml:space="preserve">Zagrebu otvorenog kod Hrvatske poštanske banke d.d. Zagreb broj: </w:t>
      </w:r>
      <w:r w:rsidR="00587BF5" w:rsidRPr="00587BF5">
        <w:t>HR9223900011300000460</w:t>
      </w:r>
      <w:r w:rsidR="00587BF5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lastRenderedPageBreak/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B229C5">
        <w:t>11. veljače</w:t>
      </w:r>
      <w:bookmarkStart w:name="_GoBack" w:id="0"/>
      <w:bookmarkEnd w:id="0"/>
      <w:r w:rsidR="001C7F01">
        <w:t xml:space="preserve"> 2016. </w:t>
      </w:r>
      <w:r w:rsidR="001409F6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050042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050042" w:rsidR="000500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50042" w:rsidP="00050042" w:rsidR="00050042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DAC" w:rsidR="00B74DAC">
      <w:r>
        <w:separator/>
      </w:r>
    </w:p>
  </w:endnote>
  <w:endnote w:id="0" w:type="continuationSeparator">
    <w:p w:rsidRDefault="00B74DAC" w:rsidR="00B74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DAC" w:rsidR="00B74DAC">
      <w:r>
        <w:separator/>
      </w:r>
    </w:p>
  </w:footnote>
  <w:footnote w:id="0" w:type="continuationSeparator">
    <w:p w:rsidRDefault="00B74DAC" w:rsidR="00B74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B229C5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236FB3"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50042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C7F01"/>
    <w:rsid w:val="001D647E"/>
    <w:rsid w:val="001F16C9"/>
    <w:rsid w:val="002349EC"/>
    <w:rsid w:val="00236FB3"/>
    <w:rsid w:val="00240E2A"/>
    <w:rsid w:val="00264E94"/>
    <w:rsid w:val="00273268"/>
    <w:rsid w:val="0027356B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87BF5"/>
    <w:rsid w:val="005B4518"/>
    <w:rsid w:val="005D6F5E"/>
    <w:rsid w:val="005E3CED"/>
    <w:rsid w:val="005F3EE3"/>
    <w:rsid w:val="00622BDC"/>
    <w:rsid w:val="00630298"/>
    <w:rsid w:val="0064501A"/>
    <w:rsid w:val="00663A0B"/>
    <w:rsid w:val="00681D81"/>
    <w:rsid w:val="00690D9D"/>
    <w:rsid w:val="006A3F6F"/>
    <w:rsid w:val="006C3E18"/>
    <w:rsid w:val="00712283"/>
    <w:rsid w:val="00717D4C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81F92"/>
    <w:rsid w:val="008D10E8"/>
    <w:rsid w:val="008E42BF"/>
    <w:rsid w:val="009077E7"/>
    <w:rsid w:val="0094324C"/>
    <w:rsid w:val="00944782"/>
    <w:rsid w:val="009640AE"/>
    <w:rsid w:val="00965A99"/>
    <w:rsid w:val="00966CB1"/>
    <w:rsid w:val="0098779E"/>
    <w:rsid w:val="00997F8C"/>
    <w:rsid w:val="009A7E5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29C5"/>
    <w:rsid w:val="00B264AF"/>
    <w:rsid w:val="00B30079"/>
    <w:rsid w:val="00B35DE0"/>
    <w:rsid w:val="00B606DF"/>
    <w:rsid w:val="00B74DAC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6531"/>
    <w:rsid w:val="00E87F24"/>
    <w:rsid w:val="00EE1EFC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0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0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0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0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St-1345/2013-57</izvorni_sadrzaj>
    <derivirana_varijabla naziv="DomainObject.Oznaka_1">St-1345/2013-57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</izvorni_sadrzaj>
    <derivirana_varijabla naziv="DomainObject.Predmet.StrankaFormated_1">  FINA ZAGREB; VJEROVNICI; HT D.D.; JADRANSKO OSIGURANJE dioničko društvo; PORSCHE LEASING društvo s ograničenom odgovornošću za leasing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</derivirana_varijabla>
  </DomainObject.Predmet.StrankaWithAdressOIB>
  <DomainObject.Predmet.StrankaNazivFormated>
    <izvorni_sadrzaj>FINA ZAGREB,VJEROVNICI,HT D.D.,JADRANSKO OSIGURANJE dioničko društvo,PORSCHE LEASING društvo s ograničenom odgovornošću za leasing</izvorni_sadrzaj>
    <derivirana_varijabla naziv="DomainObject.Predmet.StrankaNazivFormated_1">FINA ZAGREB,VJEROVNICI,HT D.D.,JADRANSKO OSIGURANJE dioničko društvo,PORSCHE LEASING društvo s ograničenom odgovornošću za leasing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St-1345/2013-57</izvorni_sadrzaj>
    <derivirana_varijabla naziv="DomainObject.PoslovniBrojDokumenta_1">St-1345/2013-57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962</properties:Words>
  <properties:Characters>5386</properties:Characters>
  <properties:Lines>123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2016-02-11T08:43:00Z</dcterms:created>
  <dc:creator>Nada Kraljić</dc:creator>
  <cp:lastModifiedBy>Vinka Mihalinčić</cp:lastModifiedBy>
  <cp:lastPrinted>2014-10-29T11:29:00Z</cp:lastPrinted>
  <dcterms:modified xmlns:xsi="http://www.w3.org/2001/XMLSchema-instance" xsi:type="dcterms:W3CDTF">2016-02-12T13:50:00Z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St-1345/2013-57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