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4241" w14:paraId="fda424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170CF">
        <w:rPr>
          <w:color w:themeColor="text1" w:val="000000"/>
        </w:rPr>
        <w:t>SILUETA-Z d.o.o., OIB: 41088919231, Split, Dinka Šimunovića 18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001FC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SILUETA-Z d.o.o., OIB: 41088919231, Split, Dinka Šimunovića 18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10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6</w:t>
      </w:r>
      <w:r w:rsidR="00065E50">
        <w:rPr>
          <w:color w:themeColor="text1" w:val="000000"/>
        </w:rPr>
        <w:t>.</w:t>
      </w:r>
      <w:r w:rsidR="001170CF">
        <w:rPr>
          <w:color w:themeColor="text1" w:val="000000"/>
        </w:rPr>
        <w:t>820</w:t>
      </w:r>
      <w:r w:rsidR="00065E50">
        <w:rPr>
          <w:color w:themeColor="text1" w:val="000000"/>
        </w:rPr>
        <w:t>,</w:t>
      </w:r>
      <w:r w:rsidR="001170CF">
        <w:rPr>
          <w:color w:themeColor="text1" w:val="000000"/>
        </w:rPr>
        <w:t>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001FC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1170CF">
      <w:rPr>
        <w:color w:themeColor="text1" w:val="000000"/>
      </w:rPr>
      <w:t>54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C69C5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001FC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SILUETA-Z d.o.o. za export-import, trgovinu i usluge</izvorni_sadrzaj>
    <derivirana_varijabla naziv="DomainObject.Predmet.ProtustrankaFormated_1">  SILUETA-Z d.o.o. za export-import, trgovinu i usluge</derivirana_varijabla>
  </DomainObject.Predmet.ProtustrankaFormated>
  <DomainObject.Predmet.ProtustrankaFormatedOIB>
    <izvorni_sadrzaj>  SILUETA-Z d.o.o. za export-import, trgovinu i usluge, OIB 41088919231</izvorni_sadrzaj>
    <derivirana_varijabla naziv="DomainObject.Predmet.ProtustrankaFormatedOIB_1">  SILUETA-Z d.o.o. za export-import, trgovinu i usluge, OIB 41088919231</derivirana_varijabla>
  </DomainObject.Predmet.ProtustrankaFormatedOIB>
  <DomainObject.Predmet.ProtustrankaFormatedWithAdress>
    <izvorni_sadrzaj> SILUETA-Z d.o.o. za export-import, trgovinu i usluge, Dinka Šimunovića 18, 21000 Split</izvorni_sadrzaj>
    <derivirana_varijabla naziv="DomainObject.Predmet.ProtustrankaFormatedWithAdress_1"> SILUETA-Z d.o.o. za export-import, trgovinu i usluge, Dinka Šimunovića 18, 21000 Split</derivirana_varijabla>
  </DomainObject.Predmet.ProtustrankaFormatedWithAdress>
  <DomainObject.Predmet.ProtustrankaFormatedWithAdressOIB>
    <izvorni_sadrzaj> SILUETA-Z d.o.o. za export-import, trgovinu i usluge, OIB 41088919231, Dinka Šimunovića 18, 21000 Split</izvorni_sadrzaj>
    <derivirana_varijabla naziv="DomainObject.Predmet.ProtustrankaFormatedWithAdressOIB_1"> SILUETA-Z d.o.o. za export-import, trgovinu i usluge, OIB 41088919231, Dinka Šimunovića 18, 21000 Split</derivirana_varijabla>
  </DomainObject.Predmet.ProtustrankaFormatedWithAdressOIB>
  <DomainObject.Predmet.ProtustrankaWithAdress>
    <izvorni_sadrzaj>SILUETA-Z d.o.o. za export-import, trgovinu i usluge Dinka Šimunovića 18, 21000 Split</izvorni_sadrzaj>
    <derivirana_varijabla naziv="DomainObject.Predmet.ProtustrankaWithAdress_1">SILUETA-Z d.o.o. za export-import, trgovinu i usluge Dinka Šimunovića 18, 21000 Split</derivirana_varijabla>
  </DomainObject.Predmet.ProtustrankaWithAdress>
  <DomainObject.Predmet.ProtustrankaWithAdressOIB>
    <izvorni_sadrzaj>SILUETA-Z d.o.o. za export-import, trgovinu i usluge, OIB 41088919231, Dinka Šimunovića 18, 21000 Split</izvorni_sadrzaj>
    <derivirana_varijabla naziv="DomainObject.Predmet.ProtustrankaWithAdressOIB_1">SILUETA-Z d.o.o. za export-import, trgovinu i usluge, OIB 41088919231, Dinka Šimunovića 18, 21000 Split</derivirana_varijabla>
  </DomainObject.Predmet.ProtustrankaWithAdressOIB>
  <DomainObject.Predmet.ProtustrankaNazivFormated>
    <izvorni_sadrzaj>SILUETA-Z d.o.o. za export-import, trgovinu i usluge</izvorni_sadrzaj>
    <derivirana_varijabla naziv="DomainObject.Predmet.ProtustrankaNazivFormated_1">SILUETA-Z d.o.o. za export-import, trgovinu i usluge</derivirana_varijabla>
  </DomainObject.Predmet.ProtustrankaNazivFormated>
  <DomainObject.Predmet.ProtustrankaNazivFormatedOIB>
    <izvorni_sadrzaj>SILUETA-Z d.o.o. za export-import, trgovinu i usluge, OIB 41088919231</izvorni_sadrzaj>
    <derivirana_varijabla naziv="DomainObject.Predmet.ProtustrankaNazivFormatedOIB_1">SILUETA-Z d.o.o. za export-import, trgovinu i usluge, OIB 41088919231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6820.32</izvorni_sadrzaj>
    <derivirana_varijabla naziv="DomainObject.Predmet.TrenutnaVrijednost_1">6820.32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SILUETA-Z d.o.o. za export-import, trgovinu i usluge</item>
    </izvorni_sadrzaj>
    <derivirana_varijabla naziv="DomainObject.Predmet.ProtuStrankaListFormated_1">
      <item>SILUETA-Z d.o.o. za export-import, trgovinu i usluge</item>
    </derivirana_varijabla>
  </DomainObject.Predmet.ProtuStrankaListFormated>
  <DomainObject.Predmet.ProtuStrankaListFormatedOIB>
    <izvorni_sadrzaj>
      <item>SILUETA-Z d.o.o. za export-import, trgovinu i usluge, OIB 41088919231</item>
    </izvorni_sadrzaj>
    <derivirana_varijabla naziv="DomainObject.Predmet.ProtuStrankaListFormatedOIB_1">
      <item>SILUETA-Z d.o.o. za export-import, trgovinu i usluge, OIB 41088919231</item>
    </derivirana_varijabla>
  </DomainObject.Predmet.ProtuStrankaListFormatedOIB>
  <DomainObject.Predmet.ProtuStrankaListFormatedWithAdress>
    <izvorni_sadrzaj>
      <item>SILUETA-Z d.o.o. za export-import, trgovinu i usluge, Dinka Šimunovića 18, 21000 Split</item>
    </izvorni_sadrzaj>
    <derivirana_varijabla naziv="DomainObject.Predmet.ProtuStrankaListFormatedWithAdress_1">
      <item>SILUETA-Z d.o.o. za export-import, trgovinu i usluge, Dinka Šimunovića 18, 21000 Split</item>
    </derivirana_varijabla>
  </DomainObject.Predmet.ProtuStrankaListFormatedWithAdress>
  <DomainObject.Predmet.ProtuStrankaListFormatedWithAdressOIB>
    <izvorni_sadrzaj>
      <item>SILUETA-Z d.o.o. za export-import, trgovinu i usluge, OIB 41088919231, Dinka Šimunovića 18, 21000 Split</item>
    </izvorni_sadrzaj>
    <derivirana_varijabla naziv="DomainObject.Predmet.ProtuStrankaListFormatedWithAdressOIB_1">
      <item>SILUETA-Z d.o.o. za export-import, trgovinu i usluge, OIB 41088919231, Dinka Šimunovića 18, 21000 Split</item>
    </derivirana_varijabla>
  </DomainObject.Predmet.ProtuStrankaListFormatedWithAdressOIB>
  <DomainObject.Predmet.ProtuStrankaListNazivFormated>
    <izvorni_sadrzaj>
      <item>SILUETA-Z d.o.o. za export-import, trgovinu i usluge</item>
    </izvorni_sadrzaj>
    <derivirana_varijabla naziv="DomainObject.Predmet.ProtuStrankaListNazivFormated_1">
      <item>SILUETA-Z d.o.o. za export-import, trgovinu i usluge</item>
    </derivirana_varijabla>
  </DomainObject.Predmet.ProtuStrankaListNazivFormated>
  <DomainObject.Predmet.ProtuStrankaListNazivFormatedOIB>
    <izvorni_sadrzaj>
      <item>SILUETA-Z d.o.o. za export-import, trgovinu i usluge, OIB 41088919231</item>
    </izvorni_sadrzaj>
    <derivirana_varijabla naziv="DomainObject.Predmet.ProtuStrankaListNazivFormatedOIB_1">
      <item>SILUETA-Z d.o.o. za export-import, trgovinu i usluge, OIB 41088919231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SILUETA-Z d.o.o. za export-import, trgovinu i usluge</izvorni_sadrzaj>
    <derivirana_varijabla naziv="DomainObject.Predmet.ProtustrankaIDrugi_1">SILUETA-Z d.o.o. za export-import,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SILUETA-Z d.o.o. za export-import, trgovinu i usluge, OIB 41088919231, Dinka Šimunovića 18, 21000 Split</izvorni_sadrzaj>
    <derivirana_varijabla naziv="DomainObject.Predmet.ProtustrankaIDrugiAdressOIB_1">SILUETA-Z d.o.o. za export-import, trgovinu i usluge, OIB 41088919231, Dinka Šimunovića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SILUETA-Z d.o.o. za export-import, trgovinu i usluge</item>
      <item>FINANCIJSKA AGENCIJA, RC SPLIT</item>
    </izvorni_sadrzaj>
    <derivirana_varijabla naziv="DomainObject.Predmet.SudioniciListNaziv_1">
      <item>SILUETA-Z d.o.o. za export-import, trgovinu i usluge</item>
      <item>FINANCIJSKA AGENCIJA, RC SPLIT</item>
    </derivirana_varijabla>
  </DomainObject.Predmet.SudioniciListNaziv>
  <DomainObject.Predmet.SudioniciListAdressOIB>
    <izvorni_sadrzaj>
      <item>SILUETA-Z d.o.o. za export-import, trgovinu i usluge, OIB 41088919231, Dinka Šimunovića 18,21000 Split</item>
      <item>FINANCIJSKA AGENCIJA, RC SPLIT, OIB 85821130368, Mažuranićevo šetalište 24 b,21000 Split</item>
    </izvorni_sadrzaj>
    <derivirana_varijabla naziv="DomainObject.Predmet.SudioniciListAdressOIB_1">
      <item>SILUETA-Z d.o.o. za export-import, trgovinu i usluge, OIB 41088919231, Dinka Šimunovića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41088919231</item>
      <item>, OIB 85821130368</item>
    </izvorni_sadrzaj>
    <derivirana_varijabla naziv="DomainObject.Predmet.SudioniciListNazivOIB_1">
      <item>, OIB 41088919231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1752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2017-04-03T08:23:00Z</cp:lastPrinted>
  <dcterms:modified xmlns:xsi="http://www.w3.org/2001/XMLSchema-instance" xsi:type="dcterms:W3CDTF">2017-04-03T08:33:00Z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