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e5788" w14:paraId="6fe5788" w:rsidRDefault="004D118E" w:rsidR="00DD7199" w:rsidRPr="00B4345D">
      <w:pPr>
        <w15:collapsed w:val="false"/>
        <w:rPr>
          <w:bCs/>
        </w:rPr>
      </w:pPr>
      <w:bookmarkStart w:name="_GoBack" w:id="0"/>
      <w:bookmarkEnd w:id="0"/>
      <w:r w:rsidRPr="00B4345D">
        <w:rPr>
          <w:bCs/>
        </w:rPr>
        <w:t xml:space="preserve"> </w:t>
      </w:r>
      <w:r w:rsidR="001470F5"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0CFA" w:rsidR="00E70CFA" w:rsidRPr="00B4345D">
      <w:pPr>
        <w:pStyle w:val="Naslov1"/>
        <w:rPr>
          <w:rFonts w:cs="Times New Roman" w:hAnsi="Times New Roman" w:ascii="Times New Roman"/>
          <w:b w:val="false"/>
        </w:rPr>
      </w:pPr>
      <w:r w:rsidRPr="00B4345D">
        <w:rPr>
          <w:rFonts w:cs="Times New Roman" w:hAnsi="Times New Roman" w:ascii="Times New Roman"/>
          <w:b w:val="false"/>
        </w:rPr>
        <w:t xml:space="preserve">   REPUBLIKA HRVATSKA </w:t>
      </w:r>
    </w:p>
    <w:p w:rsidRDefault="00E70CFA" w:rsidR="00B4345D">
      <w:pPr>
        <w:rPr>
          <w:bCs/>
        </w:rPr>
      </w:pPr>
      <w:r w:rsidRPr="00B4345D">
        <w:rPr>
          <w:bCs/>
        </w:rPr>
        <w:t xml:space="preserve">TRGOVAČKI </w:t>
      </w:r>
      <w:r w:rsidR="006F7E66" w:rsidRPr="00B4345D">
        <w:rPr>
          <w:bCs/>
        </w:rPr>
        <w:t>SUD U ZAGREBU</w:t>
      </w:r>
    </w:p>
    <w:p w:rsidRDefault="00B4345D" w:rsidR="00E70CFA">
      <w:pPr>
        <w:rPr>
          <w:bCs/>
        </w:rPr>
      </w:pPr>
      <w:r>
        <w:rPr>
          <w:bCs/>
        </w:rPr>
        <w:t>Zagreb, Amruševa 2/II</w:t>
      </w:r>
      <w:r w:rsidR="006F7E66" w:rsidRPr="00B4345D">
        <w:rPr>
          <w:bCs/>
        </w:rPr>
        <w:tab/>
      </w:r>
      <w:r w:rsidR="006F7E66" w:rsidRPr="00B4345D">
        <w:rPr>
          <w:bCs/>
        </w:rPr>
        <w:tab/>
      </w:r>
      <w:r w:rsidR="006F7E66" w:rsidRPr="00B4345D">
        <w:rPr>
          <w:bCs/>
        </w:rPr>
        <w:tab/>
      </w:r>
      <w:r w:rsidR="006F7E66" w:rsidRPr="00B4345D">
        <w:rPr>
          <w:bCs/>
        </w:rPr>
        <w:tab/>
      </w:r>
      <w:r w:rsidR="006F7E66" w:rsidRPr="00B4345D">
        <w:rPr>
          <w:bCs/>
        </w:rPr>
        <w:tab/>
      </w:r>
      <w:r>
        <w:rPr>
          <w:bCs/>
        </w:rPr>
        <w:t>31 – St-</w:t>
      </w:r>
      <w:r w:rsidR="00AE1EB1">
        <w:rPr>
          <w:bCs/>
        </w:rPr>
        <w:t>127/15</w:t>
      </w:r>
      <w:r>
        <w:rPr>
          <w:bCs/>
        </w:rPr>
        <w:t>-</w:t>
      </w:r>
      <w:r w:rsidR="001470F5">
        <w:rPr>
          <w:bCs/>
        </w:rPr>
        <w:t>37</w:t>
      </w:r>
    </w:p>
    <w:p w:rsidRDefault="001470F5" w:rsidR="001470F5" w:rsidRPr="00B4345D">
      <w:pPr>
        <w:rPr>
          <w:bCs/>
        </w:rPr>
      </w:pPr>
    </w:p>
    <w:p w:rsidRDefault="001470F5" w:rsidP="001470F5" w:rsidR="00E70CFA" w:rsidRPr="00B4345D">
      <w:pPr>
        <w:jc w:val="center"/>
        <w:rPr>
          <w:bCs/>
        </w:rPr>
      </w:pPr>
      <w:r>
        <w:rPr>
          <w:bCs/>
        </w:rPr>
        <w:t>R E P U B L I KA   H R V A T S K A</w:t>
      </w:r>
    </w:p>
    <w:p w:rsidRDefault="00E70CFA" w:rsidR="00E70CFA" w:rsidRPr="00B4345D">
      <w:pPr>
        <w:pStyle w:val="Naslov2"/>
        <w:rPr>
          <w:rFonts w:cs="Times New Roman" w:hAnsi="Times New Roman" w:ascii="Times New Roman"/>
          <w:b w:val="false"/>
        </w:rPr>
      </w:pPr>
      <w:r w:rsidRPr="00B4345D">
        <w:rPr>
          <w:rFonts w:cs="Times New Roman" w:hAnsi="Times New Roman" w:ascii="Times New Roman"/>
          <w:b w:val="false"/>
        </w:rPr>
        <w:t>R J E Š E N J E</w:t>
      </w:r>
    </w:p>
    <w:p w:rsidRDefault="00E70CFA" w:rsidR="00E70CFA" w:rsidRPr="00B4345D">
      <w:pPr>
        <w:jc w:val="center"/>
        <w:rPr>
          <w:bCs/>
        </w:rPr>
      </w:pPr>
    </w:p>
    <w:p w:rsidRDefault="00E70CFA" w:rsidR="00E70CFA">
      <w:r w:rsidRPr="00B4345D">
        <w:rPr>
          <w:bCs/>
        </w:rPr>
        <w:tab/>
        <w:t xml:space="preserve">TRGOVAČKI SUD U ZAGREBU </w:t>
      </w:r>
      <w:r w:rsidRPr="00B4345D">
        <w:t>po</w:t>
      </w:r>
      <w:r w:rsidR="00B07E69" w:rsidRPr="00B4345D">
        <w:t xml:space="preserve"> stečajnom</w:t>
      </w:r>
      <w:r w:rsidRPr="00B4345D">
        <w:t xml:space="preserve"> sucu</w:t>
      </w:r>
      <w:r w:rsidR="00B07E69" w:rsidRPr="00B4345D">
        <w:t xml:space="preserve"> Nadi Kraljić </w:t>
      </w:r>
      <w:r w:rsidR="000200FE">
        <w:t xml:space="preserve">u stečajnom postupku </w:t>
      </w:r>
      <w:r w:rsidR="002B57C5" w:rsidRPr="00B4345D">
        <w:t xml:space="preserve">nad </w:t>
      </w:r>
      <w:r w:rsidR="000200FE">
        <w:t xml:space="preserve">stečajnim </w:t>
      </w:r>
      <w:r w:rsidR="002B57C5" w:rsidRPr="00B4345D">
        <w:t xml:space="preserve">dužnikom </w:t>
      </w:r>
      <w:r w:rsidR="00081623" w:rsidRPr="00877264">
        <w:t>DAN ARHITEKTURA d.o.o. Zagreb, I. B. Mažuranić 82, MBS: 0804735518, OIB: 94442612845</w:t>
      </w:r>
      <w:r w:rsidR="00081623" w:rsidRPr="00C8067B">
        <w:t xml:space="preserve"> </w:t>
      </w:r>
      <w:r w:rsidR="002B57C5" w:rsidRPr="00B4345D">
        <w:t xml:space="preserve">dana </w:t>
      </w:r>
      <w:r w:rsidR="00081623">
        <w:t xml:space="preserve">2. lipnja 2017. </w:t>
      </w:r>
      <w:r w:rsidR="003D49C7" w:rsidRPr="00B4345D">
        <w:t xml:space="preserve"> </w:t>
      </w:r>
      <w:r w:rsidR="002B57C5" w:rsidRPr="00B4345D">
        <w:t xml:space="preserve">godine </w:t>
      </w:r>
      <w:r w:rsidR="00A10098" w:rsidRPr="00B4345D">
        <w:t xml:space="preserve"> </w:t>
      </w:r>
    </w:p>
    <w:p w:rsidRDefault="000200FE" w:rsidR="000200FE" w:rsidRPr="00B4345D"/>
    <w:p w:rsidRDefault="00E70CFA" w:rsidR="00E70CFA" w:rsidRPr="00B4345D">
      <w:pPr>
        <w:jc w:val="center"/>
        <w:rPr>
          <w:bCs/>
        </w:rPr>
      </w:pPr>
      <w:r w:rsidRPr="00B4345D">
        <w:rPr>
          <w:bCs/>
        </w:rPr>
        <w:t xml:space="preserve">r i j e š i o   j e </w:t>
      </w:r>
    </w:p>
    <w:p w:rsidRDefault="00E70CFA" w:rsidR="00E70CFA" w:rsidRPr="00B4345D">
      <w:pPr>
        <w:jc w:val="center"/>
        <w:rPr>
          <w:bCs/>
        </w:rPr>
      </w:pPr>
    </w:p>
    <w:p w:rsidRDefault="00E70CFA" w:rsidR="00E70CFA" w:rsidRPr="00B4345D">
      <w:pPr>
        <w:rPr>
          <w:bCs/>
        </w:rPr>
      </w:pPr>
      <w:r w:rsidRPr="00B4345D">
        <w:rPr>
          <w:bCs/>
        </w:rPr>
        <w:tab/>
        <w:t>I</w:t>
      </w:r>
      <w:r w:rsidRPr="00B4345D">
        <w:rPr>
          <w:bCs/>
        </w:rPr>
        <w:tab/>
      </w:r>
      <w:r w:rsidR="00081623">
        <w:t xml:space="preserve">Rješenjem od 8. siječnja 2015. godine određen je nastavak postupka nad stečajnim dužnikom </w:t>
      </w:r>
      <w:r w:rsidR="00081623" w:rsidRPr="00877264">
        <w:t>DAN ARHITEKTURA d.o.o. Zagreb, I. B. Mažuranić 82, MBS: 0804735518, OIB: 94442612845</w:t>
      </w:r>
      <w:r w:rsidR="00081623">
        <w:t xml:space="preserve">. </w:t>
      </w:r>
    </w:p>
    <w:p w:rsidRDefault="00E70CFA" w:rsidP="00081623" w:rsidR="003D49C7" w:rsidRPr="00081623">
      <w:pPr>
        <w:pStyle w:val="Naslov1"/>
        <w:rPr>
          <w:rFonts w:cs="Times New Roman" w:hAnsi="Times New Roman" w:ascii="Times New Roman"/>
          <w:b w:val="false"/>
          <w:bCs w:val="false"/>
        </w:rPr>
      </w:pPr>
      <w:r w:rsidRPr="00081623">
        <w:rPr>
          <w:rFonts w:cs="Times New Roman" w:hAnsi="Times New Roman" w:ascii="Times New Roman"/>
          <w:b w:val="false"/>
        </w:rPr>
        <w:tab/>
        <w:t>II</w:t>
      </w:r>
      <w:r w:rsidRPr="00081623">
        <w:rPr>
          <w:rFonts w:cs="Times New Roman" w:hAnsi="Times New Roman" w:ascii="Times New Roman"/>
          <w:b w:val="false"/>
        </w:rPr>
        <w:tab/>
      </w:r>
      <w:r w:rsidRPr="00081623">
        <w:rPr>
          <w:rFonts w:cs="Times New Roman" w:hAnsi="Times New Roman" w:ascii="Times New Roman"/>
          <w:b w:val="false"/>
          <w:bCs w:val="false"/>
        </w:rPr>
        <w:t>Za</w:t>
      </w:r>
      <w:r w:rsidRPr="00081623">
        <w:rPr>
          <w:rFonts w:cs="Times New Roman" w:hAnsi="Times New Roman" w:ascii="Times New Roman"/>
          <w:b w:val="false"/>
        </w:rPr>
        <w:t xml:space="preserve"> </w:t>
      </w:r>
      <w:r w:rsidRPr="00081623">
        <w:rPr>
          <w:rFonts w:cs="Times New Roman" w:hAnsi="Times New Roman" w:ascii="Times New Roman"/>
          <w:b w:val="false"/>
          <w:bCs w:val="false"/>
        </w:rPr>
        <w:t xml:space="preserve">stečajnog upravitelja </w:t>
      </w:r>
      <w:r w:rsidR="00081623" w:rsidRPr="00081623">
        <w:rPr>
          <w:rFonts w:cs="Times New Roman" w:hAnsi="Times New Roman" w:ascii="Times New Roman"/>
          <w:b w:val="false"/>
          <w:bCs w:val="false"/>
        </w:rPr>
        <w:t xml:space="preserve">imenovana je </w:t>
      </w:r>
      <w:r w:rsidR="00971E9F" w:rsidRPr="00081623">
        <w:rPr>
          <w:rFonts w:cs="Times New Roman" w:hAnsi="Times New Roman" w:ascii="Times New Roman"/>
          <w:b w:val="false"/>
          <w:bCs w:val="false"/>
        </w:rPr>
        <w:t xml:space="preserve"> </w:t>
      </w:r>
      <w:smartTag w:element="PersonName" w:uri="urn:schemas-microsoft-com:office:smarttags">
        <w:smartTagPr>
          <w:attr w:val="Rajka Jagmarević" w:name="ProductID"/>
        </w:smartTagPr>
        <w:r w:rsidR="00081623" w:rsidRPr="00081623">
          <w:rPr>
            <w:rFonts w:cs="Times New Roman" w:hAnsi="Times New Roman" w:ascii="Times New Roman"/>
            <w:b w:val="false"/>
            <w:bCs w:val="false"/>
          </w:rPr>
          <w:t>Rajka Jagmarević</w:t>
        </w:r>
      </w:smartTag>
      <w:r w:rsidR="00081623" w:rsidRPr="00081623">
        <w:rPr>
          <w:rFonts w:cs="Times New Roman" w:hAnsi="Times New Roman" w:ascii="Times New Roman"/>
          <w:b w:val="false"/>
          <w:bCs w:val="false"/>
        </w:rPr>
        <w:t>, iz Zagreba, J. Dalmatinca 7</w:t>
      </w:r>
      <w:r w:rsidR="00081623" w:rsidRPr="00081623">
        <w:rPr>
          <w:rFonts w:cs="Times New Roman" w:hAnsi="Times New Roman" w:ascii="Times New Roman"/>
          <w:b w:val="false"/>
        </w:rPr>
        <w:t>, OIB: 54873974132</w:t>
      </w:r>
      <w:r w:rsidR="00081623" w:rsidRPr="00081623">
        <w:rPr>
          <w:rFonts w:cs="Times New Roman" w:hAnsi="Times New Roman" w:ascii="Times New Roman"/>
          <w:b w:val="false"/>
          <w:bCs w:val="false"/>
        </w:rPr>
        <w:t xml:space="preserve"> rješenjem od 9. srpnja 2014. godine.</w:t>
      </w:r>
      <w:r w:rsidRPr="00B4345D">
        <w:rPr>
          <w:rFonts w:cs="Times New Roman" w:hAnsi="Times New Roman" w:ascii="Times New Roman"/>
          <w:b w:val="false"/>
        </w:rPr>
        <w:t xml:space="preserve"> </w:t>
      </w:r>
    </w:p>
    <w:p w:rsidRDefault="00E70CFA" w:rsidR="00E70CFA" w:rsidRPr="00B4345D">
      <w:r w:rsidRPr="00B4345D">
        <w:tab/>
      </w:r>
      <w:r w:rsidR="00081623">
        <w:rPr>
          <w:bCs/>
        </w:rPr>
        <w:t>III</w:t>
      </w:r>
      <w:r w:rsidRPr="00B4345D">
        <w:tab/>
        <w:t>Pozivaju se vjerovnici viših isplatnih redova</w:t>
      </w:r>
      <w:r w:rsidR="009A2238" w:rsidRPr="00B4345D">
        <w:t xml:space="preserve"> (čl. </w:t>
      </w:r>
      <w:smartTag w:element="metricconverter" w:uri="urn:schemas-microsoft-com:office:smarttags">
        <w:smartTagPr>
          <w:attr w:val="71 st" w:name="ProductID"/>
        </w:smartTagPr>
        <w:r w:rsidR="009A2238" w:rsidRPr="00B4345D">
          <w:t>71 st</w:t>
        </w:r>
      </w:smartTag>
      <w:r w:rsidR="009A2238" w:rsidRPr="00B4345D">
        <w:t>. 1 toč. 1 SZ-a)</w:t>
      </w:r>
      <w:r w:rsidRPr="00B4345D">
        <w:t xml:space="preserve"> da u roku od 30 dana od </w:t>
      </w:r>
      <w:r w:rsidR="009A2238" w:rsidRPr="00B4345D">
        <w:t xml:space="preserve">isteka osmog dana od </w:t>
      </w:r>
      <w:r w:rsidRPr="00B4345D">
        <w:t xml:space="preserve">dana objave </w:t>
      </w:r>
      <w:r w:rsidR="00081623">
        <w:t>na mrežnoj stranici e-oglasne ploče suda</w:t>
      </w:r>
      <w:r w:rsidR="009A2238" w:rsidRPr="00B4345D">
        <w:t xml:space="preserve"> stečajnom upravitelju prijave tražbine u skladu sa čl. 54 i 173 Stečjanog zakona (NN 44/96 i 29/99 i čl. 38 Zak</w:t>
      </w:r>
      <w:r w:rsidR="00756B2D" w:rsidRPr="00B4345D">
        <w:t>ona o izmjenama i dopunama Steč</w:t>
      </w:r>
      <w:r w:rsidR="009A2238" w:rsidRPr="00B4345D">
        <w:t>a</w:t>
      </w:r>
      <w:r w:rsidR="00756B2D" w:rsidRPr="00B4345D">
        <w:t>j</w:t>
      </w:r>
      <w:r w:rsidR="009A2238" w:rsidRPr="00B4345D">
        <w:t>nog zakona (NN129/00 i NN123/03 i to u dva primjerka sa ispravama iz kojih tražbine proizlaze, odnosno kojima se doka</w:t>
      </w:r>
      <w:r w:rsidR="001B3171" w:rsidRPr="00B4345D">
        <w:t>zuju na adresu</w:t>
      </w:r>
      <w:r w:rsidR="00C72DF8" w:rsidRPr="00B4345D">
        <w:t xml:space="preserve"> </w:t>
      </w:r>
      <w:smartTag w:element="PersonName" w:uri="urn:schemas-microsoft-com:office:smarttags">
        <w:smartTagPr>
          <w:attr w:val="Rajka Jagmarević" w:name="ProductID"/>
        </w:smartTagPr>
        <w:r w:rsidR="00081623" w:rsidRPr="00877264">
          <w:rPr>
            <w:bCs/>
          </w:rPr>
          <w:t>Rajka Jagmarević</w:t>
        </w:r>
      </w:smartTag>
      <w:r w:rsidR="00081623" w:rsidRPr="00877264">
        <w:rPr>
          <w:bCs/>
        </w:rPr>
        <w:t>, iz Zagreba, J. Dalmatinca 7</w:t>
      </w:r>
      <w:r w:rsidR="00081623">
        <w:t>.</w:t>
      </w:r>
    </w:p>
    <w:p w:rsidRDefault="007E2A7B" w:rsidR="007E2A7B" w:rsidRPr="00B4345D">
      <w:r w:rsidRPr="00B4345D">
        <w:tab/>
        <w:t xml:space="preserve">Smatrat će se da su radnici i prijašnji radnici dužnika svoju tražbinu prijavili u skladu sa popisom koji je sastavio stečajni upravitelj, ako najkasnije 8 dana prije ispitnog ročišta ne podnesu svoju prijavu (čl. 173 st 2 Stečajnog zakona). </w:t>
      </w:r>
    </w:p>
    <w:p w:rsidRDefault="007E2A7B" w:rsidR="007E2A7B" w:rsidRPr="00B4345D">
      <w:r w:rsidRPr="00B4345D">
        <w:tab/>
        <w:t xml:space="preserve">U prijavi je potrebno navesti osnovu i iznos tražbine u kunama te broj žiro računa ili drugog računa vjerovnika ako ga ima, ako se o prijavljenoj tražbini vodi parnica u prijavi treba navesti sud kod kojeg se parnica vodi s naznakom broja spisa. </w:t>
      </w:r>
    </w:p>
    <w:p w:rsidRDefault="007E2A7B" w:rsidR="007E2A7B" w:rsidRPr="00B4345D">
      <w:r w:rsidRPr="00B4345D">
        <w:tab/>
        <w:t>Prijavi tražbine je potrebno priložiti i potvrdu o uplaćenoj pristojbi prema tarifnom broju 23 st. 2.</w:t>
      </w:r>
    </w:p>
    <w:p w:rsidRDefault="00081623" w:rsidP="00B4345D" w:rsidR="00F11E60" w:rsidRPr="00B4345D">
      <w:pPr>
        <w:ind w:firstLine="708"/>
      </w:pPr>
      <w:r>
        <w:rPr>
          <w:bCs/>
        </w:rPr>
        <w:t>I</w:t>
      </w:r>
      <w:r w:rsidR="00E70CFA" w:rsidRPr="00B4345D">
        <w:rPr>
          <w:bCs/>
        </w:rPr>
        <w:t>V</w:t>
      </w:r>
      <w:r w:rsidR="00E70CFA" w:rsidRPr="00B4345D">
        <w:rPr>
          <w:bCs/>
        </w:rPr>
        <w:tab/>
      </w:r>
      <w:r w:rsidR="007E2A7B" w:rsidRPr="00B4345D">
        <w:t>Razlučni vjerovnici dužni su obavijestiti stečajnog upravitelja o svom razlučnom pravu, pravnoj osnovi razlučnog prava i dijelu imovine stečajnog dužnika na koje se odnosi razlučno pravo</w:t>
      </w:r>
      <w:r w:rsidR="00A32A20" w:rsidRPr="00B4345D">
        <w:t>.</w:t>
      </w:r>
      <w:r w:rsidR="007E2A7B" w:rsidRPr="00B4345D">
        <w:t xml:space="preserve"> </w:t>
      </w:r>
    </w:p>
    <w:p w:rsidRDefault="007E2A7B" w:rsidP="00971E9F" w:rsidR="007E2A7B" w:rsidRPr="00B4345D">
      <w:pPr>
        <w:ind w:firstLine="708"/>
      </w:pPr>
      <w:r w:rsidRPr="00B4345D">
        <w:t xml:space="preserve">Ako razlučni vjerovnici prijavljuju tražbinu i kao stečajni vjerovnici u prijavi su dužni označiti dio imovine stečajnog dužnika na koji se odnosi njihovo razlučno pravo i </w:t>
      </w:r>
    </w:p>
    <w:p w:rsidRDefault="007E2A7B" w:rsidP="007E2A7B" w:rsidR="007E2A7B" w:rsidRPr="00B4345D">
      <w:r w:rsidRPr="00B4345D">
        <w:t xml:space="preserve">iznos do kojeg njihova tražbina predvidivo neće biti pokrivena tim razlučnim pravom. </w:t>
      </w:r>
    </w:p>
    <w:p w:rsidRDefault="007E2A7B" w:rsidP="007E2A7B" w:rsidR="007E2A7B" w:rsidRPr="00B4345D">
      <w:pPr>
        <w:ind w:firstLine="708"/>
      </w:pPr>
      <w:r w:rsidRPr="00B4345D">
        <w:t xml:space="preserve">Razlučni vjerovnici koji nisu obavijestili stečajnog upravitelja o svom razlučnom pravu ne gube pravo odvojenog namirenja iz predmeta razlučnog prava. </w:t>
      </w:r>
    </w:p>
    <w:p w:rsidRDefault="007E2A7B" w:rsidP="007E2A7B" w:rsidR="00D10DAA" w:rsidRPr="00B4345D">
      <w:pPr>
        <w:ind w:firstLine="708"/>
      </w:pPr>
      <w:r w:rsidRPr="00B4345D">
        <w:t xml:space="preserve">Iznimno razlučni vjerovnici gube pravo na odvojeno namirenje i nemaju pravo tražiti naknadu štete ili bilo kakvu drugu naknadu od stečajnog dužnika ili vjerovnika, ako je predmet razlučnog prava mimo njih unovčen u stečajnom postupku, a razlučno pravo nije bilo upisano u javnoj knjizi ili stečajni upravitelj za njega nije znao niti je morao znati. </w:t>
      </w:r>
    </w:p>
    <w:p w:rsidRDefault="00081623" w:rsidP="007E2A7B" w:rsidR="007E2A7B" w:rsidRPr="00B4345D">
      <w:pPr>
        <w:ind w:firstLine="708"/>
      </w:pPr>
      <w:r>
        <w:t xml:space="preserve">V </w:t>
      </w:r>
      <w:r>
        <w:tab/>
      </w:r>
      <w:r w:rsidR="00D10DAA" w:rsidRPr="00B4345D">
        <w:t>Izlučni vjerovnici dužni su obavije</w:t>
      </w:r>
      <w:r w:rsidR="00043E7E" w:rsidRPr="00B4345D">
        <w:t>s</w:t>
      </w:r>
      <w:r w:rsidR="00D10DAA" w:rsidRPr="00B4345D">
        <w:t xml:space="preserve">titi stečajnog upravitelja o svom izlučnom pravu, pravnoj osnovi svog izlučnog prava i označiti predmet na koji se njihovo izlučno pravo odnosi, odnosno u obavijesti naznačiti pravo iz čl.80 Stečajnog zakona. </w:t>
      </w:r>
      <w:r w:rsidR="00A32A20" w:rsidRPr="00B4345D">
        <w:t xml:space="preserve"> </w:t>
      </w:r>
    </w:p>
    <w:p w:rsidRDefault="00E70CFA" w:rsidR="008062E7" w:rsidRPr="00B4345D">
      <w:r w:rsidRPr="00B4345D">
        <w:rPr>
          <w:bCs/>
        </w:rPr>
        <w:lastRenderedPageBreak/>
        <w:tab/>
        <w:t>VI</w:t>
      </w:r>
      <w:r w:rsidRPr="00B4345D">
        <w:tab/>
        <w:t>Poziva</w:t>
      </w:r>
      <w:r w:rsidR="0064550A" w:rsidRPr="00B4345D">
        <w:t>ju se</w:t>
      </w:r>
      <w:r w:rsidR="007E2A7B" w:rsidRPr="00B4345D">
        <w:t xml:space="preserve"> dužnikovi</w:t>
      </w:r>
      <w:r w:rsidR="0064550A" w:rsidRPr="00B4345D">
        <w:t xml:space="preserve"> dužnici da svoje obveze </w:t>
      </w:r>
      <w:r w:rsidR="007E2A7B" w:rsidRPr="00B4345D">
        <w:t xml:space="preserve">bez odgode ispunjavaju stečajnom upravitelju za stečajnog dužnika. </w:t>
      </w:r>
    </w:p>
    <w:p w:rsidRDefault="00E70CFA" w:rsidR="00E70CFA" w:rsidRPr="00B4345D">
      <w:r w:rsidRPr="00B4345D">
        <w:tab/>
      </w:r>
      <w:r w:rsidR="00081623">
        <w:rPr>
          <w:bCs/>
        </w:rPr>
        <w:t xml:space="preserve">VII </w:t>
      </w:r>
      <w:r w:rsidR="003D49C7" w:rsidRPr="00B4345D">
        <w:rPr>
          <w:bCs/>
        </w:rPr>
        <w:t xml:space="preserve"> </w:t>
      </w:r>
      <w:r w:rsidRPr="00B4345D">
        <w:t>Ročište vjerovnika na kojem se ispituju prijavljene tražbine</w:t>
      </w:r>
      <w:r w:rsidR="007E2A7B" w:rsidRPr="00B4345D">
        <w:t xml:space="preserve"> -</w:t>
      </w:r>
      <w:r w:rsidRPr="00B4345D">
        <w:t xml:space="preserve"> ispitno ročište određuje se za dan</w:t>
      </w:r>
      <w:r w:rsidR="004D118E" w:rsidRPr="00B4345D">
        <w:t xml:space="preserve"> </w:t>
      </w:r>
      <w:r w:rsidR="00177C84">
        <w:t xml:space="preserve">7. rujna 2017. </w:t>
      </w:r>
      <w:r w:rsidR="004D118E" w:rsidRPr="00B4345D">
        <w:t xml:space="preserve">godine u </w:t>
      </w:r>
      <w:r w:rsidR="00177C84">
        <w:t xml:space="preserve">10,15 </w:t>
      </w:r>
      <w:r w:rsidR="004D118E" w:rsidRPr="00B4345D">
        <w:t xml:space="preserve"> sati,</w:t>
      </w:r>
      <w:r w:rsidR="00BD72EA" w:rsidRPr="00B4345D">
        <w:t xml:space="preserve"> </w:t>
      </w:r>
      <w:r w:rsidR="00A10098" w:rsidRPr="00B4345D">
        <w:t xml:space="preserve">a </w:t>
      </w:r>
      <w:r w:rsidRPr="00B4345D">
        <w:t>ročište na kojem će se na temelju izvješća stečajnog upravitelja odlučiti o daljnjem tijeku stečajnog postup</w:t>
      </w:r>
      <w:r w:rsidR="00A10098" w:rsidRPr="00B4345D">
        <w:t>k</w:t>
      </w:r>
      <w:r w:rsidRPr="00B4345D">
        <w:t>a – izvještajno ročište određuje se za isti da</w:t>
      </w:r>
      <w:r w:rsidR="002B57C5" w:rsidRPr="00B4345D">
        <w:t>n u</w:t>
      </w:r>
      <w:r w:rsidR="00E12857" w:rsidRPr="00B4345D">
        <w:t xml:space="preserve"> </w:t>
      </w:r>
      <w:r w:rsidR="00177C84">
        <w:t xml:space="preserve">10,30 </w:t>
      </w:r>
      <w:r w:rsidRPr="00B4345D">
        <w:t xml:space="preserve">sati u prostorijama Trgovačkog suda u Zagrebu, Petrinjska 8, soba broj </w:t>
      </w:r>
      <w:r w:rsidR="00C72DF8" w:rsidRPr="00B4345D">
        <w:t>89/II (stari dio).</w:t>
      </w:r>
    </w:p>
    <w:p w:rsidRDefault="00081623" w:rsidR="00E70CFA" w:rsidRPr="00B4345D">
      <w:pPr>
        <w:ind w:firstLine="708"/>
      </w:pPr>
      <w:r>
        <w:rPr>
          <w:bCs/>
        </w:rPr>
        <w:t>I</w:t>
      </w:r>
      <w:r w:rsidR="00D10DAA" w:rsidRPr="00B4345D">
        <w:rPr>
          <w:bCs/>
        </w:rPr>
        <w:t xml:space="preserve">X </w:t>
      </w:r>
      <w:r w:rsidR="00E70CFA" w:rsidRPr="00B4345D">
        <w:t>O</w:t>
      </w:r>
      <w:r w:rsidR="0064550A" w:rsidRPr="00B4345D">
        <w:t xml:space="preserve">glas o </w:t>
      </w:r>
      <w:r w:rsidR="00E70CFA" w:rsidRPr="00B4345D">
        <w:t>otvaranju s</w:t>
      </w:r>
      <w:r w:rsidR="0064550A" w:rsidRPr="00B4345D">
        <w:t>tečajnog postupka istaknut</w:t>
      </w:r>
      <w:r w:rsidR="006F0C78" w:rsidRPr="00B4345D">
        <w:t xml:space="preserve"> je na </w:t>
      </w:r>
      <w:r>
        <w:t>e-</w:t>
      </w:r>
      <w:r w:rsidR="006F0C78" w:rsidRPr="00B4345D">
        <w:t xml:space="preserve">oglasnoj ploči ovog suda dana </w:t>
      </w:r>
      <w:r>
        <w:t>2. lipnja 2017.</w:t>
      </w:r>
      <w:r w:rsidR="003D49C7" w:rsidRPr="00B4345D">
        <w:t xml:space="preserve"> </w:t>
      </w:r>
      <w:r w:rsidR="006F0C78" w:rsidRPr="00B4345D">
        <w:t xml:space="preserve">godine. </w:t>
      </w:r>
    </w:p>
    <w:p w:rsidRDefault="001B3171" w:rsidP="00DD7199" w:rsidR="00013AA6" w:rsidRPr="00B4345D">
      <w:pPr>
        <w:ind w:firstLine="708"/>
      </w:pPr>
      <w:r w:rsidRPr="00B4345D">
        <w:rPr>
          <w:bCs/>
        </w:rPr>
        <w:t>X</w:t>
      </w:r>
      <w:r w:rsidR="00156693" w:rsidRPr="00B4345D">
        <w:tab/>
        <w:t>Ovo rješenje dostavit</w:t>
      </w:r>
      <w:r w:rsidR="00E70CFA" w:rsidRPr="00B4345D">
        <w:t xml:space="preserve"> će se u sudski regi</w:t>
      </w:r>
      <w:r w:rsidR="0064550A" w:rsidRPr="00B4345D">
        <w:t>s</w:t>
      </w:r>
      <w:r w:rsidR="00156693" w:rsidRPr="00B4345D">
        <w:t>tar Trgovačkog suda</w:t>
      </w:r>
      <w:r w:rsidR="000D1227" w:rsidRPr="00B4345D">
        <w:t xml:space="preserve"> u Zagrebu</w:t>
      </w:r>
      <w:r w:rsidR="00081623">
        <w:t>.</w:t>
      </w:r>
    </w:p>
    <w:p w:rsidRDefault="00081623" w:rsidP="00DD7199" w:rsidR="00957929" w:rsidRPr="00B4345D">
      <w:pPr>
        <w:ind w:firstLine="708"/>
      </w:pPr>
      <w:r>
        <w:t>XI</w:t>
      </w:r>
      <w:r>
        <w:tab/>
      </w:r>
      <w:r w:rsidR="00957929" w:rsidRPr="00B4345D">
        <w:t xml:space="preserve"> Nalaže se z.k. odjelu Općinskog suda u </w:t>
      </w:r>
      <w:r>
        <w:t xml:space="preserve">Pagu </w:t>
      </w:r>
      <w:r w:rsidR="00957929" w:rsidRPr="00B4345D">
        <w:t xml:space="preserve"> da provede zabilježbu rješenja o </w:t>
      </w:r>
      <w:r>
        <w:t xml:space="preserve">nastavku </w:t>
      </w:r>
      <w:r w:rsidR="00957929" w:rsidRPr="00B4345D">
        <w:t xml:space="preserve"> stečajnog postupka</w:t>
      </w:r>
      <w:r>
        <w:t xml:space="preserve"> radi naknadne diobe</w:t>
      </w:r>
      <w:r w:rsidR="00957929" w:rsidRPr="00B4345D">
        <w:t xml:space="preserve"> </w:t>
      </w:r>
      <w:r>
        <w:t xml:space="preserve">na kčbr. 1028/25 – 2. etaža 15/100 – dio ukupne nekretnine upisane u A-I, povezano s vlasništvom posebnog dijela nekretnine i to:  STAN A-2, sa 71,78 m2, označeno zelenom bojom u elaboratu, a sastoji se od predprostora, boravka s kuhinjom, dvije sobe, kupaonice, wc-a, terase, te vrtne terase i parkirnog mjesta, sve upisano u z.k. uložak 1503 k.o. Novalja </w:t>
      </w:r>
      <w:r w:rsidR="007C6F8C">
        <w:t>–</w:t>
      </w:r>
      <w:r>
        <w:t xml:space="preserve"> I</w:t>
      </w:r>
      <w:r w:rsidR="007C6F8C">
        <w:t xml:space="preserve">, te kčbr. 1028/2 – Pašnjak Perove njive, upisano u z.k. uložak 2262 k.o. NOVALJA – I. </w:t>
      </w:r>
    </w:p>
    <w:p w:rsidRDefault="00CC5B38" w:rsidP="007C6F8C" w:rsidR="00CC5B38" w:rsidRPr="00B4345D"/>
    <w:p w:rsidRDefault="00CC5B38" w:rsidP="00CC5B38" w:rsidR="00F11E60" w:rsidRPr="00B4345D">
      <w:pPr>
        <w:jc w:val="center"/>
      </w:pPr>
      <w:r w:rsidRPr="00B4345D">
        <w:t>Obrazloženje</w:t>
      </w:r>
    </w:p>
    <w:p w:rsidRDefault="00CC5B38" w:rsidP="00F11E60" w:rsidR="00CC5B38" w:rsidRPr="00B4345D">
      <w:pPr>
        <w:ind w:left="4245"/>
      </w:pPr>
    </w:p>
    <w:p w:rsidRDefault="00012B6B" w:rsidP="00012B6B" w:rsidR="00012B6B" w:rsidRPr="00B4345D">
      <w:r w:rsidRPr="00B4345D">
        <w:tab/>
      </w:r>
      <w:r w:rsidR="00177C84">
        <w:t>Rješenjem od 9.</w:t>
      </w:r>
      <w:r w:rsidR="000200FE">
        <w:t xml:space="preserve"> s</w:t>
      </w:r>
      <w:r w:rsidR="00177C84">
        <w:t>rpnja 2014. godine otvoren je i istovremeno zaključen stečajni postupak nad stečajnim dužniko</w:t>
      </w:r>
      <w:r w:rsidR="000200FE">
        <w:t xml:space="preserve">m </w:t>
      </w:r>
      <w:r w:rsidR="000200FE" w:rsidRPr="00877264">
        <w:t>DAN ARHITEKTURA d.o.o. Zagreb, I. B. Mažuranić 82, MBS: 0804735518, OIB: 94442612845</w:t>
      </w:r>
      <w:r w:rsidR="00177C84">
        <w:t xml:space="preserve">, te za stečajnog upravitelja imenovana </w:t>
      </w:r>
      <w:smartTag w:element="PersonName" w:uri="urn:schemas-microsoft-com:office:smarttags">
        <w:smartTagPr>
          <w:attr w:val="Rajka Jagmarević" w:name="ProductID"/>
        </w:smartTagPr>
        <w:r w:rsidR="000200FE" w:rsidRPr="000200FE">
          <w:rPr>
            <w:bCs/>
          </w:rPr>
          <w:t>Rajka Jagmarević</w:t>
        </w:r>
      </w:smartTag>
      <w:r w:rsidR="000200FE" w:rsidRPr="000200FE">
        <w:rPr>
          <w:bCs/>
        </w:rPr>
        <w:t>, iz Zagreba, J. Dalmatinca 7</w:t>
      </w:r>
      <w:r w:rsidR="000200FE" w:rsidRPr="000200FE">
        <w:t>, OIB: 54873974132</w:t>
      </w:r>
      <w:r w:rsidR="000200FE" w:rsidRPr="00081623">
        <w:rPr>
          <w:b/>
          <w:bCs/>
        </w:rPr>
        <w:t xml:space="preserve"> </w:t>
      </w:r>
      <w:r w:rsidR="000200FE">
        <w:t>.</w:t>
      </w:r>
    </w:p>
    <w:p w:rsidRDefault="00012B6B" w:rsidP="00177C84" w:rsidR="000F5020">
      <w:r w:rsidRPr="00B4345D">
        <w:tab/>
      </w:r>
      <w:r w:rsidR="00177C84">
        <w:t xml:space="preserve">Podneskom od 5. studenog 2014. godine stečajni vjerovnik RH-MINISTARSTVO FINANCIJA – POREZNA UPRAVA je obavijestila sud da je pronađena imovina u vlasništvu stečajnog dužnika koja ulazi u stečajnu masu. </w:t>
      </w:r>
    </w:p>
    <w:p w:rsidRDefault="00177C84" w:rsidP="00177C84" w:rsidR="00177C84" w:rsidRPr="00B4345D">
      <w:r>
        <w:tab/>
        <w:t xml:space="preserve">Stečajna upraviteljica je podneskom od 1. prosinca 2014. godine predložila donođenje rješenje o nastavku postupka s obzirom na pronađenu naknadu imovinu, te je rješenjem od 8. siječnja 2015. godine određen nastavak postupka nad stečajnim dužnikom </w:t>
      </w:r>
      <w:r w:rsidR="00A16681" w:rsidRPr="00877264">
        <w:t>DAN ARHITEKTURA d.o.o. Zagreb, I. B. Mažuranić 82, MBS: 0804735518, OIB: 94442612845</w:t>
      </w:r>
      <w:r w:rsidR="00A16681">
        <w:t>.</w:t>
      </w:r>
    </w:p>
    <w:p w:rsidRDefault="00BA1805" w:rsidP="00177C84" w:rsidR="00CC5B38">
      <w:r w:rsidRPr="00B4345D">
        <w:tab/>
      </w:r>
      <w:r w:rsidR="00177C84">
        <w:t xml:space="preserve">Prema odredbi čl. 63 Stečajnog zakona (NN 44/96, 161/98,29/99, 129/00, 123/03, 197/03, 187/04, 82/06, 116710, 125/12 i 133/12) stečajni sudac će rješenjem o nastavku postupka radi naknadne diobe pozvati stečajne vjerovnike da u roku 30 dana stečajnom upravitelju prijave svoje tražbine i zakazati ročište na kojem će se ispitati prijavljene tražbine (ispitno ročište). Ako se stečajni postupak nastavlja radi pronađene imovine koja ulazi u stečajnu masu stečajni sudac će zakazati istodobno i izvještajno ročište. Na odgovarajući način će se primijeniti odredbe čl. 158 do 163 te čl. 164 do 195 Stečajnog zakona. </w:t>
      </w:r>
    </w:p>
    <w:p w:rsidRDefault="00177C84" w:rsidP="00177C84" w:rsidR="00177C84" w:rsidRPr="00B4345D">
      <w:r>
        <w:tab/>
        <w:t xml:space="preserve">Imajući u vidu naprijed navedene zakonske odredbe, valjalo je riješiti kao u izreci. </w:t>
      </w:r>
    </w:p>
    <w:p w:rsidRDefault="00CC5B38" w:rsidP="00CC5B38" w:rsidR="00CC5B38" w:rsidRPr="00B4345D"/>
    <w:p w:rsidRDefault="00F96A50" w:rsidP="00BD72EA" w:rsidR="00D77443" w:rsidRPr="00B4345D">
      <w:r w:rsidRPr="00B4345D">
        <w:tab/>
      </w:r>
    </w:p>
    <w:p w:rsidRDefault="008E55ED" w:rsidP="000E08EA" w:rsidR="00901671" w:rsidRPr="00B4345D">
      <w:pPr>
        <w:jc w:val="center"/>
      </w:pPr>
      <w:r w:rsidRPr="00B4345D">
        <w:t xml:space="preserve">U Zagrebu, </w:t>
      </w:r>
      <w:r w:rsidR="00177C84">
        <w:t xml:space="preserve">2. lipnja 2017. </w:t>
      </w:r>
    </w:p>
    <w:p w:rsidRDefault="00901671" w:rsidP="00A74E7D" w:rsidR="00901671" w:rsidRPr="00B4345D"/>
    <w:p w:rsidRDefault="00E70CFA" w:rsidR="00E70CFA" w:rsidRPr="00B4345D">
      <w:r w:rsidRPr="00B4345D">
        <w:tab/>
      </w:r>
      <w:r w:rsidRPr="00B4345D">
        <w:tab/>
      </w:r>
      <w:r w:rsidRPr="00B4345D">
        <w:tab/>
      </w:r>
      <w:r w:rsidRPr="00B4345D">
        <w:tab/>
      </w:r>
      <w:r w:rsidRPr="00B4345D">
        <w:tab/>
      </w:r>
      <w:r w:rsidRPr="00B4345D">
        <w:tab/>
      </w:r>
      <w:r w:rsidRPr="00B4345D">
        <w:tab/>
      </w:r>
      <w:r w:rsidRPr="00B4345D">
        <w:tab/>
        <w:t>STEČAJNI SUDAC</w:t>
      </w:r>
    </w:p>
    <w:p w:rsidRDefault="008E70E5" w:rsidR="00DA015A" w:rsidRPr="00B4345D">
      <w:r w:rsidRPr="00B4345D">
        <w:tab/>
      </w:r>
      <w:r w:rsidR="00013AA6" w:rsidRPr="00B4345D">
        <w:tab/>
      </w:r>
      <w:r w:rsidR="00013AA6" w:rsidRPr="00B4345D">
        <w:tab/>
      </w:r>
      <w:r w:rsidR="00013AA6" w:rsidRPr="00B4345D">
        <w:tab/>
      </w:r>
      <w:r w:rsidR="00013AA6" w:rsidRPr="00B4345D">
        <w:tab/>
      </w:r>
      <w:r w:rsidR="00013AA6" w:rsidRPr="00B4345D">
        <w:tab/>
      </w:r>
      <w:r w:rsidR="00013AA6" w:rsidRPr="00B4345D">
        <w:tab/>
      </w:r>
      <w:r w:rsidR="00013AA6" w:rsidRPr="00B4345D">
        <w:tab/>
        <w:t>Nada Kraljić</w:t>
      </w:r>
      <w:r w:rsidR="00CC3AC8">
        <w:t>,v.r.</w:t>
      </w:r>
    </w:p>
    <w:p w:rsidRDefault="00E70CFA" w:rsidR="00E70CFA" w:rsidRPr="00B4345D">
      <w:pPr>
        <w:pStyle w:val="Naslov1"/>
        <w:rPr>
          <w:rFonts w:cs="Times New Roman" w:hAnsi="Times New Roman" w:ascii="Times New Roman"/>
          <w:b w:val="false"/>
        </w:rPr>
      </w:pPr>
      <w:r w:rsidRPr="00B4345D">
        <w:rPr>
          <w:rFonts w:cs="Times New Roman" w:hAnsi="Times New Roman" w:ascii="Times New Roman"/>
          <w:b w:val="false"/>
        </w:rPr>
        <w:t>POUKA O PRAVNOM LIJEKU</w:t>
      </w:r>
    </w:p>
    <w:p w:rsidRDefault="00E70CFA" w:rsidR="00E70CFA" w:rsidRPr="00B4345D">
      <w:r w:rsidRPr="00B4345D">
        <w:t>Protiv ovog rješenja žalbu može podnijeti osoba koja je bila zastupnik po zakonu dužnika pravne osobe do dana nastupanja pravnih posljedica o otvaranju stečajnog postupka, a žalba se podnosi u roku 8 d</w:t>
      </w:r>
      <w:r w:rsidR="00DD7199" w:rsidRPr="00B4345D">
        <w:t>a</w:t>
      </w:r>
      <w:r w:rsidRPr="00B4345D">
        <w:t>na od dostave prijepisa rješenja.</w:t>
      </w:r>
    </w:p>
    <w:p w:rsidRDefault="003169DB" w:rsidR="00CC3AC8">
      <w:r w:rsidRPr="00B4345D">
        <w:t xml:space="preserve">   </w:t>
      </w:r>
      <w:r w:rsidR="00CC3AC8">
        <w:tab/>
      </w:r>
      <w:r w:rsidR="00CC3AC8">
        <w:tab/>
      </w:r>
      <w:r w:rsidR="00CC3AC8">
        <w:tab/>
      </w:r>
      <w:r w:rsidR="00CC3AC8">
        <w:tab/>
      </w:r>
      <w:r w:rsidR="00CC3AC8">
        <w:tab/>
      </w:r>
      <w:r w:rsidR="00CC3AC8">
        <w:tab/>
      </w:r>
      <w:r w:rsidR="00CC3AC8">
        <w:tab/>
      </w:r>
      <w:r w:rsidR="00CC3AC8">
        <w:tab/>
        <w:t>Za točnost otpravka-ovl.službenik</w:t>
      </w:r>
    </w:p>
    <w:p w:rsidRDefault="00CC3AC8" w:rsidP="00CC3AC8" w:rsidR="00CC3AC8">
      <w:pPr>
        <w:ind w:firstLine="708" w:left="5664"/>
      </w:pPr>
      <w:r>
        <w:t>Vinka Mihalinčić</w:t>
      </w:r>
    </w:p>
    <w:p w:rsidRDefault="00DA015A" w:rsidP="00DD7199" w:rsidR="00DA015A" w:rsidRPr="00B4345D">
      <w:pPr>
        <w:ind w:left="360"/>
      </w:pPr>
    </w:p>
    <w:p w:rsidRDefault="00F167C3" w:rsidP="00747506" w:rsidR="00F167C3" w:rsidRPr="00B4345D">
      <w:pPr>
        <w:ind w:left="360"/>
      </w:pPr>
      <w:r w:rsidRPr="00B4345D">
        <w:tab/>
        <w:t xml:space="preserve"> </w:t>
      </w:r>
    </w:p>
    <w:sectPr w:rsidSect="00C91F40" w:rsidR="00F167C3" w:rsidRPr="00B4345D">
      <w:headerReference w:type="default" r:id="rId10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1EB1" w:rsidP="00AE1EB1" w:rsidR="00AE1EB1">
      <w:r>
        <w:separator/>
      </w:r>
    </w:p>
  </w:endnote>
  <w:endnote w:id="0" w:type="continuationSeparator">
    <w:p w:rsidRDefault="00AE1EB1" w:rsidP="00AE1EB1" w:rsidR="00AE1E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1EB1" w:rsidP="00AE1EB1" w:rsidR="00AE1EB1">
      <w:r>
        <w:separator/>
      </w:r>
    </w:p>
  </w:footnote>
  <w:footnote w:id="0" w:type="continuationSeparator">
    <w:p w:rsidRDefault="00AE1EB1" w:rsidP="00AE1EB1" w:rsidR="00AE1E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72626105"/>
      <w:docPartObj>
        <w:docPartGallery w:val="Page Numbers (Top of Page)"/>
        <w:docPartUnique/>
      </w:docPartObj>
    </w:sdtPr>
    <w:sdtEndPr/>
    <w:sdtContent>
      <w:p w:rsidRDefault="00AE1EB1" w:rsidP="00AE1EB1" w:rsidR="00AE1EB1">
        <w:pPr>
          <w:pStyle w:val="Zaglavlje"/>
          <w:ind w:firstLine="35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6681">
          <w:rPr>
            <w:noProof/>
          </w:rPr>
          <w:t>2</w:t>
        </w:r>
        <w:r>
          <w:fldChar w:fldCharType="end"/>
        </w:r>
        <w:r>
          <w:t xml:space="preserve">                    31-St-127/15</w:t>
        </w:r>
        <w:r w:rsidR="000200FE">
          <w:t>-37</w:t>
        </w:r>
      </w:p>
    </w:sdtContent>
  </w:sdt>
  <w:p w:rsidRDefault="00AE1EB1" w:rsidR="00AE1EB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4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12B6B"/>
    <w:rsid w:val="00013AA6"/>
    <w:rsid w:val="000200FE"/>
    <w:rsid w:val="000214DE"/>
    <w:rsid w:val="00043E7E"/>
    <w:rsid w:val="0005681D"/>
    <w:rsid w:val="00081623"/>
    <w:rsid w:val="000B2D5D"/>
    <w:rsid w:val="000D1227"/>
    <w:rsid w:val="000E08EA"/>
    <w:rsid w:val="000F5020"/>
    <w:rsid w:val="001176AB"/>
    <w:rsid w:val="00132890"/>
    <w:rsid w:val="00136738"/>
    <w:rsid w:val="001470F5"/>
    <w:rsid w:val="00156693"/>
    <w:rsid w:val="00177C84"/>
    <w:rsid w:val="001941A3"/>
    <w:rsid w:val="001B3171"/>
    <w:rsid w:val="001D677E"/>
    <w:rsid w:val="001E298C"/>
    <w:rsid w:val="0023541F"/>
    <w:rsid w:val="00257203"/>
    <w:rsid w:val="00270282"/>
    <w:rsid w:val="00295AF6"/>
    <w:rsid w:val="002B57C5"/>
    <w:rsid w:val="00303818"/>
    <w:rsid w:val="003169DB"/>
    <w:rsid w:val="00345A18"/>
    <w:rsid w:val="0035530F"/>
    <w:rsid w:val="0037432D"/>
    <w:rsid w:val="003D49C7"/>
    <w:rsid w:val="003D711A"/>
    <w:rsid w:val="004322DD"/>
    <w:rsid w:val="0043539F"/>
    <w:rsid w:val="00444175"/>
    <w:rsid w:val="004674F4"/>
    <w:rsid w:val="00481D55"/>
    <w:rsid w:val="00482380"/>
    <w:rsid w:val="004B281F"/>
    <w:rsid w:val="004C25CB"/>
    <w:rsid w:val="004D118E"/>
    <w:rsid w:val="00511F40"/>
    <w:rsid w:val="00520E9F"/>
    <w:rsid w:val="00551A56"/>
    <w:rsid w:val="00564A54"/>
    <w:rsid w:val="005942BD"/>
    <w:rsid w:val="00596C04"/>
    <w:rsid w:val="005B2F85"/>
    <w:rsid w:val="005E5D91"/>
    <w:rsid w:val="00602898"/>
    <w:rsid w:val="00604244"/>
    <w:rsid w:val="006206CA"/>
    <w:rsid w:val="0064134C"/>
    <w:rsid w:val="0064317D"/>
    <w:rsid w:val="0064550A"/>
    <w:rsid w:val="00656E58"/>
    <w:rsid w:val="006629B3"/>
    <w:rsid w:val="00673B4B"/>
    <w:rsid w:val="006771AE"/>
    <w:rsid w:val="006A2BF7"/>
    <w:rsid w:val="006E5D53"/>
    <w:rsid w:val="006F0C78"/>
    <w:rsid w:val="006F7E66"/>
    <w:rsid w:val="00747506"/>
    <w:rsid w:val="00756B2D"/>
    <w:rsid w:val="00766B01"/>
    <w:rsid w:val="007C6F8C"/>
    <w:rsid w:val="007E299B"/>
    <w:rsid w:val="007E2A7B"/>
    <w:rsid w:val="008062E7"/>
    <w:rsid w:val="0083419D"/>
    <w:rsid w:val="00841019"/>
    <w:rsid w:val="008443A1"/>
    <w:rsid w:val="00845E7E"/>
    <w:rsid w:val="008849D2"/>
    <w:rsid w:val="00897E67"/>
    <w:rsid w:val="008A37FB"/>
    <w:rsid w:val="008C0603"/>
    <w:rsid w:val="008C4FE1"/>
    <w:rsid w:val="008C5FA0"/>
    <w:rsid w:val="008E55ED"/>
    <w:rsid w:val="008E70E5"/>
    <w:rsid w:val="008F312E"/>
    <w:rsid w:val="00901671"/>
    <w:rsid w:val="009454E3"/>
    <w:rsid w:val="00957929"/>
    <w:rsid w:val="00971E9F"/>
    <w:rsid w:val="00976D96"/>
    <w:rsid w:val="009A2238"/>
    <w:rsid w:val="009B4192"/>
    <w:rsid w:val="009D4B46"/>
    <w:rsid w:val="009D7F9F"/>
    <w:rsid w:val="00A024DD"/>
    <w:rsid w:val="00A10098"/>
    <w:rsid w:val="00A16681"/>
    <w:rsid w:val="00A32A20"/>
    <w:rsid w:val="00A74E7D"/>
    <w:rsid w:val="00A95656"/>
    <w:rsid w:val="00AD1D38"/>
    <w:rsid w:val="00AE1EB1"/>
    <w:rsid w:val="00AE528E"/>
    <w:rsid w:val="00AF6C17"/>
    <w:rsid w:val="00B07E69"/>
    <w:rsid w:val="00B10266"/>
    <w:rsid w:val="00B215AA"/>
    <w:rsid w:val="00B34A18"/>
    <w:rsid w:val="00B4345D"/>
    <w:rsid w:val="00B7751E"/>
    <w:rsid w:val="00B85720"/>
    <w:rsid w:val="00BA1805"/>
    <w:rsid w:val="00BD72EA"/>
    <w:rsid w:val="00C4028B"/>
    <w:rsid w:val="00C53D31"/>
    <w:rsid w:val="00C72DF8"/>
    <w:rsid w:val="00C91F40"/>
    <w:rsid w:val="00CC3AC8"/>
    <w:rsid w:val="00CC5B38"/>
    <w:rsid w:val="00CF18B1"/>
    <w:rsid w:val="00D01990"/>
    <w:rsid w:val="00D10DAA"/>
    <w:rsid w:val="00D325D9"/>
    <w:rsid w:val="00D539F5"/>
    <w:rsid w:val="00D65332"/>
    <w:rsid w:val="00D722BC"/>
    <w:rsid w:val="00D74056"/>
    <w:rsid w:val="00D77443"/>
    <w:rsid w:val="00DA015A"/>
    <w:rsid w:val="00DB1AB9"/>
    <w:rsid w:val="00DD7199"/>
    <w:rsid w:val="00DF258A"/>
    <w:rsid w:val="00E12857"/>
    <w:rsid w:val="00E70CFA"/>
    <w:rsid w:val="00E77C59"/>
    <w:rsid w:val="00E808A8"/>
    <w:rsid w:val="00ED53FA"/>
    <w:rsid w:val="00F11E60"/>
    <w:rsid w:val="00F167C3"/>
    <w:rsid w:val="00F67D52"/>
    <w:rsid w:val="00F96A50"/>
    <w:rsid w:val="00F96B77"/>
    <w:rsid w:val="00FA1889"/>
    <w:rsid w:val="00FB2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E1E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E1EB1"/>
    <w:rPr>
      <w:sz w:val="24"/>
      <w:szCs w:val="24"/>
    </w:rPr>
  </w:style>
  <w:style w:styleId="Podnoje" w:type="paragraph">
    <w:name w:val="footer"/>
    <w:basedOn w:val="Normal"/>
    <w:link w:val="PodnojeChar"/>
    <w:rsid w:val="00AE1E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E1EB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C3A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3AC8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3AC8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3AC8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3AC8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E1E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E1EB1"/>
    <w:rPr>
      <w:sz w:val="24"/>
      <w:szCs w:val="24"/>
    </w:rPr>
  </w:style>
  <w:style w:styleId="Podnoje" w:type="paragraph">
    <w:name w:val="footer"/>
    <w:basedOn w:val="Normal"/>
    <w:link w:val="PodnojeChar"/>
    <w:rsid w:val="00AE1E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E1EB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C3A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3AC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3AC8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3AC8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3AC8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St-127/2015-7</izvorni_sadrzaj>
    <derivirana_varijabla naziv="DomainObject.Oznaka_1">St-127/2015-7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2015.</izvorni_sadrzaj>
    <derivirana_varijabla naziv="DomainObject.Predmet.DatumOsnivanja_1">10.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St-127/2015</izvorni_sadrzaj>
    <derivirana_varijabla naziv="DomainObject.Predmet.OznakaBroj_1">St-127/2015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DAN ARHITEKTURA d.o.o.</izvorni_sadrzaj>
    <derivirana_varijabla naziv="DomainObject.Predmet.ProtustrankaFormated_1">  DAN ARHITEKTURA d.o.o.</derivirana_varijabla>
  </DomainObject.Predmet.ProtustrankaFormated>
  <DomainObject.Predmet.ProtustrankaFormatedOIB>
    <izvorni_sadrzaj>  DAN ARHITEKTURA d.o.o., OIB 94442612845</izvorni_sadrzaj>
    <derivirana_varijabla naziv="DomainObject.Predmet.ProtustrankaFormatedOIB_1">  DAN ARHITEKTURA d.o.o., OIB 94442612845</derivirana_varijabla>
  </DomainObject.Predmet.ProtustrankaFormatedOIB>
  <DomainObject.Predmet.ProtustrankaFormatedWithAdress>
    <izvorni_sadrzaj> DAN ARHITEKTURA d.o.o., Ivane Brlić Mažuranić 82, 10000 Zagreb</izvorni_sadrzaj>
    <derivirana_varijabla naziv="DomainObject.Predmet.ProtustrankaFormatedWithAdress_1"> DAN ARHITEKTURA d.o.o., Ivane Brlić Mažuranić 82, 10000 Zagreb</derivirana_varijabla>
  </DomainObject.Predmet.ProtustrankaFormatedWithAdress>
  <DomainObject.Predmet.ProtustrankaFormatedWithAdressOIB>
    <izvorni_sadrzaj> DAN ARHITEKTURA d.o.o., OIB 94442612845, Ivane Brlić Mažuranić 82, 10000 Zagreb</izvorni_sadrzaj>
    <derivirana_varijabla naziv="DomainObject.Predmet.ProtustrankaFormatedWithAdressOIB_1"> DAN ARHITEKTURA d.o.o., OIB 94442612845, Ivane Brlić Mažuranić 82, 10000 Zagreb</derivirana_varijabla>
  </DomainObject.Predmet.ProtustrankaFormatedWithAdressOIB>
  <DomainObject.Predmet.ProtustrankaWithAdress>
    <izvorni_sadrzaj>DAN ARHITEKTURA d.o.o. Ivane Brlić Mažuranić 82, 10000 Zagreb</izvorni_sadrzaj>
    <derivirana_varijabla naziv="DomainObject.Predmet.ProtustrankaWithAdress_1">DAN ARHITEKTURA d.o.o. Ivane Brlić Mažuranić 82, 10000 Zagreb</derivirana_varijabla>
  </DomainObject.Predmet.ProtustrankaWithAdress>
  <DomainObject.Predmet.ProtustrankaWithAdressOIB>
    <izvorni_sadrzaj>DAN ARHITEKTURA d.o.o., OIB 94442612845, Ivane Brlić Mažuranić 82, 10000 Zagreb</izvorni_sadrzaj>
    <derivirana_varijabla naziv="DomainObject.Predmet.ProtustrankaWithAdressOIB_1">DAN ARHITEKTURA d.o.o., OIB 94442612845, Ivane Brlić Mažuranić 82, 10000 Zagreb</derivirana_varijabla>
  </DomainObject.Predmet.ProtustrankaWithAdressOIB>
  <DomainObject.Predmet.ProtustrankaNazivFormated>
    <izvorni_sadrzaj>DAN ARHITEKTURA d.o.o.</izvorni_sadrzaj>
    <derivirana_varijabla naziv="DomainObject.Predmet.ProtustrankaNazivFormated_1">DAN ARHITEKTURA d.o.o.</derivirana_varijabla>
  </DomainObject.Predmet.ProtustrankaNazivFormated>
  <DomainObject.Predmet.ProtustrankaNazivFormatedOIB>
    <izvorni_sadrzaj>DAN ARHITEKTURA d.o.o., OIB 94442612845</izvorni_sadrzaj>
    <derivirana_varijabla naziv="DomainObject.Predmet.ProtustrankaNazivFormatedOIB_1">DAN ARHITEKTURA d.o.o., OIB 94442612845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 ARHITEKTURA d.o.o. za građenje, trgovinu i usluge</izvorni_sadrzaj>
    <derivirana_varijabla naziv="DomainObject.Predmet.StrankaFormated_1">  DAN ARHITEKTURA d.o.o. za građenje, trgovinu i usluge</derivirana_varijabla>
  </DomainObject.Predmet.StrankaFormated>
  <DomainObject.Predmet.StrankaFormatedOIB>
    <izvorni_sadrzaj>  DAN ARHITEKTURA d.o.o. za građenje, trgovinu i usluge, OIB 94442612845</izvorni_sadrzaj>
    <derivirana_varijabla naziv="DomainObject.Predmet.StrankaFormatedOIB_1">  DAN ARHITEKTURA d.o.o. za građenje, trgovinu i usluge, OIB 94442612845</derivirana_varijabla>
  </DomainObject.Predmet.StrankaFormatedOIB>
  <DomainObject.Predmet.StrankaFormatedWithAdress>
    <izvorni_sadrzaj> DAN ARHITEKTURA d.o.o. za građenje, trgovinu i usluge, Ivane Brlić Mažuranić 82, Zagreb</izvorni_sadrzaj>
    <derivirana_varijabla naziv="DomainObject.Predmet.StrankaFormatedWithAdress_1"> DAN ARHITEKTURA d.o.o. za građenje, trgovinu i usluge, Ivane Brlić Mažuranić 82, Zagreb</derivirana_varijabla>
  </DomainObject.Predmet.StrankaFormatedWithAdress>
  <DomainObject.Predmet.StrankaFormatedWithAdressOIB>
    <izvorni_sadrzaj> DAN ARHITEKTURA d.o.o. za građenje, trgovinu i usluge, OIB 94442612845, Ivane Brlić Mažuranić 82, Zagreb</izvorni_sadrzaj>
    <derivirana_varijabla naziv="DomainObject.Predmet.StrankaFormatedWithAdressOIB_1"> DAN ARHITEKTURA d.o.o. za građenje, trgovinu i usluge, OIB 94442612845, Ivane Brlić Mažuranić 82, Zagreb</derivirana_varijabla>
  </DomainObject.Predmet.StrankaFormatedWithAdressOIB>
  <DomainObject.Predmet.StrankaWithAdress>
    <izvorni_sadrzaj>DAN ARHITEKTURA d.o.o. za građenje, trgovinu i usluge Ivane Brlić Mažuranić 82,Zagreb</izvorni_sadrzaj>
    <derivirana_varijabla naziv="DomainObject.Predmet.StrankaWithAdress_1">DAN ARHITEKTURA d.o.o. za građenje, trgovinu i usluge Ivane Brlić Mažuranić 82,Zagreb</derivirana_varijabla>
  </DomainObject.Predmet.StrankaWithAdress>
  <DomainObject.Predmet.StrankaWithAdressOIB>
    <izvorni_sadrzaj>DAN ARHITEKTURA d.o.o. za građenje, trgovinu i usluge, OIB 94442612845, Ivane Brlić Mažuranić 82,Zagreb</izvorni_sadrzaj>
    <derivirana_varijabla naziv="DomainObject.Predmet.StrankaWithAdressOIB_1">DAN ARHITEKTURA d.o.o. za građenje, trgovinu i usluge, OIB 94442612845, Ivane Brlić Mažuranić 82,Zagreb</derivirana_varijabla>
  </DomainObject.Predmet.StrankaWithAdressOIB>
  <DomainObject.Predmet.StrankaNazivFormated>
    <izvorni_sadrzaj>DAN ARHITEKTURA d.o.o. za građenje, trgovinu i usluge</izvorni_sadrzaj>
    <derivirana_varijabla naziv="DomainObject.Predmet.StrankaNazivFormated_1">DAN ARHITEKTURA d.o.o. za građenje, trgovinu i usluge</derivirana_varijabla>
  </DomainObject.Predmet.StrankaNazivFormated>
  <DomainObject.Predmet.StrankaNazivFormatedOIB>
    <izvorni_sadrzaj>DAN ARHITEKTURA d.o.o. za građenje, trgovinu i usluge, OIB 94442612845</izvorni_sadrzaj>
    <derivirana_varijabla naziv="DomainObject.Predmet.StrankaNazivFormatedOIB_1">DAN ARHITEKTURA d.o.o. za građenje, trgovinu i usluge, OIB 94442612845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DAN ARHITEKTURA d.o.o. za građenje, trgovinu i usluge</item>
    </izvorni_sadrzaj>
    <derivirana_varijabla naziv="DomainObject.Predmet.StrankaListFormated_1">
      <item>DAN ARHITEKTURA d.o.o. za građenje, trgovinu i usluge</item>
    </derivirana_varijabla>
  </DomainObject.Predmet.StrankaListFormated>
  <DomainObject.Predmet.StrankaListFormatedOIB>
    <izvorni_sadrzaj>
      <item>DAN ARHITEKTURA d.o.o. za građenje, trgovinu i usluge, OIB 94442612845</item>
    </izvorni_sadrzaj>
    <derivirana_varijabla naziv="DomainObject.Predmet.StrankaListFormatedOIB_1">
      <item>DAN ARHITEKTURA d.o.o. za građenje, trgovinu i usluge, OIB 94442612845</item>
    </derivirana_varijabla>
  </DomainObject.Predmet.StrankaListFormatedOIB>
  <DomainObject.Predmet.StrankaListFormatedWithAdress>
    <izvorni_sadrzaj>
      <item>DAN ARHITEKTURA d.o.o. za građenje, trgovinu i usluge, Ivane Brlić Mažuranić 82, Zagreb</item>
    </izvorni_sadrzaj>
    <derivirana_varijabla naziv="DomainObject.Predmet.StrankaListFormatedWithAdress_1">
      <item>DAN ARHITEKTURA d.o.o. za građenje, trgovinu i usluge, Ivane Brlić Mažuranić 82, Zagreb</item>
    </derivirana_varijabla>
  </DomainObject.Predmet.StrankaListFormatedWithAdress>
  <DomainObject.Predmet.StrankaListFormatedWithAdressOIB>
    <izvorni_sadrzaj>
      <item>DAN ARHITEKTURA d.o.o. za građenje, trgovinu i usluge, OIB 94442612845, Ivane Brlić Mažuranić 82, Zagreb</item>
    </izvorni_sadrzaj>
    <derivirana_varijabla naziv="DomainObject.Predmet.StrankaListFormatedWithAdressOIB_1">
      <item>DAN ARHITEKTURA d.o.o. za građenje, trgovinu i usluge, OIB 94442612845, Ivane Brlić Mažuranić 82, Zagreb</item>
    </derivirana_varijabla>
  </DomainObject.Predmet.StrankaListFormatedWithAdressOIB>
  <DomainObject.Predmet.StrankaListNazivFormated>
    <izvorni_sadrzaj>
      <item>DAN ARHITEKTURA d.o.o. za građenje, trgovinu i usluge</item>
    </izvorni_sadrzaj>
    <derivirana_varijabla naziv="DomainObject.Predmet.StrankaListNazivFormated_1">
      <item>DAN ARHITEKTURA d.o.o. za građenje, trgovinu i usluge</item>
    </derivirana_varijabla>
  </DomainObject.Predmet.StrankaListNazivFormated>
  <DomainObject.Predmet.StrankaListNazivFormatedOIB>
    <izvorni_sadrzaj>
      <item>DAN ARHITEKTURA d.o.o. za građenje, trgovinu i usluge, OIB 94442612845</item>
    </izvorni_sadrzaj>
    <derivirana_varijabla naziv="DomainObject.Predmet.StrankaListNazivFormatedOIB_1">
      <item>DAN ARHITEKTURA d.o.o. za građenje, trgovinu i usluge, OIB 94442612845</item>
    </derivirana_varijabla>
  </DomainObject.Predmet.StrankaListNazivFormatedOIB>
  <DomainObject.Predmet.ProtuStrankaListFormated>
    <izvorni_sadrzaj>
      <item>DAN ARHITEKTURA d.o.o.</item>
    </izvorni_sadrzaj>
    <derivirana_varijabla naziv="DomainObject.Predmet.ProtuStrankaListFormated_1">
      <item>DAN ARHITEKTURA d.o.o.</item>
    </derivirana_varijabla>
  </DomainObject.Predmet.ProtuStrankaListFormated>
  <DomainObject.Predmet.ProtuStrankaListFormatedOIB>
    <izvorni_sadrzaj>
      <item>DAN ARHITEKTURA d.o.o., OIB 94442612845</item>
    </izvorni_sadrzaj>
    <derivirana_varijabla naziv="DomainObject.Predmet.ProtuStrankaListFormatedOIB_1">
      <item>DAN ARHITEKTURA d.o.o., OIB 94442612845</item>
    </derivirana_varijabla>
  </DomainObject.Predmet.ProtuStrankaListFormatedOIB>
  <DomainObject.Predmet.ProtuStrankaListFormatedWithAdress>
    <izvorni_sadrzaj>
      <item>DAN ARHITEKTURA d.o.o., Ivane Brlić Mažuranić 82, 10000 Zagreb</item>
    </izvorni_sadrzaj>
    <derivirana_varijabla naziv="DomainObject.Predmet.ProtuStrankaListFormatedWithAdress_1">
      <item>DAN ARHITEKTURA d.o.o., Ivane Brlić Mažuranić 82, 10000 Zagreb</item>
    </derivirana_varijabla>
  </DomainObject.Predmet.ProtuStrankaListFormatedWithAdress>
  <DomainObject.Predmet.ProtuStrankaListFormatedWithAdressOIB>
    <izvorni_sadrzaj>
      <item>DAN ARHITEKTURA d.o.o., OIB 94442612845, Ivane Brlić Mažuranić 82, 10000 Zagreb</item>
    </izvorni_sadrzaj>
    <derivirana_varijabla naziv="DomainObject.Predmet.ProtuStrankaListFormatedWithAdressOIB_1">
      <item>DAN ARHITEKTURA d.o.o., OIB 94442612845, Ivane Brlić Mažuranić 82, 10000 Zagreb</item>
    </derivirana_varijabla>
  </DomainObject.Predmet.ProtuStrankaListFormatedWithAdressOIB>
  <DomainObject.Predmet.ProtuStrankaListNazivFormated>
    <izvorni_sadrzaj>
      <item>DAN ARHITEKTURA d.o.o.</item>
    </izvorni_sadrzaj>
    <derivirana_varijabla naziv="DomainObject.Predmet.ProtuStrankaListNazivFormated_1">
      <item>DAN ARHITEKTURA d.o.o.</item>
    </derivirana_varijabla>
  </DomainObject.Predmet.ProtuStrankaListNazivFormated>
  <DomainObject.Predmet.ProtuStrankaListNazivFormatedOIB>
    <izvorni_sadrzaj>
      <item>DAN ARHITEKTURA d.o.o., OIB 94442612845</item>
    </izvorni_sadrzaj>
    <derivirana_varijabla naziv="DomainObject.Predmet.ProtuStrankaListNazivFormatedOIB_1">
      <item>DAN ARHITEKTURA d.o.o., OIB 94442612845</item>
    </derivirana_varijabla>
  </DomainObject.Predmet.ProtuStrankaListNazivFormatedOIB>
  <DomainObject.Predmet.OstaliListFormated>
    <izvorni_sadrzaj>
      <item>Rajka Jagmarević</item>
      <item>Damir Kralj</item>
    </izvorni_sadrzaj>
    <derivirana_varijabla naziv="DomainObject.Predmet.OstaliListFormated_1">
      <item>Rajka Jagmarević</item>
      <item>Damir Kralj</item>
    </derivirana_varijabla>
  </DomainObject.Predmet.OstaliListFormated>
  <DomainObject.Predmet.OstaliListFormatedOIB>
    <izvorni_sadrzaj>
      <item>Rajka Jagmarević, OIB 54873974132</item>
      <item>Damir Kralj, OIB 29564284680</item>
    </izvorni_sadrzaj>
    <derivirana_varijabla naziv="DomainObject.Predmet.OstaliListFormatedOIB_1">
      <item>Rajka Jagmarević, OIB 54873974132</item>
      <item>Damir Kralj, OIB 29564284680</item>
    </derivirana_varijabla>
  </DomainObject.Predmet.OstaliListFormatedOIB>
  <DomainObject.Predmet.OstaliListFormatedWithAdress>
    <izvorni_sadrzaj>
      <item>Rajka Jagmarević, J. DALMATINCA 7, 10000 Zagreb</item>
      <item>Damir Kralj, Pazinska Ulica 7, 10000 Zagreb</item>
    </izvorni_sadrzaj>
    <derivirana_varijabla naziv="DomainObject.Predmet.OstaliListFormatedWithAdress_1">
      <item>Rajka Jagmarević, J. DALMATINCA 7, 10000 Zagreb</item>
      <item>Damir Kralj, Pazinska Ulica 7, 10000 Zagreb</item>
    </derivirana_varijabla>
  </DomainObject.Predmet.OstaliListFormatedWithAdress>
  <DomainObject.Predmet.OstaliListFormatedWithAdressOIB>
    <izvorni_sadrzaj>
      <item>Rajka Jagmarević, OIB 54873974132, J. DALMATINCA 7, 10000 Zagreb</item>
      <item>Damir Kralj, OIB 29564284680, Pazinska Ulica 7, 10000 Zagreb</item>
    </izvorni_sadrzaj>
    <derivirana_varijabla naziv="DomainObject.Predmet.OstaliListFormatedWithAdressOIB_1">
      <item>Rajka Jagmarević, OIB 54873974132, J. DALMATINCA 7, 10000 Zagreb</item>
      <item>Damir Kralj, OIB 29564284680, Pazinska Ulica 7, 10000 Zagreb</item>
    </derivirana_varijabla>
  </DomainObject.Predmet.OstaliListFormatedWithAdressOIB>
  <DomainObject.Predmet.OstaliListNazivFormated>
    <izvorni_sadrzaj>
      <item>Rajka Jagmarević</item>
      <item>Damir Kralj</item>
    </izvorni_sadrzaj>
    <derivirana_varijabla naziv="DomainObject.Predmet.OstaliListNazivFormated_1">
      <item>Rajka Jagmarević</item>
      <item>Damir Kralj</item>
    </derivirana_varijabla>
  </DomainObject.Predmet.OstaliListNazivFormated>
  <DomainObject.Predmet.OstaliListNazivFormatedOIB>
    <izvorni_sadrzaj>
      <item>Rajka Jagmarević, OIB 54873974132</item>
      <item>Damir Kralj, OIB 29564284680</item>
    </izvorni_sadrzaj>
    <derivirana_varijabla naziv="DomainObject.Predmet.OstaliListNazivFormatedOIB_1">
      <item>Rajka Jagmarević, OIB 54873974132</item>
      <item>Damir Kralj, OIB 29564284680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>St-127/2015-7</izvorni_sadrzaj>
    <derivirana_varijabla naziv="DomainObject.PoslovniBrojDokumenta_1">St-127/2015-7</derivirana_varijabla>
  </DomainObject.PoslovniBrojDokumenta>
  <DomainObject.Predmet.StrankaIDrugi>
    <izvorni_sadrzaj>DAN ARHITEKTURA d.o.o. za građenje, trgovinu i usluge</izvorni_sadrzaj>
    <derivirana_varijabla naziv="DomainObject.Predmet.StrankaIDrugi_1">DAN ARHITEKTURA d.o.o. za građenje, trgovinu i usluge</derivirana_varijabla>
  </DomainObject.Predmet.StrankaIDrugi>
  <DomainObject.Predmet.ProtustrankaIDrugi>
    <izvorni_sadrzaj>DAN ARHITEKTURA d.o.o.</izvorni_sadrzaj>
    <derivirana_varijabla naziv="DomainObject.Predmet.ProtustrankaIDrugi_1">DAN ARHITEKTURA d.o.o.</derivirana_varijabla>
  </DomainObject.Predmet.ProtustrankaIDrugi>
  <DomainObject.Predmet.StrankaIDrugiAdressOIB>
    <izvorni_sadrzaj>DAN ARHITEKTURA d.o.o. za građenje, trgovinu i usluge, OIB 94442612845, Ivane Brlić Mažuranić 82, Zagreb</izvorni_sadrzaj>
    <derivirana_varijabla naziv="DomainObject.Predmet.StrankaIDrugiAdressOIB_1">DAN ARHITEKTURA d.o.o. za građenje, trgovinu i usluge, OIB 94442612845, Ivane Brlić Mažuranić 82, Zagreb</derivirana_varijabla>
  </DomainObject.Predmet.StrankaIDrugiAdressOIB>
  <DomainObject.Predmet.ProtustrankaIDrugiAdressOIB>
    <izvorni_sadrzaj>DAN ARHITEKTURA d.o.o., OIB 94442612845, Ivane Brlić Mažuranić 82, 10000 Zagreb</izvorni_sadrzaj>
    <derivirana_varijabla naziv="DomainObject.Predmet.ProtustrankaIDrugiAdressOIB_1">DAN ARHITEKTURA d.o.o., OIB 94442612845, Ivane Brlić Mažuranić 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Rajka Jagmarević</item>
      <item>DAN ARHITEKTURA d.o.o.</item>
      <item>DAN ARHITEKTURA d.o.o. za građenje, trgovinu i usluge</item>
      <item>Damir Kralj</item>
    </izvorni_sadrzaj>
    <derivirana_varijabla naziv="DomainObject.Predmet.SudioniciListNaziv_1">
      <item>Rajka Jagmarević</item>
      <item>DAN ARHITEKTURA d.o.o.</item>
      <item>DAN ARHITEKTURA d.o.o. za građenje, trgovinu i usluge</item>
      <item>Damir Kralj</item>
    </derivirana_varijabla>
  </DomainObject.Predmet.SudioniciListNaziv>
  <DomainObject.Predmet.SudioniciListAdressOIB>
    <izvorni_sadrzaj>
      <item>Rajka Jagmarević, OIB 54873974132, J. DALMATINCA 7,10000 Zagreb</item>
      <item>DAN ARHITEKTURA d.o.o., OIB 94442612845, Ivane Brlić Mažuranić 82,10000 Zagreb</item>
      <item>DAN ARHITEKTURA d.o.o. za građenje, trgovinu i usluge, OIB 94442612845, Ivane Brlić Mažuranić 82,Zagreb</item>
      <item>Damir Kralj, OIB 29564284680, Pazinska Ulica 7,10000 Zagreb</item>
    </izvorni_sadrzaj>
    <derivirana_varijabla naziv="DomainObject.Predmet.SudioniciListAdressOIB_1">
      <item>Rajka Jagmarević, OIB 54873974132, J. DALMATINCA 7,10000 Zagreb</item>
      <item>DAN ARHITEKTURA d.o.o., OIB 94442612845, Ivane Brlić Mažuranić 82,10000 Zagreb</item>
      <item>DAN ARHITEKTURA d.o.o. za građenje, trgovinu i usluge, OIB 94442612845, Ivane Brlić Mažuranić 82,Zagreb</item>
      <item>Damir Kralj, OIB 29564284680, Pazinska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54873974132</item>
      <item>, OIB 94442612845</item>
      <item>, OIB 94442612845</item>
      <item>, OIB 29564284680</item>
    </izvorni_sadrzaj>
    <derivirana_varijabla naziv="DomainObject.Predmet.SudioniciListNazivOIB_1">
      <item>, OIB 54873974132</item>
      <item>, OIB 94442612845</item>
      <item>, OIB 94442612845</item>
      <item>, OIB 29564284680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965</properties:Words>
  <properties:Characters>5183</properties:Characters>
  <properties:Lines>101</properties:Lines>
  <properties:Paragraphs>37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2017-06-02T09:33:00Z</dcterms:created>
  <dc:creator>Nada Kraljić</dc:creator>
  <cp:lastModifiedBy>Vinka Mihalinčić</cp:lastModifiedBy>
  <cp:lastPrinted>2008-06-19T09:13:00Z</cp:lastPrinted>
  <dcterms:modified xmlns:xsi="http://www.w3.org/2001/XMLSchema-instance" xsi:type="dcterms:W3CDTF">2017-06-02T11:41:00Z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St-127/2015-7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