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ed15" w14:paraId="ce8ed1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ind w:firstLine="4679" w:left="2401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St-17/2017-2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TAMIR jednostavno društvo s ograničenom odgovornošću za trgovinu i usluge, </w:t>
      </w:r>
      <w:proofErr w:type="spellStart"/>
      <w:r>
        <w:rPr>
          <w:rFonts w:cs="Times New Roman" w:eastAsia="Times New Roman"/>
          <w:szCs w:val="20"/>
          <w:lang w:eastAsia="hr-HR"/>
        </w:rPr>
        <w:t>Ivanska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Trg kralja Tomislava 3, OIB: 39632744743, MBS: 010084808, dana 10. veljače 2017. godine 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TAMIR jednostavno društvo s ograničenom odgovornošću za trgovinu i usluge, </w:t>
      </w:r>
      <w:proofErr w:type="spellStart"/>
      <w:r>
        <w:rPr>
          <w:rFonts w:cs="Times New Roman" w:eastAsia="Times New Roman"/>
          <w:szCs w:val="20"/>
          <w:lang w:eastAsia="hr-HR"/>
        </w:rPr>
        <w:t>Ivanska</w:t>
      </w:r>
      <w:proofErr w:type="spellEnd"/>
      <w:r>
        <w:rPr>
          <w:rFonts w:cs="Times New Roman" w:eastAsia="Times New Roman"/>
          <w:szCs w:val="20"/>
          <w:lang w:eastAsia="hr-HR"/>
        </w:rPr>
        <w:t>, Trg kralja Tomislava 3, OIB: 39632744743, MBS: 010084808.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9. ožujka 2017. godine u 10,15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Đurđa </w:t>
      </w:r>
      <w:proofErr w:type="spellStart"/>
      <w:r>
        <w:rPr>
          <w:rFonts w:cs="Times New Roman" w:eastAsia="Times New Roman"/>
          <w:szCs w:val="20"/>
          <w:lang w:eastAsia="hr-HR"/>
        </w:rPr>
        <w:t>Bartolčić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 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Đurđi </w:t>
      </w:r>
      <w:proofErr w:type="spellStart"/>
      <w:r>
        <w:rPr>
          <w:rFonts w:cs="Times New Roman" w:eastAsia="Times New Roman"/>
          <w:szCs w:val="20"/>
          <w:lang w:eastAsia="hr-HR"/>
        </w:rPr>
        <w:t>Bartolčić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17. siječnja 2017. godine u Očevidniku redoslijeda osnova za plaćanje dužnik ima evidentirane neizvršene osnove za plaćanje u neprekinutom razdoblju od 120 dana u ukupnom iznosu od 16.269,00 kn. Također je u prijedlogu navedeno da dužnik ima tri zaposlene osobe, a da u Jedinstvenom registru računa ima otvoren račun kod Erste &amp; </w:t>
      </w:r>
      <w:proofErr w:type="spellStart"/>
      <w:r>
        <w:rPr>
          <w:rFonts w:cs="Times New Roman" w:eastAsia="Times New Roman"/>
          <w:szCs w:val="20"/>
          <w:lang w:eastAsia="hr-HR"/>
        </w:rPr>
        <w:t>Steiermarkische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bank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d.d.   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St-17/2017-2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10. veljače 2017. godine 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7077E0" w:rsidP="007077E0" w:rsidR="007077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7077E0" w:rsidP="007077E0" w:rsidR="007077E0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7077E0" w:rsidP="007077E0" w:rsidR="007077E0">
      <w:pPr>
        <w:pStyle w:val="Bezproreda"/>
      </w:pPr>
      <w:r>
        <w:t>2. Sc. ročište</w:t>
      </w:r>
    </w:p>
    <w:p w:rsidRDefault="007077E0" w:rsidP="007077E0" w:rsidR="007077E0">
      <w:pPr>
        <w:pStyle w:val="Bezproreda"/>
      </w:pPr>
      <w:proofErr w:type="spellStart"/>
      <w:r>
        <w:t>Bj</w:t>
      </w:r>
      <w:proofErr w:type="spellEnd"/>
      <w:r>
        <w:t>. 10.2.2017.</w:t>
      </w:r>
    </w:p>
    <w:p w:rsidRDefault="007077E0" w:rsidP="007077E0" w:rsidR="007077E0"/>
    <w:p w:rsidRDefault="00CB0EA4" w:rsidP="007077E0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077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30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St-17/2017-2</izvorni_sadrzaj>
    <derivirana_varijabla naziv="DomainObject.Oznaka_1">St-17/2017-2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TAMIR jednostavno društvo s ograničenom odgovornošću za trgovinu i usluge</izvorni_sadrzaj>
    <derivirana_varijabla naziv="DomainObject.Predmet.ProtustrankaFormated_1">  TAMIR jednostavno društvo s ograničenom odgovornošću za trgovinu i usluge</derivirana_varijabla>
  </DomainObject.Predmet.ProtustrankaFormated>
  <DomainObject.Predmet.ProtustrankaFormatedOIB>
    <izvorni_sadrzaj>  TAMIR jednostavno društvo s ograničenom odgovornošću za trgovinu i usluge, OIB 39632744743</izvorni_sadrzaj>
    <derivirana_varijabla naziv="DomainObject.Predmet.ProtustrankaFormatedOIB_1">  TAMIR jednostavno društvo s ograničenom odgovornošću za trgovinu i usluge, OIB 39632744743</derivirana_varijabla>
  </DomainObject.Predmet.ProtustrankaFormatedOIB>
  <DomainObject.Predmet.ProtustrankaFormatedWithAdress>
    <izvorni_sadrzaj> TAMIR jednostavno društvo s ograničenom odgovornošću za trgovinu i usluge, Trg kralja Tomislava 3, 43231 Ivanska</izvorni_sadrzaj>
    <derivirana_varijabla naziv="DomainObject.Predmet.ProtustrankaFormatedWithAdress_1"> TAMIR jednostavno društvo s ograničenom odgovornošću za trgovinu i usluge, Trg kralja Tomislava 3, 43231 Ivanska</derivirana_varijabla>
  </DomainObject.Predmet.ProtustrankaFormatedWithAdress>
  <DomainObject.Predmet.ProtustrankaFormatedWithAdressOIB>
    <izvorni_sadrzaj> TAMIR jednostavno društvo s ograničenom odgovornošću za trgovinu i usluge, OIB 39632744743, Trg kralja Tomislava 3, 43231 Ivanska</izvorni_sadrzaj>
    <derivirana_varijabla naziv="DomainObject.Predmet.ProtustrankaFormatedWithAdressOIB_1"> TAMIR jednostavno društvo s ograničenom odgovornošću za trgovinu i usluge, OIB 39632744743, Trg kralja Tomislava 3, 43231 Ivanska</derivirana_varijabla>
  </DomainObject.Predmet.ProtustrankaFormatedWithAdressOIB>
  <DomainObject.Predmet.ProtustrankaWithAdress>
    <izvorni_sadrzaj>TAMIR jednostavno društvo s ograničenom odgovornošću za trgovinu i usluge Trg kralja Tomislava 3, 43231 Ivanska</izvorni_sadrzaj>
    <derivirana_varijabla naziv="DomainObject.Predmet.ProtustrankaWithAdress_1">TAMIR jednostavno društvo s ograničenom odgovornošću za trgovinu i usluge Trg kralja Tomislava 3, 43231 Ivanska</derivirana_varijabla>
  </DomainObject.Predmet.ProtustrankaWithAdress>
  <DomainObject.Predmet.ProtustrankaWithAdressOIB>
    <izvorni_sadrzaj>TAMIR jednostavno društvo s ograničenom odgovornošću za trgovinu i usluge, OIB 39632744743, Trg kralja Tomislava 3, 43231 Ivanska</izvorni_sadrzaj>
    <derivirana_varijabla naziv="DomainObject.Predmet.ProtustrankaWithAdressOIB_1">TAMIR jednostavno društvo s ograničenom odgovornošću za trgovinu i usluge, OIB 39632744743, Trg kralja Tomislava 3, 43231 Ivanska</derivirana_varijabla>
  </DomainObject.Predmet.ProtustrankaWithAdressOIB>
  <DomainObject.Predmet.ProtustrankaNazivFormated>
    <izvorni_sadrzaj>TAMIR jednostavno društvo s ograničenom odgovornošću za trgovinu i usluge</izvorni_sadrzaj>
    <derivirana_varijabla naziv="DomainObject.Predmet.ProtustrankaNazivFormated_1">TAMIR jednostavno društvo s ograničenom odgovornošću za trgovinu i usluge</derivirana_varijabla>
  </DomainObject.Predmet.ProtustrankaNazivFormated>
  <DomainObject.Predmet.ProtustrankaNazivFormatedOIB>
    <izvorni_sadrzaj>TAMIR jednostavno društvo s ograničenom odgovornošću za trgovinu i usluge, OIB 39632744743</izvorni_sadrzaj>
    <derivirana_varijabla naziv="DomainObject.Predmet.ProtustrankaNazivFormatedOIB_1">TAMIR jednostavno društvo s ograničenom odgovornošću za trgovinu i usluge, OIB 39632744743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TAMIR jednostavno društvo s ograničenom odgovornošću za trgovinu i usluge</item>
    </izvorni_sadrzaj>
    <derivirana_varijabla naziv="DomainObject.Predmet.ProtuStrankaListFormated_1">
      <item>TAMIR jednostavno društvo s ograničenom odgovornošću za trgovinu i usluge</item>
    </derivirana_varijabla>
  </DomainObject.Predmet.ProtuStrankaListFormated>
  <DomainObject.Predmet.ProtuStrankaListFormatedOIB>
    <izvorni_sadrzaj>
      <item>TAMIR jednostavno društvo s ograničenom odgovornošću za trgovinu i usluge, OIB 39632744743</item>
    </izvorni_sadrzaj>
    <derivirana_varijabla naziv="DomainObject.Predmet.ProtuStrankaListFormatedOIB_1">
      <item>TAMIR jednostavno društvo s ograničenom odgovornošću za trgovinu i usluge, OIB 39632744743</item>
    </derivirana_varijabla>
  </DomainObject.Predmet.ProtuStrankaListFormatedOIB>
  <DomainObject.Predmet.ProtuStrankaListFormatedWithAdress>
    <izvorni_sadrzaj>
      <item>TAMIR jednostavno društvo s ograničenom odgovornošću za trgovinu i usluge, Trg kralja Tomislava 3, 43231 Ivanska</item>
    </izvorni_sadrzaj>
    <derivirana_varijabla naziv="DomainObject.Predmet.ProtuStrankaListFormatedWithAdress_1">
      <item>TAMIR jednostavno društvo s ograničenom odgovornošću za trgovinu i usluge, Trg kralja Tomislava 3, 43231 Ivanska</item>
    </derivirana_varijabla>
  </DomainObject.Predmet.ProtuStrankaListFormatedWithAdress>
  <DomainObject.Predmet.ProtuStrankaListFormatedWithAdressOIB>
    <izvorni_sadrzaj>
      <item>TAMIR jednostavno društvo s ograničenom odgovornošću za trgovinu i usluge, OIB 39632744743, Trg kralja Tomislava 3, 43231 Ivanska</item>
    </izvorni_sadrzaj>
    <derivirana_varijabla naziv="DomainObject.Predmet.ProtuStrankaListFormatedWithAdressOIB_1">
      <item>TAMIR jednostavno društvo s ograničenom odgovornošću za trgovinu i usluge, OIB 39632744743, Trg kralja Tomislava 3, 43231 Ivanska</item>
    </derivirana_varijabla>
  </DomainObject.Predmet.ProtuStrankaListFormatedWithAdressOIB>
  <DomainObject.Predmet.ProtuStrankaListNazivFormated>
    <izvorni_sadrzaj>
      <item>TAMIR jednostavno društvo s ograničenom odgovornošću za trgovinu i usluge</item>
    </izvorni_sadrzaj>
    <derivirana_varijabla naziv="DomainObject.Predmet.ProtuStrankaListNazivFormated_1">
      <item>TAMIR jednostavno društvo s ograničenom odgovornošću za trgovinu i usluge</item>
    </derivirana_varijabla>
  </DomainObject.Predmet.ProtuStrankaListNazivFormated>
  <DomainObject.Predmet.ProtuStrankaListNazivFormatedOIB>
    <izvorni_sadrzaj>
      <item>TAMIR jednostavno društvo s ograničenom odgovornošću za trgovinu i usluge, OIB 39632744743</item>
    </izvorni_sadrzaj>
    <derivirana_varijabla naziv="DomainObject.Predmet.ProtuStrankaListNazivFormatedOIB_1">
      <item>TAMIR jednostavno društvo s ograničenom odgovornošću za trgovinu i usluge, OIB 39632744743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St-17/2017-2</izvorni_sadrzaj>
    <derivirana_varijabla naziv="DomainObject.PoslovniBrojDokumenta_1">St-17/2017-2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TAMIR jednostavno društvo s ograničenom odgovornošću za trgovinu i usluge</izvorni_sadrzaj>
    <derivirana_varijabla naziv="DomainObject.Predmet.ProtustrankaIDrugi_1">TAMIR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TAMIR jednostavno društvo s ograničenom odgovornošću za trgovinu i usluge, OIB 39632744743, Trg kralja Tomislava 3, 43231 Ivanska</izvorni_sadrzaj>
    <derivirana_varijabla naziv="DomainObject.Predmet.ProtustrankaIDrugiAdressOIB_1">TAMIR jednostavno društvo s ograničenom odgovornošću za trgovinu i usluge, OIB 39632744743, Trg kralja Tomislava 3, 43231 Ivanska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TAMIR jednostavno društvo s ograničenom odgovornošću za trgovinu i usluge</item>
    </izvorni_sadrzaj>
    <derivirana_varijabla naziv="DomainObject.Predmet.SudioniciListNaziv_1">
      <item>FINA, RC ZAGREB, Podružnica Bjelovar</item>
      <item>TAMIR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TAMIR jednostavno društvo s ograničenom odgovornošću za trgovinu i usluge, OIB 39632744743, Trg kralja Tomislava 3,43231 Ivanska</item>
    </izvorni_sadrzaj>
    <derivirana_varijabla naziv="DomainObject.Predmet.SudioniciListAdressOIB_1">
      <item>FINA, RC ZAGREB, Podružnica Bjelovar, OIB 85821130368, F. Supila 4,43000 Bjelovar</item>
      <item>TAMIR jednostavno društvo s ograničenom odgovornošću za trgovinu i usluge, OIB 39632744743, Trg kralja Tomislava 3,43231 Ivanska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ACEBBF-FEB1-45D3-B895-4697820ABF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2749</properties:Characters>
  <properties:Lines>87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2017-02-10T07:06:00Z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