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79bf" w14:paraId="64679bf" w:rsidRDefault="00FC3592" w:rsidP="00910611" w:rsidR="00FC35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592" w:rsidP="00910611" w:rsidR="00FC3592">
      <w:r>
        <w:rPr>
          <w:rFonts w:eastAsia="MS Mincho"/>
        </w:rPr>
        <w:t>REPUBLIKA HRVATSKA</w:t>
      </w:r>
    </w:p>
    <w:p w:rsidRDefault="00FC3592" w:rsidP="00910611" w:rsidR="00FC3592">
      <w:r>
        <w:rPr>
          <w:rFonts w:eastAsia="MS Mincho"/>
        </w:rPr>
        <w:t>TRGOVAČKI SUD U RIJECI</w:t>
      </w:r>
    </w:p>
    <w:p w:rsidRDefault="00FC3592" w:rsidR="00FC35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9913AF"/>
    <w:p w:rsidRDefault="0073588E" w:rsidP="0073588E" w:rsidR="0073588E" w:rsidRPr="009913AF">
      <w:pPr>
        <w:jc w:val="center"/>
        <w:rPr>
          <w:bCs/>
        </w:rPr>
      </w:pPr>
      <w:r w:rsidRPr="009913AF">
        <w:tab/>
      </w:r>
      <w:r w:rsidRPr="009913AF">
        <w:tab/>
      </w:r>
    </w:p>
    <w:p w:rsidRDefault="0098719A" w:rsidP="0073588E" w:rsidR="0098719A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98719A" w:rsidP="0073588E" w:rsidR="0098719A" w:rsidRPr="009913AF">
      <w:pPr>
        <w:jc w:val="center"/>
        <w:rPr>
          <w:bCs/>
        </w:rPr>
      </w:pP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984899">
        <w:t xml:space="preserve">1. </w:t>
      </w:r>
      <w:r w:rsidR="00DC4897">
        <w:t>rujna</w:t>
      </w:r>
      <w:r w:rsidR="006C5709" w:rsidRPr="009913AF">
        <w:t xml:space="preserve"> 2016</w:t>
      </w:r>
      <w:r w:rsidRPr="009913AF">
        <w:t>. godine</w:t>
      </w:r>
    </w:p>
    <w:p w:rsidRDefault="00023E10" w:rsidP="0073588E" w:rsidR="00023E10">
      <w:pPr>
        <w:jc w:val="both"/>
      </w:pP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DC4897" w:rsidP="00DC4897" w:rsidR="00DC4897" w:rsidRPr="00DC48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DC4897">
        <w:rPr>
          <w:rFonts w:hAnsi="Times New Roman" w:ascii="Times New Roman"/>
          <w:sz w:val="24"/>
          <w:szCs w:val="24"/>
        </w:rPr>
        <w:t>PREDRAG JAŠEK na radnom mjestu VODITELJ SKLADIŠTA, s kojim se ugovor sklapa od 01. do 30. rujna 2016. godine,</w:t>
      </w:r>
    </w:p>
    <w:p w:rsidRDefault="00DC4897" w:rsidP="00DC4897" w:rsidR="00DC4897" w:rsidRPr="00DC48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C4897">
        <w:rPr>
          <w:rFonts w:hAnsi="Times New Roman" w:ascii="Times New Roman"/>
          <w:sz w:val="24"/>
          <w:szCs w:val="24"/>
        </w:rPr>
        <w:t>VESNA BOLIĆ na radnom mjestu KOORDINATOR VELEPRODAJE, s kojim se ugovor sklapa od 01. do 30. rujna 2016. godine,</w:t>
      </w:r>
    </w:p>
    <w:p w:rsidRDefault="00DC4897" w:rsidP="00DC4897" w:rsidR="00DC4897" w:rsidRPr="00DC48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C4897">
        <w:rPr>
          <w:rFonts w:hAnsi="Times New Roman" w:ascii="Times New Roman"/>
          <w:sz w:val="24"/>
          <w:szCs w:val="24"/>
        </w:rPr>
        <w:t>HILDA KRILETIĆ-KURILIĆ na radnom mjestu REFERENT PRODAJE, s kojim se ugovor sklapa od 01. do 30. rujna 2016. godine,</w:t>
      </w:r>
    </w:p>
    <w:p w:rsidRDefault="00DC4897" w:rsidP="00DC4897" w:rsidR="00DC4897" w:rsidRPr="00DC48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C4897">
        <w:rPr>
          <w:rFonts w:hAnsi="Times New Roman" w:ascii="Times New Roman"/>
          <w:sz w:val="24"/>
          <w:szCs w:val="24"/>
        </w:rPr>
        <w:t>ADAM ABRAMOVIĆ na radnom mjestu SKLADIŠNI RADNIK, s kojim se ugovor sklapa od 01. do 30. rujna 2016. godine,</w:t>
      </w:r>
    </w:p>
    <w:p w:rsidRDefault="00DC4897" w:rsidP="00DC4897" w:rsidR="00DC4897" w:rsidRPr="00DC48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C4897">
        <w:rPr>
          <w:rFonts w:hAnsi="Times New Roman" w:ascii="Times New Roman"/>
          <w:sz w:val="24"/>
          <w:szCs w:val="24"/>
        </w:rPr>
        <w:t>JOSIP INATOVIĆ na radnom mjestu SKLADIŠNI RADNIK, s kojim se ugovor sklapa od 01. do 30. rujna 2016. godine,</w:t>
      </w:r>
    </w:p>
    <w:p w:rsidRDefault="00DC4897" w:rsidP="00DC4897" w:rsidR="00DC4897" w:rsidRPr="00DC48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C4897">
        <w:rPr>
          <w:rFonts w:hAnsi="Times New Roman" w:ascii="Times New Roman"/>
          <w:sz w:val="24"/>
          <w:szCs w:val="24"/>
        </w:rPr>
        <w:t>ANITA RADOŠEVIĆ na radnom mjestu REFERENT, s kojim se ugovor sklapa od 01. do 30. rujna 2016. godine,</w:t>
      </w:r>
    </w:p>
    <w:p w:rsidRDefault="00DC4897" w:rsidP="00DC4897" w:rsidR="00DC4897" w:rsidRPr="00DC48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C4897">
        <w:rPr>
          <w:rFonts w:hAnsi="Times New Roman" w:ascii="Times New Roman"/>
          <w:sz w:val="24"/>
          <w:szCs w:val="24"/>
        </w:rPr>
        <w:t>ĐENI JARIĆ na radnom mjestu REFERENT, s kojim se ugovor sklapa od 01. do 30. rujna 2016. godine,</w:t>
      </w:r>
    </w:p>
    <w:p w:rsidRDefault="00DC4897" w:rsidP="00DC4897" w:rsidR="00DC4897" w:rsidRPr="00DC48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C4897">
        <w:rPr>
          <w:rFonts w:hAnsi="Times New Roman" w:ascii="Times New Roman"/>
          <w:sz w:val="24"/>
          <w:szCs w:val="24"/>
        </w:rPr>
        <w:t>SILVANO RADOŠEVIĆ na radnom mjestu KOORDINATOR, s kojim se ugovor sklapa od 01. do 30. rujna 2016. godine,</w:t>
      </w:r>
    </w:p>
    <w:p w:rsidRDefault="00DC4897" w:rsidP="00DC4897" w:rsidR="00DC4897" w:rsidRPr="00DC48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C4897">
        <w:rPr>
          <w:rFonts w:hAnsi="Times New Roman" w:ascii="Times New Roman"/>
          <w:sz w:val="24"/>
          <w:szCs w:val="24"/>
        </w:rPr>
        <w:t>RADE MALOBABIĆ na radnom mjestu PRAVNIK, s kojim se ugovor sklapa od 01. do 30. rujna 2016. godine,</w:t>
      </w:r>
    </w:p>
    <w:p w:rsidRDefault="00DC4897" w:rsidP="00DC4897" w:rsidR="00DC4897" w:rsidRPr="00DC48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C4897">
        <w:rPr>
          <w:rFonts w:hAnsi="Times New Roman" w:ascii="Times New Roman"/>
          <w:sz w:val="24"/>
          <w:szCs w:val="24"/>
        </w:rPr>
        <w:t>FLORIJAN DADIĆ na radnom mjestu KURIR - DOMAR, s kojim se ugovor sklapa od 01. do 30. rujna 2016. godine,</w:t>
      </w:r>
    </w:p>
    <w:p w:rsidRDefault="00DC4897" w:rsidP="00DC4897" w:rsidR="00DC4897" w:rsidRPr="00DC48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C4897">
        <w:rPr>
          <w:rFonts w:hAnsi="Times New Roman" w:ascii="Times New Roman"/>
          <w:sz w:val="24"/>
          <w:szCs w:val="24"/>
        </w:rPr>
        <w:t xml:space="preserve">TOMISLAV JOVIĆ na radnom mjestu PORTIR, s kojim se ugovor sklapa od 01. do 30. rujna 2016. godine.  </w:t>
      </w:r>
    </w:p>
    <w:p w:rsidRDefault="00984899" w:rsidP="00984899" w:rsidR="00984899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1D0B74" w:rsidP="0007191C" w:rsidR="0007191C" w:rsidRPr="009913AF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DC4897">
        <w:rPr>
          <w:bCs/>
        </w:rPr>
        <w:t>31. kolovoza</w:t>
      </w:r>
      <w:r w:rsidR="006C5709" w:rsidRPr="009913AF">
        <w:rPr>
          <w:bCs/>
        </w:rPr>
        <w:t xml:space="preserve"> 2016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 i 133/12)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 w:rsidRPr="009913AF">
      <w:pPr>
        <w:jc w:val="center"/>
      </w:pPr>
      <w:r w:rsidRPr="009913AF">
        <w:t xml:space="preserve">Rijeka, </w:t>
      </w:r>
      <w:r w:rsidR="00984899">
        <w:t xml:space="preserve">1. </w:t>
      </w:r>
      <w:r w:rsidR="00DC4897">
        <w:t>rujna</w:t>
      </w:r>
      <w:r w:rsidR="006C5709" w:rsidRPr="009913AF">
        <w:t xml:space="preserve"> 2016</w:t>
      </w:r>
      <w:r w:rsidRPr="009913AF">
        <w:t>. g.</w:t>
      </w:r>
    </w:p>
    <w:p w:rsidRDefault="00D26637" w:rsidP="0073588E" w:rsidR="00D26637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5F42F6" w:rsidP="0073588E" w:rsidR="005F42F6" w:rsidRPr="009913AF"/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 w:rsidRPr="009913AF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023E10" w:rsidR="00023E10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023E10" w:rsidP="00D201E2" w:rsidR="00023E10"/>
    <w:p w:rsidRDefault="00CB6FCF" w:rsidP="00D201E2" w:rsidR="00D201E2" w:rsidRPr="009913AF">
      <w:r w:rsidRPr="009913AF">
        <w:t xml:space="preserve">Rijeka, </w:t>
      </w:r>
      <w:r w:rsidR="00984899">
        <w:t xml:space="preserve">1. </w:t>
      </w:r>
      <w:r w:rsidR="00DC4897">
        <w:t>rujn</w:t>
      </w:r>
      <w:r w:rsidR="00984899">
        <w:t>a</w:t>
      </w:r>
      <w:r w:rsidR="006C5709" w:rsidRPr="009913AF">
        <w:t xml:space="preserve"> 2016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FA8" w:rsidR="00695FA8">
      <w:r>
        <w:separator/>
      </w:r>
    </w:p>
  </w:endnote>
  <w:endnote w:id="0" w:type="continuationSeparator">
    <w:p w:rsidRDefault="00695FA8" w:rsidR="00695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5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FA8" w:rsidR="00695FA8">
      <w:r>
        <w:separator/>
      </w:r>
    </w:p>
  </w:footnote>
  <w:footnote w:id="0" w:type="continuationSeparator">
    <w:p w:rsidRDefault="00695FA8" w:rsidR="00695F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7"/>
  </w:num>
  <w:num w:numId="10">
    <w:abstractNumId w:val="16"/>
  </w:num>
  <w:num w:numId="11">
    <w:abstractNumId w:val="0"/>
  </w:num>
  <w:num w:numId="12">
    <w:abstractNumId w:val="3"/>
  </w:num>
  <w:num w:numId="13">
    <w:abstractNumId w:val="18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5"/>
  </w:num>
  <w:num w:numId="20">
    <w:abstractNumId w:val="19"/>
  </w:num>
  <w:num w:numId="21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3E10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81D35"/>
    <w:rsid w:val="00683DFA"/>
    <w:rsid w:val="00695FA8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58F2"/>
    <w:rsid w:val="00796152"/>
    <w:rsid w:val="007C1B97"/>
    <w:rsid w:val="007D14C6"/>
    <w:rsid w:val="007F4365"/>
    <w:rsid w:val="00803FF3"/>
    <w:rsid w:val="00826568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C3592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3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5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3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5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451</properties:Words>
  <properties:Characters>2138</properties:Characters>
  <properties:Lines>106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2016-09-01T11:42:00Z</dcterms:created>
  <dc:creator>M San Grupa</dc:creator>
  <cp:lastModifiedBy>Danijela Fumić</cp:lastModifiedBy>
  <cp:lastPrinted>2016-09-01T11:42:00Z</cp:lastPrinted>
  <dcterms:modified xmlns:xsi="http://www.w3.org/2001/XMLSchema-instance" xsi:type="dcterms:W3CDTF">2016-09-01T11:44:00Z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