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e2dc" w14:paraId="d55e2d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A1E4B">
        <w:t>7372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6A1E4B">
        <w:t xml:space="preserve"> 11.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A1E4B">
        <w:t xml:space="preserve">UDRUGA OŠTEĆENIH OD STRANE DRUŠTVA ORTIS – COMMERCE d.o.o. ČAVLE, Zagreb, Jablanovac 9 </w:t>
      </w:r>
      <w:r w:rsidR="00AC4528">
        <w:t>(OIB</w:t>
      </w:r>
      <w:r w:rsidR="00CB0338">
        <w:t>:</w:t>
      </w:r>
      <w:r w:rsidR="006A1E4B">
        <w:t xml:space="preserve"> 49665220097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A1E4B">
        <w:t xml:space="preserve">287,29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A1E4B">
        <w:t xml:space="preserve">11. siječnja 2016. </w:t>
      </w:r>
      <w:r w:rsidR="00E5092D">
        <w:t>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A1E4B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720B8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07DAF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7372</izvorni_sadrzaj>
    <derivirana_varijabla naziv="DomainObject.Predmet.Broj_1">7372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St-7372/2015</izvorni_sadrzaj>
    <derivirana_varijabla naziv="DomainObject.Predmet.OznakaBroj_1">St-7372/2015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OŠTEĆENIH OD STRANE DRUŠTVA ORTIS - COMMERCE d.o.o. ČAVLE zastupanog po punomoćniku Melita Malus Patačić</izvorni_sadrzaj>
    <derivirana_varijabla naziv="DomainObject.Predmet.ProtustrankaFormated_1">  UDRUGA OŠTEĆENIH OD STRANE DRUŠTVA ORTIS - COMMERCE d.o.o. ČAVLE zastupanog po punomoćniku Melita Malus Patačić</derivirana_varijabla>
  </DomainObject.Predmet.ProtustrankaFormated>
  <DomainObject.Predmet.ProtustrankaFormatedOIB>
    <izvorni_sadrzaj>  UDRUGA OŠTEĆENIH OD STRANE DRUŠTVA ORTIS - COMMERCE d.o.o. ČAVLE, OIB 49665220097 zastupanog po punomoćniku Melita Malus Patačić</izvorni_sadrzaj>
    <derivirana_varijabla naziv="DomainObject.Predmet.ProtustrankaFormatedOIB_1">  UDRUGA OŠTEĆENIH OD STRANE DRUŠTVA ORTIS - COMMERCE d.o.o. ČAVLE, OIB 49665220097 zastupanog po punomoćniku Melita Malus Patačić</derivirana_varijabla>
  </DomainObject.Predmet.ProtustrankaFormatedOIB>
  <DomainObject.Predmet.ProtustrankaFormatedWithAdress>
    <izvorni_sadrzaj> UDRUGA OŠTEĆENIH OD STRANE DRUŠTVA ORTIS - COMMERCE d.o.o. ČAVLE, Jablanovac 9, 10000 Zagreb zastupanog po punomoćniku Melita Malus Patačić</izvorni_sadrzaj>
    <derivirana_varijabla naziv="DomainObject.Predmet.ProtustrankaFormatedWithAdress_1"> UDRUGA OŠTEĆENIH OD STRANE DRUŠTVA ORTIS - COMMERCE d.o.o. ČAVLE, Jablanovac 9, 10000 Zagreb zastupanog po punomoćniku Melita Malus Patačić</derivirana_varijabla>
  </DomainObject.Predmet.ProtustrankaFormatedWithAdress>
  <DomainObject.Predmet.ProtustrankaFormatedWithAdressOIB>
    <izvorni_sadrzaj> UDRUGA OŠTEĆENIH OD STRANE DRUŠTVA ORTIS - COMMERCE d.o.o. ČAVLE, OIB 49665220097, Jablanovac 9, 10000 Zagreb zastupanog po punomoćniku Melita Malus Patačić</izvorni_sadrzaj>
    <derivirana_varijabla naziv="DomainObject.Predmet.ProtustrankaFormatedWithAdressOIB_1"> UDRUGA OŠTEĆENIH OD STRANE DRUŠTVA ORTIS - COMMERCE d.o.o. ČAVLE, OIB 49665220097, Jablanovac 9, 10000 Zagreb zastupanog po punomoćniku Melita Malus Patačić</derivirana_varijabla>
  </DomainObject.Predmet.ProtustrankaFormatedWithAdressOIB>
  <DomainObject.Predmet.ProtustrankaWithAdress>
    <izvorni_sadrzaj>UDRUGA OŠTEĆENIH OD STRANE DRUŠTVA ORTIS - COMMERCE d.o.o. ČAVLE Jablanovac 9, 10000 Zagreb</izvorni_sadrzaj>
    <derivirana_varijabla naziv="DomainObject.Predmet.ProtustrankaWithAdress_1">UDRUGA OŠTEĆENIH OD STRANE DRUŠTVA ORTIS - COMMERCE d.o.o. ČAVLE Jablanovac 9, 10000 Zagreb</derivirana_varijabla>
  </DomainObject.Predmet.ProtustrankaWithAdress>
  <DomainObject.Predmet.ProtustrankaWithAdressOIB>
    <izvorni_sadrzaj>UDRUGA OŠTEĆENIH OD STRANE DRUŠTVA ORTIS - COMMERCE d.o.o. ČAVLE, OIB 49665220097, Jablanovac 9, 10000 Zagreb</izvorni_sadrzaj>
    <derivirana_varijabla naziv="DomainObject.Predmet.ProtustrankaWithAdressOIB_1">UDRUGA OŠTEĆENIH OD STRANE DRUŠTVA ORTIS - COMMERCE d.o.o. ČAVLE, OIB 49665220097, Jablanovac 9, 10000 Zagreb</derivirana_varijabla>
  </DomainObject.Predmet.ProtustrankaWithAdressOIB>
  <DomainObject.Predmet.ProtustrankaNazivFormated>
    <izvorni_sadrzaj>UDRUGA OŠTEĆENIH OD STRANE DRUŠTVA ORTIS - COMMERCE d.o.o. ČAVLE</izvorni_sadrzaj>
    <derivirana_varijabla naziv="DomainObject.Predmet.ProtustrankaNazivFormated_1">UDRUGA OŠTEĆENIH OD STRANE DRUŠTVA ORTIS - COMMERCE d.o.o. ČAVLE</derivirana_varijabla>
  </DomainObject.Predmet.ProtustrankaNazivFormated>
  <DomainObject.Predmet.ProtustrankaNazivFormatedOIB>
    <izvorni_sadrzaj>UDRUGA OŠTEĆENIH OD STRANE DRUŠTVA ORTIS - COMMERCE d.o.o. ČAVLE, OIB 49665220097</izvorni_sadrzaj>
    <derivirana_varijabla naziv="DomainObject.Predmet.ProtustrankaNazivFormatedOIB_1">UDRUGA OŠTEĆENIH OD STRANE DRUŠTVA ORTIS - COMMERCE d.o.o. ČAVLE, OIB 49665220097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OŠTEĆENIH OD STRANE DRUŠTVA ORTIS - COMMERCE d.o.o. ČAVLE zastupanog po punomoćniku Melita Malus Patačić</item>
    </izvorni_sadrzaj>
    <derivirana_varijabla naziv="DomainObject.Predmet.ProtuStrankaListFormated_1">
      <item>UDRUGA OŠTEĆENIH OD STRANE DRUŠTVA ORTIS - COMMERCE d.o.o. ČAVLE zastupanog po punomoćniku Melita Malus Patačić</item>
    </derivirana_varijabla>
  </DomainObject.Predmet.ProtuStrankaListFormated>
  <DomainObject.Predmet.ProtuStrankaListFormatedOIB>
    <izvorni_sadrzaj>
      <item>UDRUGA OŠTEĆENIH OD STRANE DRUŠTVA ORTIS - COMMERCE d.o.o. ČAVLE, OIB 49665220097 zastupanog po punomoćniku Melita Malus Patačić</item>
    </izvorni_sadrzaj>
    <derivirana_varijabla naziv="DomainObject.Predmet.ProtuStrankaListFormatedOIB_1">
      <item>UDRUGA OŠTEĆENIH OD STRANE DRUŠTVA ORTIS - COMMERCE d.o.o. ČAVLE, OIB 49665220097 zastupanog po punomoćniku Melita Malus Patačić</item>
    </derivirana_varijabla>
  </DomainObject.Predmet.ProtuStrankaListFormatedOIB>
  <DomainObject.Predmet.ProtuStrankaListFormatedWithAdress>
    <izvorni_sadrzaj>
      <item>UDRUGA OŠTEĆENIH OD STRANE DRUŠTVA ORTIS - COMMERCE d.o.o. ČAVLE, Jablanovac 9, 10000 Zagreb zastupanog po punomoćniku Melita Malus Patačić</item>
    </izvorni_sadrzaj>
    <derivirana_varijabla naziv="DomainObject.Predmet.ProtuStrankaListFormatedWithAdress_1">
      <item>UDRUGA OŠTEĆENIH OD STRANE DRUŠTVA ORTIS - COMMERCE d.o.o. ČAVLE, Jablanovac 9, 10000 Zagreb zastupanog po punomoćniku Melita Malus Patačić</item>
    </derivirana_varijabla>
  </DomainObject.Predmet.ProtuStrankaListFormatedWithAdress>
  <DomainObject.Predmet.ProtuStrankaListFormatedWithAdressOIB>
    <izvorni_sadrzaj>
      <item>UDRUGA OŠTEĆENIH OD STRANE DRUŠTVA ORTIS - COMMERCE d.o.o. ČAVLE, OIB 49665220097, Jablanovac 9, 10000 Zagreb zastupanog po punomoćniku Melita Malus Patačić</item>
    </izvorni_sadrzaj>
    <derivirana_varijabla naziv="DomainObject.Predmet.ProtuStrankaListFormatedWithAdressOIB_1">
      <item>UDRUGA OŠTEĆENIH OD STRANE DRUŠTVA ORTIS - COMMERCE d.o.o. ČAVLE, OIB 49665220097, Jablanovac 9, 10000 Zagreb zastupanog po punomoćniku Melita Malus Patačić</item>
    </derivirana_varijabla>
  </DomainObject.Predmet.ProtuStrankaListFormatedWithAdressOIB>
  <DomainObject.Predmet.ProtuStrankaListNazivFormated>
    <izvorni_sadrzaj>
      <item>UDRUGA OŠTEĆENIH OD STRANE DRUŠTVA ORTIS - COMMERCE d.o.o. ČAVLE</item>
    </izvorni_sadrzaj>
    <derivirana_varijabla naziv="DomainObject.Predmet.ProtuStrankaListNazivFormated_1">
      <item>UDRUGA OŠTEĆENIH OD STRANE DRUŠTVA ORTIS - COMMERCE d.o.o. ČAVLE</item>
    </derivirana_varijabla>
  </DomainObject.Predmet.ProtuStrankaListNazivFormated>
  <DomainObject.Predmet.ProtuStrankaListNazivFormatedOIB>
    <izvorni_sadrzaj>
      <item>UDRUGA OŠTEĆENIH OD STRANE DRUŠTVA ORTIS - COMMERCE d.o.o. ČAVLE, OIB 49665220097</item>
    </izvorni_sadrzaj>
    <derivirana_varijabla naziv="DomainObject.Predmet.ProtuStrankaListNazivFormatedOIB_1">
      <item>UDRUGA OŠTEĆENIH OD STRANE DRUŠTVA ORTIS - COMMERCE d.o.o. ČAVLE, OIB 49665220097</item>
    </derivirana_varijabla>
  </DomainObject.Predmet.ProtuStrankaListNazivFormatedOIB>
  <DomainObject.Predmet.OstaliListFormated>
    <izvorni_sadrzaj>
      <item>Melita Malus Patačić punomoćnik sudionika u postupku UDRUGA OŠTEĆENIH OD STRANE DRUŠTVA ORTIS - COMMERCE d.o.o. ČAVLE</item>
    </izvorni_sadrzaj>
    <derivirana_varijabla naziv="DomainObject.Predmet.OstaliListFormated_1">
      <item>Melita Malus Patačić punomoćnik sudionika u postupku UDRUGA OŠTEĆENIH OD STRANE DRUŠTVA ORTIS - COMMERCE d.o.o. ČAVLE</item>
    </derivirana_varijabla>
  </DomainObject.Predmet.OstaliListFormated>
  <DomainObject.Predmet.OstaliListFormatedOIB>
    <izvorni_sadrzaj>
      <item>Melita Malus Patačić, OIB 52745346016 punomoćnik sudionika u postupku UDRUGA OŠTEĆENIH OD STRANE DRUŠTVA ORTIS - COMMERCE d.o.o. ČAVLE</item>
    </izvorni_sadrzaj>
    <derivirana_varijabla naziv="DomainObject.Predmet.OstaliListFormatedOIB_1">
      <item>Melita Malus Patačić, OIB 52745346016 punomoćnik sudionika u postupku UDRUGA OŠTEĆENIH OD STRANE DRUŠTVA ORTIS - COMMERCE d.o.o. ČAVLE</item>
    </derivirana_varijabla>
  </DomainObject.Predmet.OstaliListFormatedOIB>
  <DomainObject.Predmet.OstaliListFormatedWithAdress>
    <izvorni_sadrzaj>
      <item>Melita Malus Patačić, Jablanovac 9, 10000 Zagreb punomoćnik sudionika u postupku UDRUGA OŠTEĆENIH OD STRANE DRUŠTVA ORTIS - COMMERCE d.o.o. ČAVLE</item>
    </izvorni_sadrzaj>
    <derivirana_varijabla naziv="DomainObject.Predmet.OstaliListFormatedWithAdress_1">
      <item>Melita Malus Patačić, Jablanovac 9, 10000 Zagreb punomoćnik sudionika u postupku UDRUGA OŠTEĆENIH OD STRANE DRUŠTVA ORTIS - COMMERCE d.o.o. ČAVLE</item>
    </derivirana_varijabla>
  </DomainObject.Predmet.OstaliListFormatedWithAdress>
  <DomainObject.Predmet.OstaliListFormatedWithAdressOIB>
    <izvorni_sadrzaj>
      <item>Melita Malus Patačić, OIB 52745346016, Jablanovac 9, 10000 Zagreb punomoćnik sudionika u postupku UDRUGA OŠTEĆENIH OD STRANE DRUŠTVA ORTIS - COMMERCE d.o.o. ČAVLE</item>
    </izvorni_sadrzaj>
    <derivirana_varijabla naziv="DomainObject.Predmet.OstaliListFormatedWithAdressOIB_1">
      <item>Melita Malus Patačić, OIB 52745346016, Jablanovac 9, 10000 Zagreb punomoćnik sudionika u postupku UDRUGA OŠTEĆENIH OD STRANE DRUŠTVA ORTIS - COMMERCE d.o.o. ČAVLE</item>
    </derivirana_varijabla>
  </DomainObject.Predmet.OstaliListFormatedWithAdressOIB>
  <DomainObject.Predmet.OstaliListNazivFormated>
    <izvorni_sadrzaj>
      <item>Melita Malus Patačić</item>
    </izvorni_sadrzaj>
    <derivirana_varijabla naziv="DomainObject.Predmet.OstaliListNazivFormated_1">
      <item>Melita Malus Patačić</item>
    </derivirana_varijabla>
  </DomainObject.Predmet.OstaliListNazivFormated>
  <DomainObject.Predmet.OstaliListNazivFormatedOIB>
    <izvorni_sadrzaj>
      <item>Melita Malus Patačić, OIB 52745346016</item>
    </izvorni_sadrzaj>
    <derivirana_varijabla naziv="DomainObject.Predmet.OstaliListNazivFormatedOIB_1">
      <item>Melita Malus Patačić, OIB 52745346016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OŠTEĆENIH OD STRANE DRUŠTVA ORTIS - COMMERCE d.o.o. ČAVLE</izvorni_sadrzaj>
    <derivirana_varijabla naziv="DomainObject.Predmet.ProtustrankaIDrugi_1">UDRUGA OŠTEĆENIH OD STRANE DRUŠTVA ORTIS - COMMERCE d.o.o. ČAVLE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OŠTEĆENIH OD STRANE DRUŠTVA ORTIS - COMMERCE d.o.o. ČAVLE, OIB 49665220097, Jablanovac 9, 10000 Zagreb</izvorni_sadrzaj>
    <derivirana_varijabla naziv="DomainObject.Predmet.ProtustrankaIDrugiAdressOIB_1">UDRUGA OŠTEĆENIH OD STRANE DRUŠTVA ORTIS - COMMERCE d.o.o. ČAVLE, OIB 49665220097, Jablanovac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OŠTEĆENIH OD STRANE DRUŠTVA ORTIS - COMMERCE d.o.o. ČAVLE</item>
      <item>Melita Malus Patačić</item>
    </izvorni_sadrzaj>
    <derivirana_varijabla naziv="DomainObject.Predmet.SudioniciListNaziv_1">
      <item>FINA Regionalni centar Zagreb</item>
      <item>UDRUGA OŠTEĆENIH OD STRANE DRUŠTVA ORTIS - COMMERCE d.o.o. ČAVLE</item>
      <item>Melita Malus Patačić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OŠTEĆENIH OD STRANE DRUŠTVA ORTIS - COMMERCE d.o.o. ČAVLE, OIB 49665220097, Jablanovac 9,10000 Zagreb</item>
      <item>Melita Malus Patačić, OIB 52745346016, Jablanovac 9,10000 Zagreb</item>
    </izvorni_sadrzaj>
    <derivirana_varijabla naziv="DomainObject.Predmet.SudioniciListAdressOIB_1">
      <item>FINA Regionalni centar Zagreb, OIB 85821130368, Trg svibanjskih žrtava 1995. br 1,10000 Zagreb</item>
      <item>UDRUGA OŠTEĆENIH OD STRANE DRUŠTVA ORTIS - COMMERCE d.o.o. ČAVLE, OIB 49665220097, Jablanovac 9,10000 Zagreb</item>
      <item>Melita Malus Patačić, OIB 52745346016, Jablanovac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49665220097</item>
      <item>, OIB 52745346016</item>
    </izvorni_sadrzaj>
    <derivirana_varijabla naziv="DomainObject.Predmet.SudioniciListNazivOIB_1">
      <item>, OIB 85821130368</item>
      <item>, OIB 49665220097</item>
      <item>, OIB 52745346016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2016-01-11T09:12:00Z</dcterms:created>
  <dc:creator>ilukac</dc:creator>
  <cp:lastModifiedBy>Anita Ban</cp:lastModifiedBy>
  <cp:lastPrinted>2016-01-11T09:14:00Z</cp:lastPrinted>
  <dcterms:modified xmlns:xsi="http://www.w3.org/2001/XMLSchema-instance" xsi:type="dcterms:W3CDTF">2016-01-11T09:17:00Z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