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af0c" w14:paraId="9d1af0c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4A5BE6">
        <w:t>535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4A5BE6">
        <w:t>KLAUS I SINOVI d.o.o., Šibenik, Ivana Meštrovića 13, OIB: 88799417084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354A4A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2435CC">
        <w:t>KLAUS I SINOVI d.o.o., Šibenik, Ivana Meštrovića 13, OIB: 88799417084</w:t>
      </w:r>
      <w:r w:rsidR="007046CC">
        <w:t xml:space="preserve">, sa danom </w:t>
      </w:r>
      <w:r w:rsidR="00354A4A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354A4A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2435CC">
        <w:t>KLAUS I SINOVI d.o.o., Šibenik, Ivana Meštrovića 13, OIB: 88799417084</w:t>
      </w:r>
      <w:r>
        <w:t xml:space="preserve">, sa danom </w:t>
      </w:r>
      <w:r w:rsidR="00EB4DE6">
        <w:t>2</w:t>
      </w:r>
      <w:r w:rsidR="00354A4A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1C247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2435CC">
        <w:t>KLAUS I SINOVI d.o.o., Šibenik, Ivana Meštrovića 13, OIB: 88799417084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4A5BE6">
        <w:t>535</w:t>
      </w:r>
      <w:r>
        <w:t>/2015</w:t>
      </w:r>
      <w:r w:rsidR="007046CC">
        <w:t xml:space="preserve"> od dana </w:t>
      </w:r>
      <w:r w:rsidR="001C247E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5A73C8">
        <w:t>likvidatora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A36476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C247E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354A4A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CFC" w:rsidP="00EB4DE6" w:rsidR="00596CFC">
      <w:r>
        <w:separator/>
      </w:r>
    </w:p>
  </w:endnote>
  <w:endnote w:id="0" w:type="continuationSeparator">
    <w:p w:rsidRDefault="00596CFC" w:rsidP="00EB4DE6" w:rsidR="00596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CFC" w:rsidP="00EB4DE6" w:rsidR="00596CFC">
      <w:r>
        <w:separator/>
      </w:r>
    </w:p>
  </w:footnote>
  <w:footnote w:id="0" w:type="continuationSeparator">
    <w:p w:rsidRDefault="00596CFC" w:rsidP="00EB4DE6" w:rsidR="00596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857DF">
      <w:rPr>
        <w:noProof/>
      </w:rPr>
      <w:t>2</w:t>
    </w:r>
    <w:r>
      <w:fldChar w:fldCharType="end"/>
    </w:r>
    <w:r>
      <w:t xml:space="preserve">                            </w:t>
    </w:r>
    <w:r w:rsidR="004A5BE6">
      <w:t xml:space="preserve">                        9 St-535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22CE6"/>
    <w:rsid w:val="001C247E"/>
    <w:rsid w:val="002435CC"/>
    <w:rsid w:val="002A577B"/>
    <w:rsid w:val="003038A0"/>
    <w:rsid w:val="00347B56"/>
    <w:rsid w:val="00354A4A"/>
    <w:rsid w:val="00446169"/>
    <w:rsid w:val="004A5BE6"/>
    <w:rsid w:val="004B115B"/>
    <w:rsid w:val="004B7A7B"/>
    <w:rsid w:val="00527C04"/>
    <w:rsid w:val="005944A7"/>
    <w:rsid w:val="00596CFC"/>
    <w:rsid w:val="005A73C8"/>
    <w:rsid w:val="007046CC"/>
    <w:rsid w:val="007857DF"/>
    <w:rsid w:val="008B03EF"/>
    <w:rsid w:val="00917F77"/>
    <w:rsid w:val="009229A6"/>
    <w:rsid w:val="009C4F12"/>
    <w:rsid w:val="00A05719"/>
    <w:rsid w:val="00A36476"/>
    <w:rsid w:val="00A4361C"/>
    <w:rsid w:val="00AC5066"/>
    <w:rsid w:val="00C07A69"/>
    <w:rsid w:val="00C84E3C"/>
    <w:rsid w:val="00CB4E78"/>
    <w:rsid w:val="00E173CE"/>
    <w:rsid w:val="00E87215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St-535/2015</izvorni_sadrzaj>
    <derivirana_varijabla naziv="DomainObject.Predmet.OznakaBroj_1">St-535/2015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KLAUS I SINOVI d.o.o. za trgovinu i usluge</izvorni_sadrzaj>
    <derivirana_varijabla naziv="DomainObject.Predmet.ProtustrankaFormated_1">  KLAUS I SINOVI d.o.o. za trgovinu i usluge</derivirana_varijabla>
  </DomainObject.Predmet.ProtustrankaFormated>
  <DomainObject.Predmet.ProtustrankaFormatedOIB>
    <izvorni_sadrzaj>  KLAUS I SINOVI d.o.o. za trgovinu i usluge, OIB 88799417084</izvorni_sadrzaj>
    <derivirana_varijabla naziv="DomainObject.Predmet.ProtustrankaFormatedOIB_1">  KLAUS I SINOVI d.o.o. za trgovinu i usluge, OIB 88799417084</derivirana_varijabla>
  </DomainObject.Predmet.ProtustrankaFormatedOIB>
  <DomainObject.Predmet.ProtustrankaFormatedWithAdress>
    <izvorni_sadrzaj> KLAUS I SINOVI d.o.o. za trgovinu i usluge, Ivana Meštrovića 13, 22000 Šibenik</izvorni_sadrzaj>
    <derivirana_varijabla naziv="DomainObject.Predmet.ProtustrankaFormatedWithAdress_1"> KLAUS I SINOVI d.o.o. za trgovinu i usluge, Ivana Meštrovića 13, 22000 Šibenik</derivirana_varijabla>
  </DomainObject.Predmet.ProtustrankaFormatedWithAdress>
  <DomainObject.Predmet.ProtustrankaFormatedWithAdressOIB>
    <izvorni_sadrzaj> KLAUS I SINOVI d.o.o. za trgovinu i usluge, OIB 88799417084, Ivana Meštrovića 13, 22000 Šibenik</izvorni_sadrzaj>
    <derivirana_varijabla naziv="DomainObject.Predmet.ProtustrankaFormatedWithAdressOIB_1"> KLAUS I SINOVI d.o.o. za trgovinu i usluge, OIB 88799417084, Ivana Meštrovića 13, 22000 Šibenik</derivirana_varijabla>
  </DomainObject.Predmet.ProtustrankaFormatedWithAdressOIB>
  <DomainObject.Predmet.ProtustrankaWithAdress>
    <izvorni_sadrzaj>KLAUS I SINOVI d.o.o. za trgovinu i usluge Ivana Meštrovića 13, 22000 Šibenik</izvorni_sadrzaj>
    <derivirana_varijabla naziv="DomainObject.Predmet.ProtustrankaWithAdress_1">KLAUS I SINOVI d.o.o. za trgovinu i usluge Ivana Meštrovića 13, 22000 Šibenik</derivirana_varijabla>
  </DomainObject.Predmet.ProtustrankaWithAdress>
  <DomainObject.Predmet.ProtustrankaWithAdressOIB>
    <izvorni_sadrzaj>KLAUS I SINOVI d.o.o. za trgovinu i usluge, OIB 88799417084, Ivana Meštrovića 13, 22000 Šibenik</izvorni_sadrzaj>
    <derivirana_varijabla naziv="DomainObject.Predmet.ProtustrankaWithAdressOIB_1">KLAUS I SINOVI d.o.o. za trgovinu i usluge, OIB 88799417084, Ivana Meštrovića 13, 22000 Šibenik</derivirana_varijabla>
  </DomainObject.Predmet.ProtustrankaWithAdressOIB>
  <DomainObject.Predmet.ProtustrankaNazivFormated>
    <izvorni_sadrzaj>KLAUS I SINOVI d.o.o. za trgovinu i usluge</izvorni_sadrzaj>
    <derivirana_varijabla naziv="DomainObject.Predmet.ProtustrankaNazivFormated_1">KLAUS I SINOVI d.o.o. za trgovinu i usluge</derivirana_varijabla>
  </DomainObject.Predmet.ProtustrankaNazivFormated>
  <DomainObject.Predmet.ProtustrankaNazivFormatedOIB>
    <izvorni_sadrzaj>KLAUS I SINOVI d.o.o. za trgovinu i usluge, OIB 88799417084</izvorni_sadrzaj>
    <derivirana_varijabla naziv="DomainObject.Predmet.ProtustrankaNazivFormatedOIB_1">KLAUS I SINOVI d.o.o. za trgovinu i usluge, OIB 88799417084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KLAUS I SINOVI d.o.o. za trgovinu i usluge</item>
    </izvorni_sadrzaj>
    <derivirana_varijabla naziv="DomainObject.Predmet.ProtuStrankaListFormated_1">
      <item>KLAUS I SINOVI d.o.o. za trgovinu i usluge</item>
    </derivirana_varijabla>
  </DomainObject.Predmet.ProtuStrankaListFormated>
  <DomainObject.Predmet.ProtuStrankaListFormatedOIB>
    <izvorni_sadrzaj>
      <item>KLAUS I SINOVI d.o.o. za trgovinu i usluge, OIB 88799417084</item>
    </izvorni_sadrzaj>
    <derivirana_varijabla naziv="DomainObject.Predmet.ProtuStrankaListFormatedOIB_1">
      <item>KLAUS I SINOVI d.o.o. za trgovinu i usluge, OIB 88799417084</item>
    </derivirana_varijabla>
  </DomainObject.Predmet.ProtuStrankaListFormatedOIB>
  <DomainObject.Predmet.ProtuStrankaListFormatedWithAdress>
    <izvorni_sadrzaj>
      <item>KLAUS I SINOVI d.o.o. za trgovinu i usluge, Ivana Meštrovića 13, 22000 Šibenik</item>
    </izvorni_sadrzaj>
    <derivirana_varijabla naziv="DomainObject.Predmet.ProtuStrankaListFormatedWithAdress_1">
      <item>KLAUS I SINOVI d.o.o. za trgovinu i usluge, Ivana Meštrovića 13, 22000 Šibenik</item>
    </derivirana_varijabla>
  </DomainObject.Predmet.ProtuStrankaListFormatedWithAdress>
  <DomainObject.Predmet.ProtuStrankaListFormatedWithAdressOIB>
    <izvorni_sadrzaj>
      <item>KLAUS I SINOVI d.o.o. za trgovinu i usluge, OIB 88799417084, Ivana Meštrovića 13, 22000 Šibenik</item>
    </izvorni_sadrzaj>
    <derivirana_varijabla naziv="DomainObject.Predmet.ProtuStrankaListFormatedWithAdressOIB_1">
      <item>KLAUS I SINOVI d.o.o. za trgovinu i usluge, OIB 88799417084, Ivana Meštrovića 13, 22000 Šibenik</item>
    </derivirana_varijabla>
  </DomainObject.Predmet.ProtuStrankaListFormatedWithAdressOIB>
  <DomainObject.Predmet.ProtuStrankaListNazivFormated>
    <izvorni_sadrzaj>
      <item>KLAUS I SINOVI d.o.o. za trgovinu i usluge</item>
    </izvorni_sadrzaj>
    <derivirana_varijabla naziv="DomainObject.Predmet.ProtuStrankaListNazivFormated_1">
      <item>KLAUS I SINOVI d.o.o. za trgovinu i usluge</item>
    </derivirana_varijabla>
  </DomainObject.Predmet.ProtuStrankaListNazivFormated>
  <DomainObject.Predmet.ProtuStrankaListNazivFormatedOIB>
    <izvorni_sadrzaj>
      <item>KLAUS I SINOVI d.o.o. za trgovinu i usluge, OIB 88799417084</item>
    </izvorni_sadrzaj>
    <derivirana_varijabla naziv="DomainObject.Predmet.ProtuStrankaListNazivFormatedOIB_1">
      <item>KLAUS I SINOVI d.o.o. za trgovinu i usluge, OIB 88799417084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KLAUS I SINOVI d.o.o. za trgovinu i usluge</izvorni_sadrzaj>
    <derivirana_varijabla naziv="DomainObject.Predmet.ProtustrankaIDrugi_1">KLAUS I SINOVI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KLAUS I SINOVI d.o.o. za trgovinu i usluge, OIB 88799417084, Ivana Meštrovića 13, 22000 Šibenik</izvorni_sadrzaj>
    <derivirana_varijabla naziv="DomainObject.Predmet.ProtustrankaIDrugiAdressOIB_1">KLAUS I SINOVI d.o.o. za trgovinu i usluge, OIB 88799417084, Ivana Meštrovića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KLAUS I SINOVI d.o.o. za trgovinu i usluge</item>
    </izvorni_sadrzaj>
    <derivirana_varijabla naziv="DomainObject.Predmet.SudioniciListNaziv_1">
      <item>FINA - Podružnica Šibenik</item>
      <item>KLAUS I SINOVI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KLAUS I SINOVI d.o.o. za trgovinu i usluge, OIB 88799417084, Ivana Meštrovića 13,22000 Šibenik</item>
    </izvorni_sadrzaj>
    <derivirana_varijabla naziv="DomainObject.Predmet.SudioniciListAdressOIB_1">
      <item>FINA - Podružnica Šibenik, OIB 85821130368, Perivoj L. Marune 1,22000 Šibenik</item>
      <item>KLAUS I SINOVI d.o.o. za trgovinu i usluge, OIB 88799417084, Ivana Meštrovića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88799417084</item>
    </izvorni_sadrzaj>
    <derivirana_varijabla naziv="DomainObject.Predmet.SudioniciListNazivOIB_1">
      <item>, OIB 85821130368</item>
      <item>, OIB 88799417084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463</properties:Words>
  <properties:Characters>2516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2015-12-28T10:30:00Z</dcterms:created>
  <dc:creator>mgulin1</dc:creator>
  <cp:keywords/>
  <cp:lastModifiedBy>Katarina Benić</cp:lastModifiedBy>
  <cp:lastPrinted>2015-12-28T11:48:00Z</cp:lastPrinted>
  <dcterms:modified xmlns:xsi="http://www.w3.org/2001/XMLSchema-instance" xsi:type="dcterms:W3CDTF">2015-12-28T11:48:00Z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