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d446" w14:paraId="588d446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924D93" w:rsidP="00924D93" w:rsidR="00924D93">
      <w:pPr>
        <w:ind w:firstLine="708"/>
        <w:jc w:val="both"/>
      </w:pPr>
      <w:r>
        <w:t xml:space="preserve">Trgovački sud u Varaždinu po sutkinji toga suda Meliti Poljanec Bubaš, u </w:t>
      </w:r>
      <w:proofErr w:type="spellStart"/>
      <w:r>
        <w:t>predstečajnom</w:t>
      </w:r>
      <w:proofErr w:type="spellEnd"/>
      <w:r>
        <w:t xml:space="preserve"> postupku povodom prijedloga predlagatelja dužnika TRAP d.o.o. Varaždin, Ivana Kukuljevića 3, OIB: 59331227336, dana 5. siječnja 2017.</w:t>
      </w:r>
    </w:p>
    <w:p w:rsidRDefault="00776B25" w:rsidP="00C831F4" w:rsidR="00776B25" w:rsidRPr="00350CF1">
      <w:pPr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proofErr w:type="spellStart"/>
      <w:r w:rsidR="006F7E0C">
        <w:t>ovosudno</w:t>
      </w:r>
      <w:proofErr w:type="spellEnd"/>
      <w:r w:rsidR="006F7E0C">
        <w:t xml:space="preserve"> Rješenje poslovni broj 2 </w:t>
      </w:r>
      <w:r w:rsidR="0021073E">
        <w:t>St-</w:t>
      </w:r>
      <w:r w:rsidR="00924D93">
        <w:t xml:space="preserve">921/16-17 </w:t>
      </w:r>
      <w:r w:rsidR="00E74EBB">
        <w:t xml:space="preserve">od </w:t>
      </w:r>
      <w:r w:rsidR="00924D93">
        <w:t>2</w:t>
      </w:r>
      <w:r w:rsidR="006F7E0C">
        <w:t xml:space="preserve">. </w:t>
      </w:r>
      <w:r w:rsidR="00924D93">
        <w:t>siječnja 2017</w:t>
      </w:r>
      <w:r w:rsidR="00FF34E7">
        <w:t>.</w:t>
      </w:r>
      <w:r w:rsidR="00FF744F">
        <w:t xml:space="preserve"> u </w:t>
      </w:r>
      <w:r w:rsidR="00924D93">
        <w:t xml:space="preserve">izreci, u pogledu OIB-a </w:t>
      </w:r>
      <w:proofErr w:type="spellStart"/>
      <w:r w:rsidR="00924D93">
        <w:t>predstečajnog</w:t>
      </w:r>
      <w:proofErr w:type="spellEnd"/>
      <w:r w:rsidR="00924D93">
        <w:t xml:space="preserve"> povjerenika Tomislava </w:t>
      </w:r>
      <w:proofErr w:type="spellStart"/>
      <w:r w:rsidR="00924D93">
        <w:t>Đuričina</w:t>
      </w:r>
      <w:proofErr w:type="spellEnd"/>
      <w:r w:rsidR="00924D93">
        <w:t xml:space="preserve"> iz Varaždina, Dravska poljana 1, </w:t>
      </w:r>
      <w:r w:rsidR="00FF744F">
        <w:t>tak</w:t>
      </w:r>
      <w:r w:rsidR="00924D93">
        <w:t xml:space="preserve">o da umjesto OIB: "0998070782" </w:t>
      </w:r>
      <w:r w:rsidR="00862B32">
        <w:t>ispravno treba stajati</w:t>
      </w:r>
      <w:r w:rsidR="00924D93">
        <w:t xml:space="preserve"> OIB:</w:t>
      </w:r>
      <w:r w:rsidR="00862B32">
        <w:t xml:space="preserve"> "</w:t>
      </w:r>
      <w:r w:rsidR="00924D93">
        <w:rPr>
          <w:rFonts w:eastAsia="Calibri"/>
          <w:lang w:eastAsia="en-US"/>
        </w:rPr>
        <w:t>01733609458</w:t>
      </w:r>
      <w:r w:rsidR="00862B32">
        <w:t xml:space="preserve">" </w:t>
      </w:r>
    </w:p>
    <w:p w:rsidRDefault="00934350" w:rsidP="003B3B1A" w:rsidR="0093435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</w:t>
      </w:r>
      <w:r w:rsidR="00924D93">
        <w:t xml:space="preserve"> OIB-a</w:t>
      </w:r>
      <w:r>
        <w:t xml:space="preserve"> pobliže označenog u izreci, pa je po službenoj dužnosti valjalo odlučiti kao u izreci (čl. 342. st. 1. i 2. ZPP-a).</w:t>
      </w:r>
    </w:p>
    <w:p w:rsidRDefault="00D97299" w:rsidP="00E74EBB" w:rsidR="00D97299">
      <w:pPr>
        <w:jc w:val="both"/>
      </w:pPr>
    </w:p>
    <w:p w:rsidRDefault="00D94D43" w:rsidP="00FE6BD4" w:rsidR="00FE6BD4">
      <w:pPr>
        <w:jc w:val="center"/>
      </w:pPr>
      <w:r w:rsidRPr="00350CF1">
        <w:t xml:space="preserve">U Varaždinu, </w:t>
      </w:r>
      <w:r w:rsidR="00924D93">
        <w:t>5</w:t>
      </w:r>
      <w:r w:rsidR="00AB0BF8">
        <w:t xml:space="preserve">. </w:t>
      </w:r>
      <w:r w:rsidR="00924D93">
        <w:t>siječnja</w:t>
      </w:r>
      <w:r w:rsidR="00F95EF3">
        <w:t xml:space="preserve"> </w:t>
      </w:r>
      <w:r w:rsidR="00924D93">
        <w:t>2017</w:t>
      </w:r>
      <w:r w:rsidR="00AB0BF8">
        <w:t xml:space="preserve">. </w:t>
      </w:r>
    </w:p>
    <w:p w:rsidRDefault="00C87A6E" w:rsidP="00FE6BD4" w:rsidR="00D97299" w:rsidRPr="00350CF1">
      <w:pPr>
        <w:jc w:val="center"/>
      </w:pPr>
      <w:r>
        <w:t xml:space="preserve">            </w:t>
      </w: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FE6BD4">
        <w:t>,v.r.</w:t>
      </w:r>
    </w:p>
    <w:p w:rsidRDefault="00E74EBB" w:rsidP="00FF744F" w:rsidR="00E74EBB">
      <w:pPr>
        <w:ind w:left="4956"/>
        <w:jc w:val="center"/>
      </w:pPr>
    </w:p>
    <w:p w:rsidRDefault="00FE6BD4" w:rsidP="00FF744F" w:rsidR="00FE6BD4">
      <w:pPr>
        <w:ind w:left="4956"/>
        <w:jc w:val="center"/>
      </w:pPr>
    </w:p>
    <w:p w:rsidRDefault="00FE6BD4" w:rsidP="00FF744F" w:rsidR="00FE6BD4">
      <w:pPr>
        <w:ind w:left="4956"/>
        <w:jc w:val="center"/>
      </w:pPr>
    </w:p>
    <w:p w:rsidRDefault="00E74EBB" w:rsidP="00C87A6E" w:rsidR="00D94D43" w:rsidRPr="00C87A6E">
      <w:pPr>
        <w:ind w:firstLine="708"/>
        <w:jc w:val="both"/>
      </w:pPr>
      <w:r>
        <w:t>U</w:t>
      </w:r>
      <w:r w:rsidR="00C87A6E" w:rsidRPr="00C87A6E">
        <w:t xml:space="preserve">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</w:t>
      </w:r>
      <w:proofErr w:type="spellStart"/>
      <w:r>
        <w:t>otpravka</w:t>
      </w:r>
      <w:proofErr w:type="spellEnd"/>
      <w:r>
        <w:t xml:space="preserve"> rješenja, pisano, u tri (3) primjerka. </w:t>
      </w: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924D93" w:rsidP="00924D93" w:rsidR="00924D93">
      <w:pPr>
        <w:pStyle w:val="Odlomakpopisa"/>
        <w:numPr>
          <w:ilvl w:val="0"/>
          <w:numId w:val="5"/>
        </w:numPr>
        <w:spacing w:after="0"/>
      </w:pPr>
      <w:r>
        <w:t>e-Oglasna ploča suda</w:t>
      </w:r>
    </w:p>
    <w:p w:rsidRDefault="00924D93" w:rsidP="00924D93" w:rsidR="00924D93">
      <w:pPr>
        <w:pStyle w:val="Odlomakpopisa"/>
        <w:numPr>
          <w:ilvl w:val="0"/>
          <w:numId w:val="5"/>
        </w:numPr>
        <w:spacing w:after="0"/>
      </w:pPr>
      <w:r>
        <w:t>dosadašnji povjerenik Dragutin Romić iz Čepina, Ulica Papuka 28</w:t>
      </w:r>
    </w:p>
    <w:p w:rsidRDefault="00924D93" w:rsidP="00924D93" w:rsidR="00924D93">
      <w:pPr>
        <w:pStyle w:val="Odlomakpopisa"/>
        <w:numPr>
          <w:ilvl w:val="0"/>
          <w:numId w:val="5"/>
        </w:numPr>
        <w:spacing w:after="0"/>
      </w:pPr>
      <w:r>
        <w:t xml:space="preserve">novi povjerenik Tomislav </w:t>
      </w:r>
      <w:proofErr w:type="spellStart"/>
      <w:r>
        <w:t>Đuričin</w:t>
      </w:r>
      <w:proofErr w:type="spellEnd"/>
      <w:r>
        <w:t xml:space="preserve"> iz Varaždina, Dravska poljana 1</w:t>
      </w:r>
    </w:p>
    <w:p w:rsidRDefault="00924D93" w:rsidP="00924D93" w:rsidR="00924D93">
      <w:pPr>
        <w:pStyle w:val="Odlomakpopisa"/>
        <w:numPr>
          <w:ilvl w:val="0"/>
          <w:numId w:val="5"/>
        </w:numPr>
        <w:spacing w:after="0"/>
      </w:pPr>
      <w:r>
        <w:t>Financijska agencija Zagreb, Ulica grada Vukovara 70</w:t>
      </w:r>
    </w:p>
    <w:p w:rsidRDefault="00924D93" w:rsidP="0021073E" w:rsidR="000B0966">
      <w:pPr>
        <w:pStyle w:val="Odlomakpopisa"/>
        <w:numPr>
          <w:ilvl w:val="0"/>
          <w:numId w:val="5"/>
        </w:numPr>
        <w:spacing w:after="0"/>
      </w:pPr>
      <w:r>
        <w:t xml:space="preserve">sudski registar, ovdje (odmah) </w:t>
      </w: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C09" w:rsidR="00252C09">
      <w:r>
        <w:separator/>
      </w:r>
    </w:p>
  </w:endnote>
  <w:endnote w:id="0" w:type="continuationSeparator">
    <w:p w:rsidRDefault="00252C09" w:rsidR="00252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C09" w:rsidR="00252C09">
      <w:r>
        <w:separator/>
      </w:r>
    </w:p>
  </w:footnote>
  <w:footnote w:id="0" w:type="continuationSeparator">
    <w:p w:rsidRDefault="00252C09" w:rsidR="00252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BD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F744F" w:rsidP="00FF744F" w:rsidR="00FF744F">
    <w:pPr>
      <w:pStyle w:val="Zaglavlje"/>
      <w:jc w:val="right"/>
    </w:pPr>
    <w:r>
      <w:t>Poslovni broj: 2 St-689/16-13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</w:t>
    </w:r>
    <w:r w:rsidR="005A2FDE">
      <w:t>oslovni broj: 2 St-</w:t>
    </w:r>
    <w:r w:rsidR="00FE6BD4">
      <w:t>921/16-19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52C09"/>
    <w:rsid w:val="00284860"/>
    <w:rsid w:val="0029205A"/>
    <w:rsid w:val="002D6128"/>
    <w:rsid w:val="00353148"/>
    <w:rsid w:val="003976EA"/>
    <w:rsid w:val="003A1193"/>
    <w:rsid w:val="003B3B1A"/>
    <w:rsid w:val="003C2362"/>
    <w:rsid w:val="00401C0E"/>
    <w:rsid w:val="00412896"/>
    <w:rsid w:val="0044166A"/>
    <w:rsid w:val="004F6830"/>
    <w:rsid w:val="00513324"/>
    <w:rsid w:val="005534BF"/>
    <w:rsid w:val="00577999"/>
    <w:rsid w:val="005A2FDE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2B32"/>
    <w:rsid w:val="00867882"/>
    <w:rsid w:val="008A0481"/>
    <w:rsid w:val="008E135D"/>
    <w:rsid w:val="00924D93"/>
    <w:rsid w:val="00927DAA"/>
    <w:rsid w:val="00934350"/>
    <w:rsid w:val="00941173"/>
    <w:rsid w:val="00973E98"/>
    <w:rsid w:val="00975311"/>
    <w:rsid w:val="00A2065E"/>
    <w:rsid w:val="00A8565B"/>
    <w:rsid w:val="00AA12C3"/>
    <w:rsid w:val="00AB0BF8"/>
    <w:rsid w:val="00AC4E07"/>
    <w:rsid w:val="00AE3340"/>
    <w:rsid w:val="00AE3430"/>
    <w:rsid w:val="00AF187B"/>
    <w:rsid w:val="00B0692A"/>
    <w:rsid w:val="00B66E9B"/>
    <w:rsid w:val="00BA18A4"/>
    <w:rsid w:val="00BB10E6"/>
    <w:rsid w:val="00BD5A1A"/>
    <w:rsid w:val="00BE2A3A"/>
    <w:rsid w:val="00BE67EE"/>
    <w:rsid w:val="00C20864"/>
    <w:rsid w:val="00C33A43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74EBB"/>
    <w:rsid w:val="00E832E4"/>
    <w:rsid w:val="00EF43EB"/>
    <w:rsid w:val="00F04C11"/>
    <w:rsid w:val="00F16A92"/>
    <w:rsid w:val="00F33EC8"/>
    <w:rsid w:val="00F34AD6"/>
    <w:rsid w:val="00F54162"/>
    <w:rsid w:val="00F75F1B"/>
    <w:rsid w:val="00F95EF3"/>
    <w:rsid w:val="00FE2772"/>
    <w:rsid w:val="00FE6BD4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24D93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24D93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B0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9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9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9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9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24D93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24D93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B0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9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9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9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9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92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St-921/2016-19</izvorni_sadrzaj>
    <derivirana_varijabla naziv="DomainObject.Oznaka_1">St-921/2016-19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St-921/2016-19</izvorni_sadrzaj>
    <derivirana_varijabla naziv="DomainObject.PoslovniBrojDokumenta_1">St-921/2016-19</derivirana_varijabla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59331227336</item>
      <item>, OIB null</item>
    </izvorni_sadrzaj>
    <derivirana_varijabla naziv="DomainObject.Predmet.SudioniciListNazivOIB_1">
      <item>, OIB 59331227336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F42C6-DE99-487E-8E6A-9EC97BF28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1192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2017-01-05T07:21:00Z</dcterms:created>
  <dc:creator>zvukelic</dc:creator>
  <cp:lastModifiedBy>Marko Makaj</cp:lastModifiedBy>
  <cp:lastPrinted>2017-01-05T08:01:00Z</cp:lastPrinted>
  <dcterms:modified xmlns:xsi="http://www.w3.org/2001/XMLSchema-instance" xsi:type="dcterms:W3CDTF">2017-01-05T08:01:00Z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