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e76c" w14:paraId="027e76c" w:rsidRDefault="001D77DA" w:rsidP="001D77DA" w:rsidR="001D77DA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7DA" w:rsidP="001D77DA" w:rsidR="001D77DA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1D77DA" w:rsidP="001D77DA" w:rsidR="001D77DA">
      <w:pPr>
        <w:jc w:val="both"/>
      </w:pPr>
      <w:r>
        <w:t>TRGOVAČKI SUD U OSIJEKU                                                   Broj: 3/St-2872/2016-4</w:t>
      </w:r>
    </w:p>
    <w:p w:rsidRDefault="001D77DA" w:rsidP="001D77DA" w:rsidR="001D77DA">
      <w:pPr>
        <w:jc w:val="both"/>
      </w:pPr>
      <w:r>
        <w:t xml:space="preserve">STALNA SLUŽBA U SLAVONSKOM BRODU </w:t>
      </w:r>
    </w:p>
    <w:p w:rsidRDefault="001D77DA" w:rsidP="001D77DA" w:rsidR="001D77DA">
      <w:pPr>
        <w:jc w:val="both"/>
      </w:pPr>
      <w:r>
        <w:t>Trg pobjede 13</w:t>
      </w:r>
    </w:p>
    <w:p w:rsidRDefault="001D77DA" w:rsidP="001D77DA" w:rsidR="001D77DA">
      <w:pPr>
        <w:jc w:val="both"/>
      </w:pPr>
      <w:r>
        <w:t>Slavonski Brod</w:t>
      </w:r>
    </w:p>
    <w:p w:rsidRDefault="001D77DA" w:rsidP="001D77DA" w:rsidR="001D77DA">
      <w:pPr>
        <w:jc w:val="both"/>
      </w:pPr>
    </w:p>
    <w:p w:rsidRDefault="001D77DA" w:rsidP="001D77DA" w:rsidR="001D77DA">
      <w:pPr>
        <w:jc w:val="center"/>
        <w:rPr>
          <w:b/>
        </w:rPr>
      </w:pPr>
      <w:r>
        <w:rPr>
          <w:b/>
        </w:rPr>
        <w:t>Z A K L J U Č A K</w:t>
      </w:r>
    </w:p>
    <w:p w:rsidRDefault="001D77DA" w:rsidP="001D77DA" w:rsidR="001D77DA">
      <w:pPr>
        <w:jc w:val="center"/>
        <w:rPr>
          <w:b/>
        </w:rPr>
      </w:pPr>
    </w:p>
    <w:p w:rsidRDefault="001D77DA" w:rsidP="001D77DA" w:rsidR="001D77DA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AUTO SERVIS MM j.d.o.o. za popravak i održavanje motornih vozila, Požega, Zagrebačka 105, OIB: 05410882825</w:t>
      </w:r>
      <w:r>
        <w:t>, 25. studenog 2016.</w:t>
      </w:r>
    </w:p>
    <w:p w:rsidRDefault="001D77DA" w:rsidP="001D77DA" w:rsidR="001D77DA">
      <w:pPr>
        <w:ind w:firstLine="708"/>
        <w:jc w:val="both"/>
      </w:pPr>
    </w:p>
    <w:p w:rsidRDefault="001D77DA" w:rsidP="001D77DA" w:rsidR="001D77DA">
      <w:pPr>
        <w:jc w:val="center"/>
      </w:pPr>
      <w:r>
        <w:t>z a k l j u č i o   j e</w:t>
      </w:r>
    </w:p>
    <w:p w:rsidRDefault="001D77DA" w:rsidP="001D77DA" w:rsidR="001D77DA">
      <w:pPr>
        <w:jc w:val="both"/>
      </w:pPr>
    </w:p>
    <w:p w:rsidRDefault="001D77DA" w:rsidP="001D77DA" w:rsidR="001D77DA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24. siječnja 2017. u 9,30 sati, soba 73, III kat, Stalna služba u Slavonskom Brodu, Trg pobjede 13, Slavonski Brod.</w:t>
      </w:r>
    </w:p>
    <w:p w:rsidRDefault="001D77DA" w:rsidP="001D77DA" w:rsidR="001D77DA">
      <w:pPr>
        <w:ind w:firstLine="708"/>
        <w:jc w:val="both"/>
        <w:rPr>
          <w:b/>
        </w:rPr>
      </w:pPr>
    </w:p>
    <w:p w:rsidRDefault="001D77DA" w:rsidP="001D77DA" w:rsidR="001D77DA">
      <w:pPr>
        <w:ind w:firstLine="708"/>
        <w:jc w:val="both"/>
      </w:pPr>
      <w:r>
        <w:t xml:space="preserve">Na ročište se poziva predlagatelj i direktor dužnika </w:t>
      </w:r>
      <w:r>
        <w:rPr>
          <w:b/>
          <w:u w:val="single"/>
        </w:rPr>
        <w:t>Marko Mrakužić, Požega, E. Dragman 12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1D77DA" w:rsidP="001D77DA" w:rsidR="001D77DA">
      <w:pPr>
        <w:ind w:firstLine="708"/>
        <w:jc w:val="both"/>
      </w:pPr>
    </w:p>
    <w:p w:rsidRDefault="001D77DA" w:rsidP="001D77DA" w:rsidR="001D77DA">
      <w:pPr>
        <w:jc w:val="center"/>
      </w:pPr>
      <w:r>
        <w:t>Obrazloženje</w:t>
      </w:r>
    </w:p>
    <w:p w:rsidRDefault="001D77DA" w:rsidP="001D77DA" w:rsidR="001D77DA">
      <w:pPr>
        <w:jc w:val="center"/>
      </w:pPr>
    </w:p>
    <w:p w:rsidRDefault="001D77DA" w:rsidP="001D77DA" w:rsidR="001D77DA">
      <w:pPr>
        <w:ind w:firstLine="708"/>
        <w:jc w:val="both"/>
      </w:pPr>
      <w:r>
        <w:t xml:space="preserve">Fina je pokrenula postupak skraćenog stečaja nad dužnikom. </w:t>
      </w:r>
    </w:p>
    <w:p w:rsidRDefault="001D77DA" w:rsidP="001D77DA" w:rsidR="001D77DA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1D77DA" w:rsidP="001D77DA" w:rsidR="001D77DA">
      <w:pPr>
        <w:ind w:firstLine="708"/>
        <w:jc w:val="both"/>
      </w:pPr>
      <w:r>
        <w:t xml:space="preserve"> U Slavonskom Brodu  25. studenoga 2016.</w:t>
      </w:r>
    </w:p>
    <w:p w:rsidRDefault="001D77DA" w:rsidP="001D77DA" w:rsidR="001D77DA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1D77DA" w:rsidP="001D77DA" w:rsidR="001D77DA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1D77DA" w:rsidP="001D77DA" w:rsidR="001D77DA">
      <w:pPr>
        <w:jc w:val="both"/>
      </w:pPr>
    </w:p>
    <w:p w:rsidRDefault="001D77DA" w:rsidP="001D77DA" w:rsidR="001D77DA">
      <w:pPr>
        <w:jc w:val="both"/>
      </w:pPr>
      <w:r>
        <w:t xml:space="preserve">                </w:t>
      </w:r>
    </w:p>
    <w:p w:rsidRDefault="001D77DA" w:rsidP="001D77DA" w:rsidR="001D77DA">
      <w:pPr>
        <w:jc w:val="both"/>
      </w:pPr>
      <w:r>
        <w:t xml:space="preserve">RJ. </w:t>
      </w:r>
    </w:p>
    <w:p w:rsidRDefault="001D77DA" w:rsidP="001D77DA" w:rsidR="001D77DA">
      <w:pPr>
        <w:jc w:val="both"/>
      </w:pPr>
      <w:r>
        <w:t>-dostaviti, Fini, putem eOglasne ploče i direktoru dužnika na adresu iz registra</w:t>
      </w:r>
    </w:p>
    <w:p w:rsidRDefault="001D77DA" w:rsidP="001D77DA" w:rsidR="001D77DA">
      <w:pPr>
        <w:jc w:val="both"/>
      </w:pPr>
      <w:r>
        <w:t>-objaviti zaključak na eOglasnoj ploči</w:t>
      </w:r>
    </w:p>
    <w:p w:rsidRDefault="001D77DA" w:rsidP="001D77DA" w:rsidR="001D77DA">
      <w:pPr>
        <w:jc w:val="both"/>
      </w:pPr>
    </w:p>
    <w:p w:rsidRDefault="001D77DA" w:rsidP="001D77DA" w:rsidR="001D77DA">
      <w:pPr>
        <w:jc w:val="both"/>
      </w:pPr>
    </w:p>
    <w:p w:rsidRDefault="001D77DA" w:rsidP="001D77DA" w:rsidR="001D77DA">
      <w:pPr>
        <w:jc w:val="both"/>
      </w:pPr>
    </w:p>
    <w:p w:rsidRDefault="001D77DA" w:rsidP="001D77DA" w:rsidR="001D77DA">
      <w:pPr>
        <w:jc w:val="both"/>
      </w:pPr>
    </w:p>
    <w:p w:rsidRDefault="001D77DA" w:rsidP="001D77DA" w:rsidR="001D77DA">
      <w:pPr>
        <w:jc w:val="both"/>
      </w:pPr>
    </w:p>
    <w:p w:rsidRDefault="003A52AD" w:rsidR="003A52AD"/>
    <w:sectPr w:rsidR="003A52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7DA"/>
    <w:rsid w:val="000B7531"/>
    <w:rsid w:val="001D77DA"/>
    <w:rsid w:val="003A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7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7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7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7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7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216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35858.21</izvorni_sadrzaj>
    <derivirana_varijabla naziv="DomainObject.Predmet.InicijalnaVrijednost_1">35858.21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St-2872/2016</izvorni_sadrzaj>
    <derivirana_varijabla naziv="DomainObject.Predmet.OznakaBroj_1">St-2872/2016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   SZ</izvorni_sadrzaj>
    <derivirana_varijabla naziv="DomainObject.Predmet.PrimjedbaSuca_1">čl. 110 st.1. 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MM j.d.o.o. za popravak i održavanje motornih vozila</izvorni_sadrzaj>
    <derivirana_varijabla naziv="DomainObject.Predmet.ProtustrankaFormated_1">  AUTO SERVIS MM j.d.o.o. za popravak i održavanje motornih vozila</derivirana_varijabla>
  </DomainObject.Predmet.ProtustrankaFormated>
  <DomainObject.Predmet.ProtustrankaFormatedOIB>
    <izvorni_sadrzaj>  AUTO SERVIS MM j.d.o.o. za popravak i održavanje motornih vozila, OIB 05410882825</izvorni_sadrzaj>
    <derivirana_varijabla naziv="DomainObject.Predmet.ProtustrankaFormatedOIB_1">  AUTO SERVIS MM j.d.o.o. za popravak i održavanje motornih vozila, OIB 05410882825</derivirana_varijabla>
  </DomainObject.Predmet.ProtustrankaFormatedOIB>
  <DomainObject.Predmet.ProtustrankaFormatedWithAdress>
    <izvorni_sadrzaj> AUTO SERVIS MM j.d.o.o. za popravak i održavanje motornih vozila, Zagrebačka 105, 34000 Požega</izvorni_sadrzaj>
    <derivirana_varijabla naziv="DomainObject.Predmet.ProtustrankaFormatedWithAdress_1"> AUTO SERVIS MM j.d.o.o. za popravak i održavanje motornih vozila, Zagrebačka 105, 34000 Požega</derivirana_varijabla>
  </DomainObject.Predmet.ProtustrankaFormatedWithAdress>
  <DomainObject.Predmet.ProtustrankaFormatedWithAdressOIB>
    <izvorni_sadrzaj> AUTO SERVIS MM j.d.o.o. za popravak i održavanje motornih vozila, OIB 05410882825, Zagrebačka 105, 34000 Požega</izvorni_sadrzaj>
    <derivirana_varijabla naziv="DomainObject.Predmet.ProtustrankaFormatedWithAdressOIB_1"> AUTO SERVIS MM j.d.o.o. za popravak i održavanje motornih vozila, OIB 05410882825, Zagrebačka 105, 34000 Požega</derivirana_varijabla>
  </DomainObject.Predmet.ProtustrankaFormatedWithAdressOIB>
  <DomainObject.Predmet.ProtustrankaWithAdress>
    <izvorni_sadrzaj>AUTO SERVIS MM j.d.o.o. za popravak i održavanje motornih vozila Zagrebačka 105, 34000 Požega</izvorni_sadrzaj>
    <derivirana_varijabla naziv="DomainObject.Predmet.ProtustrankaWithAdress_1">AUTO SERVIS MM j.d.o.o. za popravak i održavanje motornih vozila Zagrebačka 105, 34000 Požega</derivirana_varijabla>
  </DomainObject.Predmet.ProtustrankaWithAdress>
  <DomainObject.Predmet.ProtustrankaWithAdressOIB>
    <izvorni_sadrzaj>AUTO SERVIS MM j.d.o.o. za popravak i održavanje motornih vozila, OIB 05410882825, Zagrebačka 105, 34000 Požega</izvorni_sadrzaj>
    <derivirana_varijabla naziv="DomainObject.Predmet.ProtustrankaWithAdressOIB_1">AUTO SERVIS MM j.d.o.o. za popravak i održavanje motornih vozila, OIB 05410882825, Zagrebačka 105, 34000 Požega</derivirana_varijabla>
  </DomainObject.Predmet.ProtustrankaWithAdressOIB>
  <DomainObject.Predmet.ProtustrankaNazivFormated>
    <izvorni_sadrzaj>AUTO SERVIS MM j.d.o.o. za popravak i održavanje motornih vozila</izvorni_sadrzaj>
    <derivirana_varijabla naziv="DomainObject.Predmet.ProtustrankaNazivFormated_1">AUTO SERVIS MM j.d.o.o. za popravak i održavanje motornih vozila</derivirana_varijabla>
  </DomainObject.Predmet.ProtustrankaNazivFormated>
  <DomainObject.Predmet.ProtustrankaNazivFormatedOIB>
    <izvorni_sadrzaj>AUTO SERVIS MM j.d.o.o. za popravak i održavanje motornih vozila, OIB 05410882825</izvorni_sadrzaj>
    <derivirana_varijabla naziv="DomainObject.Predmet.ProtustrankaNazivFormatedOIB_1">AUTO SERVIS MM j.d.o.o. za popravak i održavanje motornih vozila, OIB 05410882825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MM j.d.o.o. za popravak i održavanje motornih vozila</item>
    </izvorni_sadrzaj>
    <derivirana_varijabla naziv="DomainObject.Predmet.ProtuStrankaListFormated_1">
      <item>AUTO SERVIS MM j.d.o.o. za popravak i održavanje motornih vozila</item>
    </derivirana_varijabla>
  </DomainObject.Predmet.ProtuStrankaListFormated>
  <DomainObject.Predmet.ProtuStrankaListFormatedOIB>
    <izvorni_sadrzaj>
      <item>AUTO SERVIS MM j.d.o.o. za popravak i održavanje motornih vozila, OIB 05410882825</item>
    </izvorni_sadrzaj>
    <derivirana_varijabla naziv="DomainObject.Predmet.ProtuStrankaListFormatedOIB_1">
      <item>AUTO SERVIS MM j.d.o.o. za popravak i održavanje motornih vozila, OIB 05410882825</item>
    </derivirana_varijabla>
  </DomainObject.Predmet.ProtuStrankaListFormatedOIB>
  <DomainObject.Predmet.ProtuStrankaListFormatedWithAdress>
    <izvorni_sadrzaj>
      <item>AUTO SERVIS MM j.d.o.o. za popravak i održavanje motornih vozila, Zagrebačka 105, 34000 Požega</item>
    </izvorni_sadrzaj>
    <derivirana_varijabla naziv="DomainObject.Predmet.ProtuStrankaListFormatedWithAdress_1">
      <item>AUTO SERVIS MM j.d.o.o. za popravak i održavanje motornih vozila, Zagrebačka 105, 34000 Požega</item>
    </derivirana_varijabla>
  </DomainObject.Predmet.ProtuStrankaListFormatedWithAdress>
  <DomainObject.Predmet.ProtuStrankaListFormatedWithAdressOIB>
    <izvorni_sadrzaj>
      <item>AUTO SERVIS MM j.d.o.o. za popravak i održavanje motornih vozila, OIB 05410882825, Zagrebačka 105, 34000 Požega</item>
    </izvorni_sadrzaj>
    <derivirana_varijabla naziv="DomainObject.Predmet.ProtuStrankaListFormatedWithAdressOIB_1">
      <item>AUTO SERVIS MM j.d.o.o. za popravak i održavanje motornih vozila, OIB 05410882825, Zagrebačka 105, 34000 Požega</item>
    </derivirana_varijabla>
  </DomainObject.Predmet.ProtuStrankaListFormatedWithAdressOIB>
  <DomainObject.Predmet.ProtuStrankaListNazivFormated>
    <izvorni_sadrzaj>
      <item>AUTO SERVIS MM j.d.o.o. za popravak i održavanje motornih vozila</item>
    </izvorni_sadrzaj>
    <derivirana_varijabla naziv="DomainObject.Predmet.ProtuStrankaListNazivFormated_1">
      <item>AUTO SERVIS MM j.d.o.o. za popravak i održavanje motornih vozila</item>
    </derivirana_varijabla>
  </DomainObject.Predmet.ProtuStrankaListNazivFormated>
  <DomainObject.Predmet.ProtuStrankaListNazivFormatedOIB>
    <izvorni_sadrzaj>
      <item>AUTO SERVIS MM j.d.o.o. za popravak i održavanje motornih vozila, OIB 05410882825</item>
    </izvorni_sadrzaj>
    <derivirana_varijabla naziv="DomainObject.Predmet.ProtuStrankaListNazivFormatedOIB_1">
      <item>AUTO SERVIS MM j.d.o.o. za popravak i održavanje motornih vozila, OIB 05410882825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MM j.d.o.o. za popravak i održavanje motornih vozila</izvorni_sadrzaj>
    <derivirana_varijabla naziv="DomainObject.Predmet.ProtustrankaIDrugi_1">AUTO SERVIS MM j.d.o.o. za popravak i održavanje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MM j.d.o.o. za popravak i održavanje motornih vozila, OIB 05410882825, Zagrebačka 105, 34000 Požega</izvorni_sadrzaj>
    <derivirana_varijabla naziv="DomainObject.Predmet.ProtustrankaIDrugiAdressOIB_1">AUTO SERVIS MM j.d.o.o. za popravak i održavanje motornih vozila, OIB 05410882825, Zagrebačka 105,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MM j.d.o.o. za popravak i održavanje motornih vozila</item>
    </izvorni_sadrzaj>
    <derivirana_varijabla naziv="DomainObject.Predmet.SudioniciListNaziv_1">
      <item>Financijska agencija</item>
      <item>AUTO SERVIS MM j.d.o.o. za popravak i održavanje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MM j.d.o.o. za popravak i održavanje motornih vozila, OIB 05410882825, Zagrebačka 105,34000 Požega</item>
    </izvorni_sadrzaj>
    <derivirana_varijabla naziv="DomainObject.Predmet.SudioniciListAdressOIB_1">
      <item>Financijska agencija, OIB 85821130368, Ulica grada Vukovara 70,10000 Zagreb</item>
      <item>AUTO SERVIS MM j.d.o.o. za popravak i održavanje motornih vozila, OIB 05410882825, Zagrebačka 105,34000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05410882825</item>
    </izvorni_sadrzaj>
    <derivirana_varijabla naziv="DomainObject.Predmet.SudioniciListNazivOIB_1">
      <item>, OIB 85821130368</item>
      <item>, OIB 05410882825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231</properties:Words>
  <properties:Characters>1265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2016-11-25T07:33:00Z</dcterms:created>
  <dc:creator>wsadmin</dc:creator>
  <cp:lastModifiedBy>wsadmin</cp:lastModifiedBy>
  <dcterms:modified xmlns:xsi="http://www.w3.org/2001/XMLSchema-instance" xsi:type="dcterms:W3CDTF">2016-11-25T07:37:00Z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