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b869" w14:paraId="677b869" w:rsidRDefault="008D3CF7" w:rsidP="008D3CF7" w:rsidR="008D3CF7" w:rsidRPr="008D3CF7">
      <w:pPr>
        <w:pStyle w:val="Zaglavlje"/>
        <w:jc w:val="right"/>
        <w15:collapsed w:val="false"/>
        <w:rPr>
          <w:sz w:val="24"/>
          <w:szCs w:val="24"/>
        </w:rPr>
      </w:pPr>
      <w:bookmarkStart w:name="_GoBack" w:id="0"/>
      <w:bookmarkEnd w:id="0"/>
      <w:r w:rsidRPr="008D3CF7">
        <w:rPr>
          <w:sz w:val="24"/>
          <w:szCs w:val="24"/>
        </w:rPr>
        <w:t>8 St-131/15-5</w:t>
      </w:r>
    </w:p>
    <w:p w:rsidRDefault="002261E2" w:rsidP="00FD0757" w:rsidR="002261E2" w:rsidRPr="00BC44BE">
      <w:pPr>
        <w:rPr>
          <w:sz w:val="24"/>
          <w:szCs w:val="24"/>
        </w:rPr>
      </w:pPr>
    </w:p>
    <w:p w:rsidRDefault="00210564" w:rsidP="00FD0757" w:rsidR="00210564" w:rsidRPr="00BC44BE">
      <w:pPr>
        <w:rPr>
          <w:sz w:val="24"/>
          <w:szCs w:val="24"/>
        </w:rPr>
      </w:pPr>
    </w:p>
    <w:p w:rsidRDefault="002261E2" w:rsidP="00FD0757" w:rsidR="002261E2" w:rsidRPr="00BC44BE">
      <w:pPr>
        <w:rPr>
          <w:sz w:val="24"/>
          <w:szCs w:val="24"/>
        </w:rPr>
      </w:pPr>
    </w:p>
    <w:p w:rsidRDefault="00CF6D4D" w:rsidP="002C6303" w:rsidR="002C6303">
      <w:pPr>
        <w:rPr>
          <w:sz w:val="24"/>
          <w:szCs w:val="24"/>
        </w:rPr>
      </w:pPr>
      <w:r>
        <w:rPr>
          <w:sz w:val="24"/>
          <w:szCs w:val="24"/>
        </w:rPr>
        <w:t xml:space="preserve">  </w:t>
      </w:r>
      <w:r w:rsidR="003C660E">
        <w:rPr>
          <w:sz w:val="24"/>
          <w:szCs w:val="24"/>
        </w:rPr>
        <w:t xml:space="preserve">                </w:t>
      </w:r>
      <w:r>
        <w:rPr>
          <w:sz w:val="24"/>
          <w:szCs w:val="24"/>
        </w:rPr>
        <w:t xml:space="preserve"> </w:t>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p>
    <w:p w:rsidRDefault="002C6303" w:rsidP="002C6303" w:rsidR="002C6303">
      <w:pPr>
        <w:rPr>
          <w:sz w:val="24"/>
          <w:szCs w:val="24"/>
        </w:rPr>
      </w:pPr>
    </w:p>
    <w:p w:rsidRDefault="00D15DDE" w:rsidP="002C6303" w:rsidR="00FD0757" w:rsidRPr="00BC44BE">
      <w:pPr>
        <w:jc w:val="center"/>
        <w:rPr>
          <w:sz w:val="24"/>
          <w:szCs w:val="24"/>
        </w:rPr>
      </w:pPr>
      <w:r>
        <w:rPr>
          <w:sz w:val="24"/>
          <w:szCs w:val="24"/>
        </w:rPr>
        <w:t>R E P U B L I K A  H R V A T S K A</w:t>
      </w:r>
    </w:p>
    <w:p w:rsidRDefault="00E93E9F" w:rsidP="002C6303" w:rsidR="00E93E9F">
      <w:pPr>
        <w:jc w:val="center"/>
        <w:rPr>
          <w:sz w:val="24"/>
          <w:szCs w:val="24"/>
        </w:rPr>
      </w:pPr>
    </w:p>
    <w:p w:rsidRDefault="00FD0757" w:rsidP="002C6303" w:rsidR="00FD0757" w:rsidRPr="00BC44BE">
      <w:pPr>
        <w:jc w:val="center"/>
        <w:rPr>
          <w:sz w:val="24"/>
          <w:szCs w:val="24"/>
        </w:rPr>
      </w:pPr>
      <w:r w:rsidRPr="00BC44BE">
        <w:rPr>
          <w:sz w:val="24"/>
          <w:szCs w:val="24"/>
        </w:rPr>
        <w:t>R J E Š E N J E</w:t>
      </w:r>
    </w:p>
    <w:p w:rsidRDefault="00E25754" w:rsidP="00FD0757" w:rsidR="00E25754">
      <w:pPr>
        <w:rPr>
          <w:sz w:val="24"/>
          <w:szCs w:val="24"/>
        </w:rPr>
      </w:pPr>
    </w:p>
    <w:p w:rsidRDefault="00E25754" w:rsidP="00E25754" w:rsidR="002C6303">
      <w:pPr>
        <w:jc w:val="both"/>
        <w:rPr>
          <w:sz w:val="24"/>
          <w:szCs w:val="24"/>
        </w:rPr>
      </w:pPr>
      <w:r>
        <w:rPr>
          <w:sz w:val="24"/>
          <w:szCs w:val="24"/>
        </w:rPr>
        <w:t xml:space="preserve">                Trgovački sud u Rijeci po</w:t>
      </w:r>
      <w:r w:rsidRPr="00FB0658">
        <w:rPr>
          <w:sz w:val="24"/>
          <w:szCs w:val="24"/>
        </w:rPr>
        <w:t xml:space="preserve"> </w:t>
      </w:r>
      <w:r>
        <w:rPr>
          <w:sz w:val="24"/>
          <w:szCs w:val="24"/>
        </w:rPr>
        <w:t xml:space="preserve">stečajnoj sutkinji Emi Brdovčak, odlučujući </w:t>
      </w:r>
      <w:r w:rsidR="00B372F3">
        <w:rPr>
          <w:sz w:val="24"/>
          <w:szCs w:val="24"/>
        </w:rPr>
        <w:t xml:space="preserve">u postupku </w:t>
      </w:r>
      <w:r w:rsidR="00301E41">
        <w:rPr>
          <w:sz w:val="24"/>
          <w:szCs w:val="24"/>
        </w:rPr>
        <w:t>po</w:t>
      </w:r>
      <w:r w:rsidR="00E93E9F">
        <w:rPr>
          <w:sz w:val="24"/>
          <w:szCs w:val="24"/>
        </w:rPr>
        <w:t xml:space="preserve">vodom prijedloga predlagatelja Đurđe Klepac </w:t>
      </w:r>
      <w:r w:rsidR="006819E5">
        <w:rPr>
          <w:sz w:val="24"/>
          <w:szCs w:val="24"/>
        </w:rPr>
        <w:t>iz Gerova, Partizanska 3, OIB: 02648025139 i dr.</w:t>
      </w:r>
      <w:r w:rsidR="00301E41">
        <w:rPr>
          <w:sz w:val="24"/>
          <w:szCs w:val="24"/>
        </w:rPr>
        <w:t xml:space="preserve">, </w:t>
      </w:r>
      <w:r w:rsidR="00184D51">
        <w:rPr>
          <w:sz w:val="24"/>
          <w:szCs w:val="24"/>
        </w:rPr>
        <w:t xml:space="preserve">za otvaranje stečajnog postupka </w:t>
      </w:r>
      <w:r>
        <w:rPr>
          <w:sz w:val="24"/>
          <w:szCs w:val="24"/>
        </w:rPr>
        <w:t xml:space="preserve">nad </w:t>
      </w:r>
      <w:r w:rsidR="00AF45AE">
        <w:rPr>
          <w:sz w:val="24"/>
          <w:szCs w:val="24"/>
        </w:rPr>
        <w:t>dužnikom</w:t>
      </w:r>
      <w:r w:rsidR="006819E5">
        <w:rPr>
          <w:sz w:val="24"/>
          <w:szCs w:val="24"/>
        </w:rPr>
        <w:t xml:space="preserve"> FINVEST CORP d.d. Čabar, Ivana Gorana Kovačića 24, OIB: 40819225982, 15. rujna 2015.</w:t>
      </w:r>
      <w:r w:rsidR="00301E41">
        <w:rPr>
          <w:sz w:val="24"/>
          <w:szCs w:val="24"/>
        </w:rPr>
        <w:t xml:space="preserve">, </w:t>
      </w:r>
    </w:p>
    <w:p w:rsidRDefault="00301E41" w:rsidP="00E25754" w:rsidR="00301E41" w:rsidRPr="00FB0658">
      <w:pPr>
        <w:jc w:val="both"/>
        <w:rPr>
          <w:sz w:val="24"/>
          <w:szCs w:val="24"/>
        </w:rPr>
      </w:pPr>
    </w:p>
    <w:p w:rsidRDefault="00FD0757" w:rsidP="00E25754" w:rsidR="00B372F3">
      <w:pPr>
        <w:jc w:val="center"/>
        <w:rPr>
          <w:sz w:val="24"/>
          <w:szCs w:val="24"/>
        </w:rPr>
      </w:pPr>
      <w:r w:rsidRPr="00E25754">
        <w:rPr>
          <w:sz w:val="24"/>
          <w:szCs w:val="24"/>
        </w:rPr>
        <w:t xml:space="preserve">r i j e š i o </w:t>
      </w:r>
      <w:r w:rsidR="00210564" w:rsidRPr="00E25754">
        <w:rPr>
          <w:sz w:val="24"/>
          <w:szCs w:val="24"/>
        </w:rPr>
        <w:t xml:space="preserve"> </w:t>
      </w:r>
      <w:r w:rsidRPr="00E25754">
        <w:rPr>
          <w:sz w:val="24"/>
          <w:szCs w:val="24"/>
        </w:rPr>
        <w:t xml:space="preserve"> j e</w:t>
      </w:r>
    </w:p>
    <w:p w:rsidRDefault="00B372F3" w:rsidP="00E25754" w:rsidR="00B372F3">
      <w:pPr>
        <w:jc w:val="center"/>
        <w:rPr>
          <w:sz w:val="24"/>
          <w:szCs w:val="24"/>
        </w:rPr>
      </w:pPr>
    </w:p>
    <w:p w:rsidRDefault="00AF45AE" w:rsidP="00912A2D" w:rsidR="00B372F3">
      <w:pPr>
        <w:ind w:firstLine="360"/>
        <w:jc w:val="both"/>
        <w:rPr>
          <w:sz w:val="24"/>
          <w:szCs w:val="24"/>
        </w:rPr>
      </w:pPr>
      <w:r>
        <w:rPr>
          <w:sz w:val="24"/>
          <w:szCs w:val="24"/>
        </w:rPr>
        <w:tab/>
      </w:r>
      <w:r w:rsidR="00B372F3">
        <w:rPr>
          <w:sz w:val="24"/>
          <w:szCs w:val="24"/>
        </w:rPr>
        <w:t xml:space="preserve">Nastavlja se postupak u ovoj pravnoj stvari. </w:t>
      </w:r>
    </w:p>
    <w:p w:rsidRDefault="00AF45AE" w:rsidP="00912A2D" w:rsidR="00AF45AE">
      <w:pPr>
        <w:ind w:firstLine="360"/>
        <w:jc w:val="both"/>
        <w:rPr>
          <w:sz w:val="24"/>
          <w:szCs w:val="24"/>
        </w:rPr>
      </w:pPr>
    </w:p>
    <w:p w:rsidRDefault="00AF45AE" w:rsidP="00AF45AE" w:rsidR="00AF45AE">
      <w:pPr>
        <w:ind w:left="360"/>
        <w:jc w:val="center"/>
        <w:rPr>
          <w:sz w:val="24"/>
          <w:szCs w:val="24"/>
        </w:rPr>
      </w:pPr>
      <w:r>
        <w:rPr>
          <w:sz w:val="24"/>
          <w:szCs w:val="24"/>
        </w:rPr>
        <w:t>Obrazloženje</w:t>
      </w:r>
    </w:p>
    <w:p w:rsidRDefault="00AF45AE" w:rsidP="00E25754" w:rsidR="00AF45AE">
      <w:pPr>
        <w:ind w:left="360"/>
        <w:jc w:val="both"/>
        <w:rPr>
          <w:sz w:val="24"/>
          <w:szCs w:val="24"/>
        </w:rPr>
      </w:pPr>
    </w:p>
    <w:p w:rsidRDefault="00AF45AE" w:rsidP="00912A2D" w:rsidR="006819E5">
      <w:pPr>
        <w:jc w:val="both"/>
        <w:rPr>
          <w:sz w:val="24"/>
          <w:szCs w:val="24"/>
        </w:rPr>
      </w:pPr>
      <w:r>
        <w:rPr>
          <w:sz w:val="24"/>
          <w:szCs w:val="24"/>
        </w:rPr>
        <w:tab/>
      </w:r>
      <w:r w:rsidR="00B372F3">
        <w:rPr>
          <w:sz w:val="24"/>
          <w:szCs w:val="24"/>
        </w:rPr>
        <w:t xml:space="preserve">Rješenjem ovog suda </w:t>
      </w:r>
      <w:r w:rsidR="006819E5">
        <w:rPr>
          <w:sz w:val="24"/>
          <w:szCs w:val="24"/>
        </w:rPr>
        <w:t xml:space="preserve">poslovni broj St- 319/14-2 od 10. </w:t>
      </w:r>
      <w:r w:rsidR="00817C6D">
        <w:rPr>
          <w:sz w:val="24"/>
          <w:szCs w:val="24"/>
        </w:rPr>
        <w:t>p</w:t>
      </w:r>
      <w:r w:rsidR="006819E5">
        <w:rPr>
          <w:sz w:val="24"/>
          <w:szCs w:val="24"/>
        </w:rPr>
        <w:t xml:space="preserve">rosinca 2014. </w:t>
      </w:r>
      <w:r w:rsidR="00817C6D">
        <w:rPr>
          <w:sz w:val="24"/>
          <w:szCs w:val="24"/>
        </w:rPr>
        <w:t>u</w:t>
      </w:r>
      <w:r w:rsidR="006819E5">
        <w:rPr>
          <w:sz w:val="24"/>
          <w:szCs w:val="24"/>
        </w:rPr>
        <w:t xml:space="preserve">tvrđeno je da je ovaj postupak prekinut </w:t>
      </w:r>
      <w:r w:rsidR="00301E41">
        <w:rPr>
          <w:sz w:val="24"/>
          <w:szCs w:val="24"/>
        </w:rPr>
        <w:t xml:space="preserve">te je riješeno da će se postupak nastaviti nakon pravomoćne odluke </w:t>
      </w:r>
      <w:r w:rsidR="00B372F3">
        <w:rPr>
          <w:sz w:val="24"/>
          <w:szCs w:val="24"/>
        </w:rPr>
        <w:t xml:space="preserve">o </w:t>
      </w:r>
      <w:r w:rsidR="006819E5">
        <w:rPr>
          <w:sz w:val="24"/>
          <w:szCs w:val="24"/>
        </w:rPr>
        <w:t xml:space="preserve">prijedlogu za otvaranje stečajnog postupka nad dužnikom koji se vodi pred ovim sudom pod poslovnim brojem St-318/14. </w:t>
      </w:r>
    </w:p>
    <w:p w:rsidRDefault="00B372F3" w:rsidP="00912A2D" w:rsidR="006819E5">
      <w:pPr>
        <w:jc w:val="both"/>
        <w:rPr>
          <w:sz w:val="24"/>
          <w:szCs w:val="24"/>
        </w:rPr>
      </w:pPr>
      <w:r>
        <w:rPr>
          <w:sz w:val="24"/>
          <w:szCs w:val="24"/>
        </w:rPr>
        <w:tab/>
      </w:r>
      <w:r w:rsidR="006819E5">
        <w:rPr>
          <w:sz w:val="24"/>
          <w:szCs w:val="24"/>
        </w:rPr>
        <w:t>10</w:t>
      </w:r>
      <w:r>
        <w:rPr>
          <w:sz w:val="24"/>
          <w:szCs w:val="24"/>
        </w:rPr>
        <w:t xml:space="preserve">. </w:t>
      </w:r>
      <w:r w:rsidR="006819E5">
        <w:rPr>
          <w:sz w:val="24"/>
          <w:szCs w:val="24"/>
        </w:rPr>
        <w:t>ožujka 2015</w:t>
      </w:r>
      <w:r>
        <w:rPr>
          <w:sz w:val="24"/>
          <w:szCs w:val="24"/>
        </w:rPr>
        <w:t>. ovaj sud je donio rješenje poslovni broj St-</w:t>
      </w:r>
      <w:r w:rsidR="006819E5">
        <w:rPr>
          <w:sz w:val="24"/>
          <w:szCs w:val="24"/>
        </w:rPr>
        <w:t>318/14</w:t>
      </w:r>
      <w:r>
        <w:rPr>
          <w:sz w:val="24"/>
          <w:szCs w:val="24"/>
        </w:rPr>
        <w:t xml:space="preserve"> kojim je </w:t>
      </w:r>
      <w:r w:rsidR="006819E5">
        <w:rPr>
          <w:sz w:val="24"/>
          <w:szCs w:val="24"/>
        </w:rPr>
        <w:t xml:space="preserve">odbacio prijedlog za pokretanje stečajnog postupka </w:t>
      </w:r>
      <w:r>
        <w:rPr>
          <w:sz w:val="24"/>
          <w:szCs w:val="24"/>
        </w:rPr>
        <w:t xml:space="preserve">nad ovim dužnikom te je navedeno rješenje postalo pravomoćno </w:t>
      </w:r>
      <w:r w:rsidR="006819E5">
        <w:rPr>
          <w:sz w:val="24"/>
          <w:szCs w:val="24"/>
        </w:rPr>
        <w:t>26</w:t>
      </w:r>
      <w:r>
        <w:rPr>
          <w:sz w:val="24"/>
          <w:szCs w:val="24"/>
        </w:rPr>
        <w:t xml:space="preserve">. </w:t>
      </w:r>
      <w:r w:rsidR="006819E5">
        <w:rPr>
          <w:sz w:val="24"/>
          <w:szCs w:val="24"/>
        </w:rPr>
        <w:t>ožujka 2015</w:t>
      </w:r>
      <w:r>
        <w:rPr>
          <w:sz w:val="24"/>
          <w:szCs w:val="24"/>
        </w:rPr>
        <w:t>.</w:t>
      </w:r>
      <w:r w:rsidR="0052721F">
        <w:rPr>
          <w:sz w:val="24"/>
          <w:szCs w:val="24"/>
        </w:rPr>
        <w:t xml:space="preserve"> </w:t>
      </w:r>
    </w:p>
    <w:p w:rsidRDefault="006819E5" w:rsidP="006819E5" w:rsidR="003C660E">
      <w:pPr>
        <w:ind w:firstLine="720"/>
        <w:jc w:val="both"/>
        <w:rPr>
          <w:sz w:val="24"/>
          <w:szCs w:val="24"/>
        </w:rPr>
      </w:pPr>
      <w:r>
        <w:rPr>
          <w:sz w:val="24"/>
          <w:szCs w:val="24"/>
        </w:rPr>
        <w:t>Pravomoćnošću</w:t>
      </w:r>
      <w:r w:rsidR="0052721F">
        <w:rPr>
          <w:sz w:val="24"/>
          <w:szCs w:val="24"/>
        </w:rPr>
        <w:t xml:space="preserve"> </w:t>
      </w:r>
      <w:r w:rsidR="003C660E">
        <w:rPr>
          <w:sz w:val="24"/>
          <w:szCs w:val="24"/>
        </w:rPr>
        <w:t>rješenja donesen</w:t>
      </w:r>
      <w:r>
        <w:rPr>
          <w:sz w:val="24"/>
          <w:szCs w:val="24"/>
        </w:rPr>
        <w:t>og</w:t>
      </w:r>
      <w:r w:rsidR="003C660E">
        <w:rPr>
          <w:sz w:val="24"/>
          <w:szCs w:val="24"/>
        </w:rPr>
        <w:t xml:space="preserve"> povodom prije </w:t>
      </w:r>
      <w:r w:rsidR="00B372F3">
        <w:rPr>
          <w:sz w:val="24"/>
          <w:szCs w:val="24"/>
        </w:rPr>
        <w:t>zaprimljen</w:t>
      </w:r>
      <w:r>
        <w:rPr>
          <w:sz w:val="24"/>
          <w:szCs w:val="24"/>
        </w:rPr>
        <w:t>og</w:t>
      </w:r>
      <w:r w:rsidR="00B372F3">
        <w:rPr>
          <w:sz w:val="24"/>
          <w:szCs w:val="24"/>
        </w:rPr>
        <w:t xml:space="preserve"> prijedloga za otvaranje stečajnog postupka nad ovim dužnikom</w:t>
      </w:r>
      <w:r w:rsidR="003C660E">
        <w:rPr>
          <w:sz w:val="24"/>
          <w:szCs w:val="24"/>
        </w:rPr>
        <w:t>,</w:t>
      </w:r>
      <w:r w:rsidR="00B372F3">
        <w:rPr>
          <w:sz w:val="24"/>
          <w:szCs w:val="24"/>
        </w:rPr>
        <w:t xml:space="preserve"> </w:t>
      </w:r>
      <w:r w:rsidR="003C660E">
        <w:rPr>
          <w:sz w:val="24"/>
          <w:szCs w:val="24"/>
        </w:rPr>
        <w:t xml:space="preserve">riješeno je i prethodno pitanje o kojem ovisi dalje postupanje suda u ovom predmetu (čl. 12. st. 1. Zakona o parničnom postupku ("Narodne novine" broj 53/91, 91/92, 112/99, 88/01, 117/03, 88/05, 02/07, 84/08, 96/08, 123/08, 57/11, 148/11, 25/13; dalje ZPP). </w:t>
      </w:r>
    </w:p>
    <w:p w:rsidRDefault="003C660E" w:rsidP="00912A2D" w:rsidR="00B372F3">
      <w:pPr>
        <w:jc w:val="both"/>
        <w:rPr>
          <w:sz w:val="24"/>
          <w:szCs w:val="24"/>
        </w:rPr>
      </w:pPr>
      <w:r>
        <w:rPr>
          <w:sz w:val="24"/>
          <w:szCs w:val="24"/>
        </w:rPr>
        <w:tab/>
        <w:t xml:space="preserve">Zato su </w:t>
      </w:r>
      <w:r w:rsidR="00B372F3">
        <w:rPr>
          <w:sz w:val="24"/>
          <w:szCs w:val="24"/>
        </w:rPr>
        <w:t xml:space="preserve">se </w:t>
      </w:r>
      <w:r>
        <w:rPr>
          <w:sz w:val="24"/>
          <w:szCs w:val="24"/>
        </w:rPr>
        <w:t xml:space="preserve">stekli </w:t>
      </w:r>
      <w:r w:rsidR="00B372F3">
        <w:rPr>
          <w:sz w:val="24"/>
          <w:szCs w:val="24"/>
        </w:rPr>
        <w:t>uvjeti za nastavak ovog postupka u skladu s odredbom čl. 215. st. 3.</w:t>
      </w:r>
      <w:r>
        <w:rPr>
          <w:sz w:val="24"/>
          <w:szCs w:val="24"/>
        </w:rPr>
        <w:t xml:space="preserve"> ZPP-a </w:t>
      </w:r>
      <w:r w:rsidR="00B372F3">
        <w:rPr>
          <w:sz w:val="24"/>
          <w:szCs w:val="24"/>
        </w:rPr>
        <w:t xml:space="preserve"> u vezi s čl. 6. Stečajnog zakona (</w:t>
      </w:r>
      <w:r w:rsidR="00B372F3" w:rsidRPr="00351001">
        <w:rPr>
          <w:sz w:val="24"/>
          <w:szCs w:val="24"/>
        </w:rPr>
        <w:t>"Narodne novine" 44/96, 29/99, 129/00, 123/03, 82/06, 116/10, 25/12, 133/12; dalje SZ)</w:t>
      </w:r>
      <w:r>
        <w:rPr>
          <w:sz w:val="24"/>
          <w:szCs w:val="24"/>
        </w:rPr>
        <w:t xml:space="preserve"> te je riješeno kao u izreci.</w:t>
      </w:r>
    </w:p>
    <w:p w:rsidRDefault="003C660E" w:rsidP="00912A2D" w:rsidR="003C660E">
      <w:pPr>
        <w:jc w:val="both"/>
        <w:rPr>
          <w:sz w:val="24"/>
          <w:szCs w:val="24"/>
        </w:rPr>
      </w:pPr>
    </w:p>
    <w:p w:rsidRDefault="00977238" w:rsidP="00FD0757" w:rsidR="00FD0757" w:rsidRPr="00BC44BE">
      <w:pPr>
        <w:jc w:val="center"/>
        <w:rPr>
          <w:sz w:val="24"/>
          <w:szCs w:val="24"/>
        </w:rPr>
      </w:pPr>
      <w:r w:rsidRPr="00BC44BE">
        <w:rPr>
          <w:sz w:val="24"/>
          <w:szCs w:val="24"/>
        </w:rPr>
        <w:t xml:space="preserve">U </w:t>
      </w:r>
      <w:r w:rsidR="009B75B3">
        <w:rPr>
          <w:sz w:val="24"/>
          <w:szCs w:val="24"/>
        </w:rPr>
        <w:t>Rijeci</w:t>
      </w:r>
      <w:r w:rsidRPr="00BC44BE">
        <w:rPr>
          <w:sz w:val="24"/>
          <w:szCs w:val="24"/>
        </w:rPr>
        <w:t xml:space="preserve"> </w:t>
      </w:r>
      <w:r w:rsidR="006819E5">
        <w:rPr>
          <w:sz w:val="24"/>
          <w:szCs w:val="24"/>
        </w:rPr>
        <w:t>15</w:t>
      </w:r>
      <w:r w:rsidR="004E2783" w:rsidRPr="00BC44BE">
        <w:rPr>
          <w:sz w:val="24"/>
          <w:szCs w:val="24"/>
        </w:rPr>
        <w:t xml:space="preserve">. </w:t>
      </w:r>
      <w:r w:rsidR="006819E5">
        <w:rPr>
          <w:sz w:val="24"/>
          <w:szCs w:val="24"/>
        </w:rPr>
        <w:t xml:space="preserve">rujna </w:t>
      </w:r>
      <w:r w:rsidR="004E2783" w:rsidRPr="00BC44BE">
        <w:rPr>
          <w:sz w:val="24"/>
          <w:szCs w:val="24"/>
        </w:rPr>
        <w:t>20</w:t>
      </w:r>
      <w:r w:rsidR="002223CA">
        <w:rPr>
          <w:sz w:val="24"/>
          <w:szCs w:val="24"/>
        </w:rPr>
        <w:t>1</w:t>
      </w:r>
      <w:r w:rsidR="009B75B3">
        <w:rPr>
          <w:sz w:val="24"/>
          <w:szCs w:val="24"/>
        </w:rPr>
        <w:t>5</w:t>
      </w:r>
      <w:r w:rsidR="006819E5">
        <w:rPr>
          <w:sz w:val="24"/>
          <w:szCs w:val="24"/>
        </w:rPr>
        <w:t xml:space="preserve">. </w:t>
      </w:r>
    </w:p>
    <w:p w:rsidRDefault="00FD0757" w:rsidP="00FD0757" w:rsidR="00FD0757" w:rsidRPr="00BC44BE">
      <w:pPr>
        <w:jc w:val="center"/>
        <w:rPr>
          <w:sz w:val="24"/>
          <w:szCs w:val="24"/>
        </w:rPr>
      </w:pPr>
      <w:r w:rsidRPr="00BC44BE">
        <w:rPr>
          <w:sz w:val="24"/>
          <w:szCs w:val="24"/>
        </w:rPr>
        <w:t xml:space="preserve"> </w:t>
      </w:r>
    </w:p>
    <w:p w:rsidRDefault="00325DE2" w:rsidP="000169EA" w:rsidR="00FD0757">
      <w:pPr>
        <w:ind w:firstLine="708" w:left="5052"/>
        <w:jc w:val="center"/>
        <w:rPr>
          <w:sz w:val="24"/>
          <w:szCs w:val="24"/>
        </w:rPr>
      </w:pPr>
      <w:r w:rsidRPr="00BC44BE">
        <w:rPr>
          <w:sz w:val="24"/>
          <w:szCs w:val="24"/>
        </w:rPr>
        <w:t xml:space="preserve">  </w:t>
      </w:r>
      <w:r w:rsidR="00FD0757" w:rsidRPr="00BC44BE">
        <w:rPr>
          <w:sz w:val="24"/>
          <w:szCs w:val="24"/>
        </w:rPr>
        <w:t>S</w:t>
      </w:r>
      <w:r w:rsidR="009B75B3">
        <w:rPr>
          <w:sz w:val="24"/>
          <w:szCs w:val="24"/>
        </w:rPr>
        <w:t>tečajna sutkinja</w:t>
      </w:r>
      <w:r w:rsidR="00FD0757" w:rsidRPr="00BC44BE">
        <w:rPr>
          <w:sz w:val="24"/>
          <w:szCs w:val="24"/>
        </w:rPr>
        <w:t xml:space="preserve"> </w:t>
      </w:r>
    </w:p>
    <w:p w:rsidRDefault="009B75B3" w:rsidP="000169EA" w:rsidR="00D919D8" w:rsidRPr="00BC44BE">
      <w:pPr>
        <w:ind w:firstLine="708" w:left="5052"/>
        <w:jc w:val="center"/>
        <w:rPr>
          <w:sz w:val="24"/>
          <w:szCs w:val="24"/>
        </w:rPr>
      </w:pPr>
      <w:r>
        <w:rPr>
          <w:sz w:val="24"/>
          <w:szCs w:val="24"/>
        </w:rPr>
        <w:t xml:space="preserve">Ema Brdovčak </w:t>
      </w:r>
    </w:p>
    <w:p w:rsidRDefault="00D919D8" w:rsidP="000169EA" w:rsidR="00D919D8">
      <w:pPr>
        <w:ind w:firstLine="708" w:left="5052"/>
        <w:jc w:val="center"/>
        <w:rPr>
          <w:sz w:val="24"/>
          <w:szCs w:val="24"/>
        </w:rPr>
      </w:pPr>
    </w:p>
    <w:p w:rsidRDefault="008D3CF7" w:rsidP="00FD0757" w:rsidR="008D3CF7">
      <w:pPr>
        <w:rPr>
          <w:sz w:val="24"/>
          <w:szCs w:val="24"/>
        </w:rPr>
      </w:pPr>
    </w:p>
    <w:p w:rsidRDefault="008D3CF7" w:rsidP="00FD0757" w:rsidR="008D3CF7">
      <w:pPr>
        <w:rPr>
          <w:sz w:val="24"/>
          <w:szCs w:val="24"/>
        </w:rPr>
      </w:pPr>
    </w:p>
    <w:p w:rsidRDefault="00FD0757" w:rsidP="00FD0757" w:rsidR="00FD0757" w:rsidRPr="00BC44BE">
      <w:pPr>
        <w:rPr>
          <w:sz w:val="24"/>
          <w:szCs w:val="24"/>
        </w:rPr>
      </w:pPr>
      <w:r w:rsidRPr="00BC44BE">
        <w:rPr>
          <w:sz w:val="24"/>
          <w:szCs w:val="24"/>
        </w:rPr>
        <w:t>UPUTA O PRAVNOM LIJEKU</w:t>
      </w:r>
    </w:p>
    <w:p w:rsidRDefault="00D15DDE" w:rsidP="008D3CF7" w:rsidR="00D15DDE" w:rsidRPr="00070FF4">
      <w:pPr>
        <w:pStyle w:val="Podnaslov"/>
        <w:rPr>
          <w:rFonts w:hAnsi="Times New Roman" w:ascii="Times New Roman"/>
          <w:b w:val="false"/>
          <w:color w:val="auto"/>
          <w:szCs w:val="24"/>
        </w:rPr>
      </w:pPr>
      <w:r>
        <w:rPr>
          <w:rFonts w:hAnsi="Times New Roman" w:ascii="Times New Roman"/>
          <w:b w:val="false"/>
          <w:color w:val="auto"/>
          <w:szCs w:val="24"/>
        </w:rPr>
        <w:t>P</w:t>
      </w:r>
      <w:r w:rsidRPr="00070FF4">
        <w:rPr>
          <w:rFonts w:hAnsi="Times New Roman" w:ascii="Times New Roman"/>
          <w:b w:val="false"/>
          <w:color w:val="auto"/>
          <w:szCs w:val="24"/>
        </w:rPr>
        <w:t>rotiv</w:t>
      </w:r>
      <w:r>
        <w:rPr>
          <w:rFonts w:hAnsi="Times New Roman" w:ascii="Times New Roman"/>
          <w:b w:val="false"/>
          <w:color w:val="auto"/>
          <w:szCs w:val="24"/>
        </w:rPr>
        <w:t xml:space="preserve"> o</w:t>
      </w:r>
      <w:r w:rsidRPr="00070FF4">
        <w:rPr>
          <w:rFonts w:hAnsi="Times New Roman" w:ascii="Times New Roman"/>
          <w:b w:val="false"/>
          <w:color w:val="auto"/>
          <w:szCs w:val="24"/>
        </w:rPr>
        <w:t>vog r</w:t>
      </w:r>
      <w:r>
        <w:rPr>
          <w:rFonts w:hAnsi="Times New Roman" w:ascii="Times New Roman"/>
          <w:b w:val="false"/>
          <w:color w:val="auto"/>
          <w:szCs w:val="24"/>
        </w:rPr>
        <w:t xml:space="preserve">ješenja  </w:t>
      </w:r>
      <w:r w:rsidRPr="00070FF4">
        <w:rPr>
          <w:rFonts w:hAnsi="Times New Roman" w:ascii="Times New Roman"/>
          <w:b w:val="false"/>
          <w:color w:val="auto"/>
          <w:szCs w:val="24"/>
        </w:rPr>
        <w:t xml:space="preserve">dopuštena </w:t>
      </w:r>
      <w:r>
        <w:rPr>
          <w:rFonts w:hAnsi="Times New Roman" w:ascii="Times New Roman"/>
          <w:b w:val="false"/>
          <w:color w:val="auto"/>
          <w:szCs w:val="24"/>
        </w:rPr>
        <w:t xml:space="preserve">je žalba u roku od </w:t>
      </w:r>
      <w:r w:rsidR="00B372F3">
        <w:rPr>
          <w:rFonts w:hAnsi="Times New Roman" w:ascii="Times New Roman"/>
          <w:b w:val="false"/>
          <w:color w:val="auto"/>
          <w:szCs w:val="24"/>
        </w:rPr>
        <w:t>8</w:t>
      </w:r>
      <w:r>
        <w:rPr>
          <w:rFonts w:hAnsi="Times New Roman" w:ascii="Times New Roman"/>
          <w:b w:val="false"/>
          <w:color w:val="auto"/>
          <w:szCs w:val="24"/>
        </w:rPr>
        <w:t xml:space="preserve"> dana. Žalba se podnosi ovom sudu u dva istovjetna primjerka, a o  žalbi odlučuje Visoki trgovački sud Republike Hrvatske. </w:t>
      </w:r>
      <w:r w:rsidRPr="00070FF4">
        <w:rPr>
          <w:rFonts w:hAnsi="Times New Roman" w:ascii="Times New Roman"/>
          <w:b w:val="false"/>
          <w:color w:val="auto"/>
          <w:szCs w:val="24"/>
        </w:rPr>
        <w:t xml:space="preserve">     </w:t>
      </w:r>
    </w:p>
    <w:p w:rsidRDefault="00EE3195" w:rsidP="00E84734" w:rsidR="006819E5">
      <w:pPr>
        <w:rPr>
          <w:sz w:val="24"/>
          <w:szCs w:val="24"/>
        </w:rPr>
      </w:pPr>
      <w:r w:rsidRPr="00BC44BE">
        <w:rPr>
          <w:sz w:val="24"/>
          <w:szCs w:val="24"/>
        </w:rPr>
        <w:lastRenderedPageBreak/>
        <w:tab/>
      </w:r>
    </w:p>
    <w:p w:rsidRDefault="008D3CF7" w:rsidP="00E84734" w:rsidR="008D3CF7">
      <w:pPr>
        <w:rPr>
          <w:sz w:val="24"/>
          <w:szCs w:val="24"/>
        </w:rPr>
      </w:pPr>
    </w:p>
    <w:p w:rsidRDefault="008D3CF7" w:rsidP="00E84734" w:rsidR="008D3CF7">
      <w:pPr>
        <w:rPr>
          <w:sz w:val="24"/>
          <w:szCs w:val="24"/>
        </w:rPr>
      </w:pPr>
    </w:p>
    <w:p w:rsidRDefault="008D3CF7" w:rsidP="00E84734" w:rsidR="008D3CF7">
      <w:pPr>
        <w:rPr>
          <w:sz w:val="24"/>
          <w:szCs w:val="24"/>
        </w:rPr>
      </w:pPr>
    </w:p>
    <w:p w:rsidRDefault="00CF6D4D" w:rsidP="00E84734" w:rsidR="00E84734" w:rsidRPr="00BC44BE">
      <w:pPr>
        <w:rPr>
          <w:sz w:val="24"/>
          <w:szCs w:val="24"/>
        </w:rPr>
      </w:pPr>
      <w:r>
        <w:rPr>
          <w:sz w:val="24"/>
          <w:szCs w:val="24"/>
        </w:rPr>
        <w:t>D</w:t>
      </w:r>
      <w:r w:rsidR="00E84734" w:rsidRPr="00BC44BE">
        <w:rPr>
          <w:sz w:val="24"/>
          <w:szCs w:val="24"/>
        </w:rPr>
        <w:t>NA:</w:t>
      </w:r>
    </w:p>
    <w:p w:rsidRDefault="006819E5" w:rsidP="00E84734" w:rsidR="006819E5">
      <w:pPr>
        <w:numPr>
          <w:ilvl w:val="0"/>
          <w:numId w:val="3"/>
        </w:numPr>
        <w:rPr>
          <w:sz w:val="24"/>
          <w:szCs w:val="24"/>
        </w:rPr>
      </w:pPr>
      <w:r>
        <w:rPr>
          <w:sz w:val="24"/>
          <w:szCs w:val="24"/>
        </w:rPr>
        <w:t>e-oglasna ploča</w:t>
      </w:r>
    </w:p>
    <w:p w:rsidRDefault="006819E5" w:rsidP="00E84734" w:rsidR="00B372F3" w:rsidRPr="00BC44BE">
      <w:pPr>
        <w:numPr>
          <w:ilvl w:val="0"/>
          <w:numId w:val="3"/>
        </w:numPr>
        <w:rPr>
          <w:sz w:val="24"/>
          <w:szCs w:val="24"/>
        </w:rPr>
      </w:pPr>
      <w:r>
        <w:rPr>
          <w:sz w:val="24"/>
          <w:szCs w:val="24"/>
        </w:rPr>
        <w:t>kalendar-20 dana (po pravomoćnosti rješenja pokrenuti prethodni postupak)</w:t>
      </w:r>
    </w:p>
    <w:sectPr w:rsidSect="00A6561E" w:rsidR="00B372F3" w:rsidRPr="00BC44BE">
      <w:headerReference w:type="default" r:id="rId10"/>
      <w:footerReference w:type="default" r:id="rId11"/>
      <w:headerReference w:type="first" r:id="rId12"/>
      <w:pgSz w:code="1" w:h="15840" w:w="12240"/>
      <w:pgMar w:gutter="0" w:footer="709" w:header="709" w:left="1622" w:bottom="1361" w:right="1622"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3E0" w:rsidR="00E573E0">
      <w:r>
        <w:separator/>
      </w:r>
    </w:p>
  </w:endnote>
  <w:endnote w:id="0" w:type="continuationSeparator">
    <w:p w:rsidRDefault="00E573E0" w:rsidR="00E57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511D" w:rsidR="00F9511D">
    <w:pPr>
      <w:pStyle w:val="Podnoje"/>
      <w:jc w:val="center"/>
    </w:pPr>
    <w:r>
      <w:fldChar w:fldCharType="begin"/>
    </w:r>
    <w:r>
      <w:instrText>PAGE   \* MERGEFORMAT</w:instrText>
    </w:r>
    <w:r>
      <w:fldChar w:fldCharType="separate"/>
    </w:r>
    <w:r w:rsidR="001F5CDD">
      <w:rPr>
        <w:noProof/>
      </w:rPr>
      <w:t>2</w:t>
    </w:r>
    <w:r>
      <w:fldChar w:fldCharType="end"/>
    </w:r>
  </w:p>
  <w:p w:rsidRDefault="00F9511D" w:rsidR="00F9511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3E0" w:rsidR="00E573E0">
      <w:r>
        <w:separator/>
      </w:r>
    </w:p>
  </w:footnote>
  <w:footnote w:id="0" w:type="continuationSeparator">
    <w:p w:rsidRDefault="00E573E0" w:rsidR="00E57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EB3" w:rsidR="00CD7EB3" w:rsidRPr="00210564">
    <w:pPr>
      <w:pStyle w:val="Zaglavlje"/>
      <w:rPr>
        <w:sz w:val="24"/>
        <w:szCs w:val="24"/>
      </w:rPr>
    </w:pPr>
    <w:r w:rsidRPr="00210564">
      <w:rPr>
        <w:sz w:val="24"/>
        <w:szCs w:val="24"/>
      </w:rPr>
      <w:tab/>
    </w:r>
    <w:r w:rsidRPr="00210564">
      <w:rPr>
        <w:sz w:val="24"/>
        <w:szCs w:val="24"/>
      </w:rPr>
      <w:tab/>
    </w:r>
    <w:r w:rsidR="00E93E9F" w:rsidRPr="00E93E9F">
      <w:rPr>
        <w:sz w:val="24"/>
        <w:szCs w:val="24"/>
      </w:rPr>
      <w:t>8 St-</w:t>
    </w:r>
    <w:r w:rsidR="008D3CF7">
      <w:rPr>
        <w:sz w:val="24"/>
        <w:szCs w:val="24"/>
      </w:rPr>
      <w:t>131</w:t>
    </w:r>
    <w:r w:rsidR="00E93E9F" w:rsidRPr="00E93E9F">
      <w:rPr>
        <w:sz w:val="24"/>
        <w:szCs w:val="24"/>
      </w:rPr>
      <w:t>/1</w:t>
    </w:r>
    <w:r w:rsidR="008D3CF7">
      <w:rPr>
        <w:sz w:val="24"/>
        <w:szCs w:val="24"/>
      </w:rPr>
      <w:t>5</w:t>
    </w:r>
    <w:r w:rsidR="00E93E9F" w:rsidRPr="00E93E9F">
      <w:rPr>
        <w:sz w:val="24"/>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3E9F" w:rsidR="00E93E9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95AECDD6"/>
    <w:lvl w:tplc="26005B02" w:ilvl="0">
      <w:start w:val="1"/>
      <w:numFmt w:val="upperRoman"/>
      <w:lvlText w:val="%1."/>
      <w:lvlJc w:val="right"/>
      <w:pPr>
        <w:tabs>
          <w:tab w:pos="540" w:val="num"/>
        </w:tabs>
        <w:ind w:hanging="180" w:left="540"/>
      </w:pPr>
      <w:rPr>
        <w:rFonts w:hint="default"/>
        <w:b w:val="false"/>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67F35B6"/>
    <w:multiLevelType w:val="hybridMultilevel"/>
    <w:tmpl w:val="78F4CBE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
  </w:num>
  <w:num w:numId="3">
    <w:abstractNumId w:val="4"/>
  </w:num>
  <w:num w:numId="4">
    <w:abstractNumId w:val="0"/>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757"/>
    <w:rsid w:val="000169EA"/>
    <w:rsid w:val="000249F9"/>
    <w:rsid w:val="000313A6"/>
    <w:rsid w:val="00060F99"/>
    <w:rsid w:val="00062469"/>
    <w:rsid w:val="0008649B"/>
    <w:rsid w:val="000E4AE6"/>
    <w:rsid w:val="000E6E33"/>
    <w:rsid w:val="00152A99"/>
    <w:rsid w:val="00160F23"/>
    <w:rsid w:val="0018333D"/>
    <w:rsid w:val="00184D51"/>
    <w:rsid w:val="001B5B21"/>
    <w:rsid w:val="001F5CDD"/>
    <w:rsid w:val="00200303"/>
    <w:rsid w:val="00203616"/>
    <w:rsid w:val="00210564"/>
    <w:rsid w:val="002223CA"/>
    <w:rsid w:val="002261E2"/>
    <w:rsid w:val="0023554C"/>
    <w:rsid w:val="00246C54"/>
    <w:rsid w:val="00266F96"/>
    <w:rsid w:val="002937BB"/>
    <w:rsid w:val="002C1F30"/>
    <w:rsid w:val="002C6303"/>
    <w:rsid w:val="002E7538"/>
    <w:rsid w:val="00301E41"/>
    <w:rsid w:val="00325DE2"/>
    <w:rsid w:val="00352AA4"/>
    <w:rsid w:val="00370A1F"/>
    <w:rsid w:val="00382F5C"/>
    <w:rsid w:val="003C660E"/>
    <w:rsid w:val="003E4193"/>
    <w:rsid w:val="00410420"/>
    <w:rsid w:val="00446736"/>
    <w:rsid w:val="004615A6"/>
    <w:rsid w:val="00481A86"/>
    <w:rsid w:val="004E2783"/>
    <w:rsid w:val="004E5469"/>
    <w:rsid w:val="0052721F"/>
    <w:rsid w:val="005407E5"/>
    <w:rsid w:val="0059594E"/>
    <w:rsid w:val="005E263D"/>
    <w:rsid w:val="005F4540"/>
    <w:rsid w:val="00623214"/>
    <w:rsid w:val="00631842"/>
    <w:rsid w:val="00670538"/>
    <w:rsid w:val="006819E5"/>
    <w:rsid w:val="0068458A"/>
    <w:rsid w:val="006917CE"/>
    <w:rsid w:val="006A4B8A"/>
    <w:rsid w:val="006D6813"/>
    <w:rsid w:val="006E0562"/>
    <w:rsid w:val="006F6B0B"/>
    <w:rsid w:val="00707196"/>
    <w:rsid w:val="0072470D"/>
    <w:rsid w:val="007339B5"/>
    <w:rsid w:val="007A6843"/>
    <w:rsid w:val="007B3F07"/>
    <w:rsid w:val="007C287B"/>
    <w:rsid w:val="00817C6D"/>
    <w:rsid w:val="00831573"/>
    <w:rsid w:val="0086458B"/>
    <w:rsid w:val="008D3CF7"/>
    <w:rsid w:val="0090068C"/>
    <w:rsid w:val="00902A7C"/>
    <w:rsid w:val="00912A2D"/>
    <w:rsid w:val="00931797"/>
    <w:rsid w:val="00955BE3"/>
    <w:rsid w:val="00977238"/>
    <w:rsid w:val="009B75B3"/>
    <w:rsid w:val="009D7683"/>
    <w:rsid w:val="00A23413"/>
    <w:rsid w:val="00A606AD"/>
    <w:rsid w:val="00A6075A"/>
    <w:rsid w:val="00A61CCC"/>
    <w:rsid w:val="00A6561E"/>
    <w:rsid w:val="00A8300F"/>
    <w:rsid w:val="00AA066C"/>
    <w:rsid w:val="00AD61C7"/>
    <w:rsid w:val="00AF030A"/>
    <w:rsid w:val="00AF45AE"/>
    <w:rsid w:val="00B22D09"/>
    <w:rsid w:val="00B372F3"/>
    <w:rsid w:val="00B4273D"/>
    <w:rsid w:val="00B639DE"/>
    <w:rsid w:val="00B70BD0"/>
    <w:rsid w:val="00BC44BE"/>
    <w:rsid w:val="00C3282D"/>
    <w:rsid w:val="00C573BD"/>
    <w:rsid w:val="00C958C0"/>
    <w:rsid w:val="00CA308B"/>
    <w:rsid w:val="00CB0521"/>
    <w:rsid w:val="00CD21D2"/>
    <w:rsid w:val="00CD7EB3"/>
    <w:rsid w:val="00CF6D4D"/>
    <w:rsid w:val="00D15DDE"/>
    <w:rsid w:val="00D2002C"/>
    <w:rsid w:val="00D25D0C"/>
    <w:rsid w:val="00D6620A"/>
    <w:rsid w:val="00D919D8"/>
    <w:rsid w:val="00D9446C"/>
    <w:rsid w:val="00DA32FA"/>
    <w:rsid w:val="00DA63B5"/>
    <w:rsid w:val="00DB6138"/>
    <w:rsid w:val="00DB6DC2"/>
    <w:rsid w:val="00E06168"/>
    <w:rsid w:val="00E11939"/>
    <w:rsid w:val="00E25754"/>
    <w:rsid w:val="00E359EA"/>
    <w:rsid w:val="00E547D9"/>
    <w:rsid w:val="00E573E0"/>
    <w:rsid w:val="00E655E6"/>
    <w:rsid w:val="00E84734"/>
    <w:rsid w:val="00E936C7"/>
    <w:rsid w:val="00E93E9F"/>
    <w:rsid w:val="00EE3195"/>
    <w:rsid w:val="00F001EE"/>
    <w:rsid w:val="00F060B9"/>
    <w:rsid w:val="00F84875"/>
    <w:rsid w:val="00F9511D"/>
    <w:rsid w:val="00FC4BE5"/>
    <w:rsid w:val="00FC6127"/>
    <w:rsid w:val="00FD07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07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cs="Tahoma" w:hAnsi="Tahoma" w:ascii="Tahoma"/>
      <w:sz w:val="16"/>
      <w:szCs w:val="16"/>
    </w:rPr>
  </w:style>
  <w:style w:styleId="Tijeloteksta" w:type="paragraph">
    <w:name w:val="Body Text"/>
    <w:basedOn w:val="Normal"/>
    <w:rsid w:val="00623214"/>
    <w:pPr>
      <w:jc w:val="both"/>
    </w:pPr>
    <w:rPr>
      <w:sz w:val="24"/>
      <w:szCs w:val="24"/>
    </w:rPr>
  </w:style>
  <w:style w:customStyle="true"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hAnsi="Tahoma" w:ascii="Tahoma"/>
      <w:b/>
      <w:color w:val="0000FF"/>
      <w:sz w:val="24"/>
    </w:rPr>
  </w:style>
  <w:style w:customStyle="true" w:styleId="PodnaslovChar" w:type="character">
    <w:name w:val="Podnaslov Char"/>
    <w:basedOn w:val="Zadanifontodlomka"/>
    <w:link w:val="Podnaslov"/>
    <w:rsid w:val="00D15DDE"/>
    <w:rPr>
      <w:rFonts w:hAnsi="Tahoma" w:ascii="Tahoma"/>
      <w:b/>
      <w:color w:val="0000FF"/>
      <w:sz w:val="24"/>
    </w:rPr>
  </w:style>
  <w:style w:customStyle="true" w:styleId="ZaglavljeChar" w:type="character">
    <w:name w:val="Zaglavlje Char"/>
    <w:basedOn w:val="Zadanifontodlomka"/>
    <w:link w:val="Zaglavlje"/>
    <w:uiPriority w:val="99"/>
    <w:rsid w:val="00E93E9F"/>
  </w:style>
  <w:style w:styleId="Tekstrezerviranogmjesta" w:type="character">
    <w:name w:val="Placeholder Text"/>
    <w:basedOn w:val="Zadanifontodlomka"/>
    <w:uiPriority w:val="99"/>
    <w:semiHidden/>
    <w:rsid w:val="001F5CDD"/>
    <w:rPr>
      <w:color w:val="808080"/>
      <w:bdr w:space="0" w:sz="0" w:color="auto" w:val="none"/>
      <w:shd w:fill="auto" w:color="auto" w:val="clear"/>
    </w:rPr>
  </w:style>
  <w:style w:customStyle="true" w:styleId="eSPISCCParagraphDefaultFont" w:type="character">
    <w:name w:val="eSPIS_CC_Paragraph Default Font"/>
    <w:basedOn w:val="Zadanifontodlomka"/>
    <w:rsid w:val="001F5C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5CD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5C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5C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07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ascii="Tahoma" w:cs="Tahoma" w:hAnsi="Tahoma"/>
      <w:sz w:val="16"/>
      <w:szCs w:val="16"/>
    </w:rPr>
  </w:style>
  <w:style w:styleId="Tijeloteksta" w:type="paragraph">
    <w:name w:val="Body Text"/>
    <w:basedOn w:val="Normal"/>
    <w:rsid w:val="00623214"/>
    <w:pPr>
      <w:jc w:val="both"/>
    </w:pPr>
    <w:rPr>
      <w:sz w:val="24"/>
      <w:szCs w:val="24"/>
    </w:rPr>
  </w:style>
  <w:style w:customStyle="1"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ascii="Tahoma" w:hAnsi="Tahoma"/>
      <w:b/>
      <w:color w:val="0000FF"/>
      <w:sz w:val="24"/>
    </w:rPr>
  </w:style>
  <w:style w:customStyle="1" w:styleId="PodnaslovChar" w:type="character">
    <w:name w:val="Podnaslov Char"/>
    <w:basedOn w:val="Zadanifontodlomka"/>
    <w:link w:val="Podnaslov"/>
    <w:rsid w:val="00D15DDE"/>
    <w:rPr>
      <w:rFonts w:ascii="Tahoma" w:hAnsi="Tahoma"/>
      <w:b/>
      <w:color w:val="0000FF"/>
      <w:sz w:val="24"/>
    </w:rPr>
  </w:style>
  <w:style w:customStyle="1" w:styleId="ZaglavljeChar" w:type="character">
    <w:name w:val="Zaglavlje Char"/>
    <w:basedOn w:val="Zadanifontodlomka"/>
    <w:link w:val="Zaglavlje"/>
    <w:uiPriority w:val="99"/>
    <w:rsid w:val="00E93E9F"/>
  </w:style>
  <w:style w:styleId="Tekstrezerviranogmjesta" w:type="character">
    <w:name w:val="Placeholder Text"/>
    <w:basedOn w:val="Zadanifontodlomka"/>
    <w:uiPriority w:val="99"/>
    <w:semiHidden/>
    <w:rsid w:val="001F5CDD"/>
    <w:rPr>
      <w:color w:val="808080"/>
      <w:bdr w:color="auto" w:space="0" w:sz="0" w:val="none"/>
      <w:shd w:color="auto" w:fill="auto" w:val="clear"/>
    </w:rPr>
  </w:style>
  <w:style w:customStyle="1" w:styleId="eSPISCCParagraphDefaultFont" w:type="character">
    <w:name w:val="eSPIS_CC_Paragraph Default Font"/>
    <w:basedOn w:val="Zadanifontodlomka"/>
    <w:rsid w:val="001F5C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5CD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5C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5C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195858">
      <w:bodyDiv w:val="true"/>
      <w:marLeft w:val="0"/>
      <w:marRight w:val="0"/>
      <w:marTop w:val="0"/>
      <w:marBottom w:val="0"/>
      <w:divBdr>
        <w:top w:space="0" w:sz="0" w:color="auto" w:val="none"/>
        <w:left w:space="0" w:sz="0" w:color="auto" w:val="none"/>
        <w:bottom w:space="0" w:sz="0" w:color="auto" w:val="none"/>
        <w:right w:space="0" w:sz="0" w:color="auto" w:val="none"/>
      </w:divBdr>
    </w:div>
    <w:div w:id="386998494">
      <w:bodyDiv w:val="true"/>
      <w:marLeft w:val="0"/>
      <w:marRight w:val="0"/>
      <w:marTop w:val="0"/>
      <w:marBottom w:val="0"/>
      <w:divBdr>
        <w:top w:space="0" w:sz="0" w:color="auto" w:val="none"/>
        <w:left w:space="0" w:sz="0" w:color="auto" w:val="none"/>
        <w:bottom w:space="0" w:sz="0" w:color="auto" w:val="none"/>
        <w:right w:space="0" w:sz="0" w:color="auto" w:val="none"/>
      </w:divBdr>
    </w:div>
    <w:div w:id="541023094">
      <w:bodyDiv w:val="true"/>
      <w:marLeft w:val="0"/>
      <w:marRight w:val="0"/>
      <w:marTop w:val="0"/>
      <w:marBottom w:val="0"/>
      <w:divBdr>
        <w:top w:space="0" w:sz="0" w:color="auto" w:val="none"/>
        <w:left w:space="0" w:sz="0" w:color="auto" w:val="none"/>
        <w:bottom w:space="0" w:sz="0" w:color="auto" w:val="none"/>
        <w:right w:space="0" w:sz="0" w:color="auto" w:val="none"/>
      </w:divBdr>
    </w:div>
    <w:div w:id="650866925">
      <w:bodyDiv w:val="true"/>
      <w:marLeft w:val="0"/>
      <w:marRight w:val="0"/>
      <w:marTop w:val="0"/>
      <w:marBottom w:val="0"/>
      <w:divBdr>
        <w:top w:space="0" w:sz="0" w:color="auto" w:val="none"/>
        <w:left w:space="0" w:sz="0" w:color="auto" w:val="none"/>
        <w:bottom w:space="0" w:sz="0" w:color="auto" w:val="none"/>
        <w:right w:space="0" w:sz="0" w:color="auto" w:val="none"/>
      </w:divBdr>
    </w:div>
    <w:div w:id="1130245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St-131/2015</izvorni_sadrzaj>
    <derivirana_varijabla naziv="DomainObject.Predmet.OznakaBroj_1">St-131/2015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FINVEST CORP d.d.  Čabar</izvorni_sadrzaj>
    <derivirana_varijabla naziv="DomainObject.Predmet.ProtustrankaFormated_1">  FINVEST CORP d.d.  Čabar</derivirana_varijabla>
  </DomainObject.Predmet.ProtustrankaFormated>
  <DomainObject.Predmet.ProtustrankaFormatedOIB>
    <izvorni_sadrzaj>  FINVEST CORP d.d.  Čabar, OIB 40819225982</izvorni_sadrzaj>
    <derivirana_varijabla naziv="DomainObject.Predmet.ProtustrankaFormatedOIB_1">  FINVEST CORP d.d.  Čabar, OIB 40819225982</derivirana_varijabla>
  </DomainObject.Predmet.ProtustrankaFormatedOIB>
  <DomainObject.Predmet.ProtustrankaFormatedWithAdress>
    <izvorni_sadrzaj> FINVEST CORP d.d.  Čabar, Ivana Gorana Kovačića 24, 51306 Čabar</izvorni_sadrzaj>
    <derivirana_varijabla naziv="DomainObject.Predmet.ProtustrankaFormatedWithAdress_1"> FINVEST CORP d.d.  Čabar, Ivana Gorana Kovačića 24, 51306 Čabar</derivirana_varijabla>
  </DomainObject.Predmet.ProtustrankaFormatedWithAdress>
  <DomainObject.Predmet.ProtustrankaFormatedWithAdressOIB>
    <izvorni_sadrzaj> FINVEST CORP d.d.  Čabar, OIB 40819225982, Ivana Gorana Kovačića 24, 51306 Čabar</izvorni_sadrzaj>
    <derivirana_varijabla naziv="DomainObject.Predmet.ProtustrankaFormatedWithAdressOIB_1"> FINVEST CORP d.d.  Čabar, OIB 40819225982, Ivana Gorana Kovačića 24, 51306 Čabar</derivirana_varijabla>
  </DomainObject.Predmet.ProtustrankaFormatedWithAdressOIB>
  <DomainObject.Predmet.ProtustrankaWithAdress>
    <izvorni_sadrzaj>FINVEST CORP d.d.  Čabar Ivana Gorana Kovačića 24, 51306 Čabar</izvorni_sadrzaj>
    <derivirana_varijabla naziv="DomainObject.Predmet.ProtustrankaWithAdress_1">FINVEST CORP d.d.  Čabar Ivana Gorana Kovačića 24, 51306 Čabar</derivirana_varijabla>
  </DomainObject.Predmet.ProtustrankaWithAdress>
  <DomainObject.Predmet.ProtustrankaWithAdressOIB>
    <izvorni_sadrzaj>FINVEST CORP d.d.  Čabar, OIB 40819225982, Ivana Gorana Kovačića 24, 51306 Čabar</izvorni_sadrzaj>
    <derivirana_varijabla naziv="DomainObject.Predmet.ProtustrankaWithAdressOIB_1">FINVEST CORP d.d.  Čabar, OIB 40819225982, Ivana Gorana Kovačića 24, 51306 Čabar</derivirana_varijabla>
  </DomainObject.Predmet.ProtustrankaWithAdressOIB>
  <DomainObject.Predmet.ProtustrankaNazivFormated>
    <izvorni_sadrzaj>FINVEST CORP d.d.  Čabar</izvorni_sadrzaj>
    <derivirana_varijabla naziv="DomainObject.Predmet.ProtustrankaNazivFormated_1">FINVEST CORP d.d.  Čabar</derivirana_varijabla>
  </DomainObject.Predmet.ProtustrankaNazivFormated>
  <DomainObject.Predmet.ProtustrankaNazivFormatedOIB>
    <izvorni_sadrzaj>FINVEST CORP d.d.  Čabar, OIB 40819225982</izvorni_sadrzaj>
    <derivirana_varijabla naziv="DomainObject.Predmet.ProtustrankaNazivFormatedOIB_1">FINVEST CORP d.d.  Čabar, OIB 40819225982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SLAVKO ŽAGAR  Tršće; MARINKA PRISTAVNIK  Prezid; LJILJANA ŽAGAR  Tršće; NENAD OŽBOLT  Prezid; ĐURĐA KLEPAC  Gerovo; ELEN SEFIĆ  Gerovo; MARKO HABJAN  Tršće; ANTONIJA TURK  Prezid; RAJKO MAKSIMOVIĆ  Čabar; NADA ZBAŠNIK  Tršće; VJEKO KLEPAC  Gerovo; BLANKA ŽAGAR  Prezid; ALENKA TOMAZINI  Prezid; MARIO PAJNIĆ  Gerovo; RABIJA OŽBOLT  Prezid; ANITA TROHA  Tršće; VIŠNJA JANEŠ Gerovo; VELJKO KOVAČ  Prezid; MERI ŽAGAR POPOVIĆ  Tršće; BUDE KNEŽEVIĆ  Prezid; VELIMIR ŽAGAR  Prezid; TAMARA KOVAČ  Prezid; ZDRAVKA MALNAR ŠEPAC  Gerovo; BISERKA TURK  Čabar; LELA MALNAR  Gerovo; VIOLETA POTOČNIK  Prezid; ROBIN VOLF  Gerovo; ELDA ŽAGAR  Tršće; IVAN OŽBOLT  Prezid; DUBRAVKA ZBAŠNIK  Čabar; RUŽICA ŠUTIĆ  Prezid; BOSILJKA OŽBOLT  Prezid; MIRICA MILANOVIĆ  Čabar; TEA VRANČIĆ  Tršće; MARIJA TROPE  Čabar; ŽELJKA OŽBOLT  Prezid; VERONIKA MATIJAŠEVIĆ  Tršće; SILVIJA RADOŠEVIĆ  Prezid; AJKA KOVAČ  Prezid; JASENKA VOLF  Čabar; AJKA MALNAR  Čabar; GORDANA TROHA  Prezid; MLADENKA TROPE  Čabar; DESANKA ŽAGAR  Prezid; ĐURĐICA TURK  Prezid; ALENKA LIPOVAC  Prezid; ĐURĐICA JANEŠ  Čabar; DAVOR ŽAKIĆ  Čabar; JOSIP VOLF  Tršće; ZVONKO RAJŠEL  Čabar; DAVORKA ŽAGAR  Tršće; MARA KNEŽEVIĆ  Prezid; DALIBOR LAKOTA  Čabar; JOSIPA WOLF  Prezid; MILENA KOVAČ  Prezid; RENATO GRAJŠ  Prezid; BRANKO ŽAGAR  Prezid; SILVANA HUDOLIN  Tršće; ANTONIJA TURK  Prezid</izvorni_sadrzaj>
    <derivirana_varijabla naziv="DomainObject.Predmet.StrankaFormated_1">  SLAVKO ŽAGAR  Tršće; MARINKA PRISTAVNIK  Prezid; LJILJANA ŽAGAR  Tršće; NENAD OŽBOLT  Prezid; ĐURĐA KLEPAC  Gerovo; ELEN SEFIĆ  Gerovo; MARKO HABJAN  Tršće; ANTONIJA TURK  Prezid; RAJKO MAKSIMOVIĆ  Čabar; NADA ZBAŠNIK  Tršće; VJEKO KLEPAC  Gerovo; BLANKA ŽAGAR  Prezid; ALENKA TOMAZINI  Prezid; MARIO PAJNIĆ  Gerovo; RABIJA OŽBOLT  Prezid; ANITA TROHA  Tršće; VIŠNJA JANEŠ Gerovo; VELJKO KOVAČ  Prezid; MERI ŽAGAR POPOVIĆ  Tršće; BUDE KNEŽEVIĆ  Prezid; VELIMIR ŽAGAR  Prezid; TAMARA KOVAČ  Prezid; ZDRAVKA MALNAR ŠEPAC  Gerovo; BISERKA TURK  Čabar; LELA MALNAR  Gerovo; VIOLETA POTOČNIK  Prezid; ROBIN VOLF  Gerovo; ELDA ŽAGAR  Tršće; IVAN OŽBOLT  Prezid; DUBRAVKA ZBAŠNIK  Čabar; RUŽICA ŠUTIĆ  Prezid; BOSILJKA OŽBOLT  Prezid; MIRICA MILANOVIĆ  Čabar; TEA VRANČIĆ  Tršće; MARIJA TROPE  Čabar; ŽELJKA OŽBOLT  Prezid; VERONIKA MATIJAŠEVIĆ  Tršće; SILVIJA RADOŠEVIĆ  Prezid; AJKA KOVAČ  Prezid; JASENKA VOLF  Čabar; AJKA MALNAR  Čabar; GORDANA TROHA  Prezid; MLADENKA TROPE  Čabar; DESANKA ŽAGAR  Prezid; ĐURĐICA TURK  Prezid; ALENKA LIPOVAC  Prezid; ĐURĐICA JANEŠ  Čabar; DAVOR ŽAKIĆ  Čabar; JOSIP VOLF  Tršće; ZVONKO RAJŠEL  Čabar; DAVORKA ŽAGAR  Tršće; MARA KNEŽEVIĆ  Prezid; DALIBOR LAKOTA  Čabar; JOSIPA WOLF  Prezid; MILENA KOVAČ  Prezid; RENATO GRAJŠ  Prezid; BRANKO ŽAGAR  Prezid; SILVANA HUDOLIN  Tršće; ANTONIJA TURK  Prezid</derivirana_varijabla>
  </DomainObject.Predmet.StrankaFormated>
  <DomainObject.Predmet.StrankaFormatedOIB>
    <izvorni_sadrzaj>  SLAVKO ŽAGAR  Tršće, OIB 65332315062; MARINKA PRISTAVNIK  Prezid, OIB 36853643644; LJILJANA ŽAGAR  Tršće, OIB 32769782339; NENAD OŽBOLT  Prezid, OIB 58415648419; ĐURĐA KLEPAC  Gerovo, OIB 02648025139; ELEN SEFIĆ  Gerovo, OIB 23795072032; MARKO HABJAN  Tršće, OIB 91131683896; ANTONIJA TURK  Prezid, OIB 97982989693; RAJKO MAKSIMOVIĆ  Čabar, OIB 00217209521; NADA ZBAŠNIK  Tršće, OIB 77804399535; VJEKO KLEPAC  Gerovo; BLANKA ŽAGAR  Prezid, OIB 38302197646; ALENKA TOMAZINI  Prezid, OIB 72722498736; MARIO PAJNIĆ  Gerovo, OIB 05692175532; RABIJA OŽBOLT  Prezid, OIB 58415648419; ANITA TROHA  Tršće, OIB 01433905471; VIŠNJA JANEŠ Gerovo, OIB 76270651948; VELJKO KOVAČ  Prezid, OIB 56315482800; MERI ŽAGAR POPOVIĆ  Tršće, OIB 58474871324; BUDE KNEŽEVIĆ  Prezid, OIB 04730177042; VELIMIR ŽAGAR  Prezid, OIB 66305357631; TAMARA KOVAČ  Prezid, OIB 69010029239; ZDRAVKA MALNAR ŠEPAC  Gerovo, OIB 37486510016; BISERKA TURK  Čabar, OIB 32252900529; LELA MALNAR  Gerovo, OIB 35506171307; VIOLETA POTOČNIK  Prezid, OIB 14457287557; ROBIN VOLF  Gerovo, OIB 61300498957; ELDA ŽAGAR  Tršće, OIB 75258027783; IVAN OŽBOLT  Prezid, OIB 11425292909; DUBRAVKA ZBAŠNIK  Čabar, OIB 98242467077; RUŽICA ŠUTIĆ  Prezid, OIB 12046302885; BOSILJKA OŽBOLT  Prezid, OIB 40298321003; MIRICA MILANOVIĆ  Čabar, OIB 27077383550; TEA VRANČIĆ  Tršće, OIB 92514615573; MARIJA TROPE  Čabar, OIB 21254878950; ŽELJKA OŽBOLT  Prezid, OIB 33595684223; VERONIKA MATIJAŠEVIĆ  Tršće, OIB 06110322974; SILVIJA RADOŠEVIĆ  Prezid, OIB 14747634347; AJKA KOVAČ  Prezid, OIB 94068997759; JASENKA VOLF  Čabar, OIB 00540115915; AJKA MALNAR  Čabar, OIB 62231299763; GORDANA TROHA  Prezid, OIB 97496838280; MLADENKA TROPE  Čabar, OIB 12868074267; DESANKA ŽAGAR  Prezid, OIB 42424202414; ĐURĐICA TURK  Prezid, OIB 16981563780; ALENKA LIPOVAC  Prezid, OIB 11941447490; ĐURĐICA JANEŠ  Čabar, OIB 04225493245; DAVOR ŽAKIĆ  Čabar, OIB 53088304730; JOSIP VOLF  Tršće, OIB 35236873667; ZVONKO RAJŠEL  Čabar, OIB 09087858908; DAVORKA ŽAGAR  Tršće, OIB 31570941614; MARA KNEŽEVIĆ  Prezid, OIB 82781107555; DALIBOR LAKOTA  Čabar, OIB 21035259582; JOSIPA WOLF  Prezid, OIB 86162473697; MILENA KOVAČ  Prezid, OIB 07146582446; RENATO GRAJŠ  Prezid, OIB 34116121706; BRANKO ŽAGAR  Prezid, OIB 73041540661; SILVANA HUDOLIN  Tršće, OIB 61708623342; ANTONIJA TURK  Prezid, OIB 97982989693</izvorni_sadrzaj>
    <derivirana_varijabla naziv="DomainObject.Predmet.StrankaFormatedOIB_1">  SLAVKO ŽAGAR  Tršće, OIB 65332315062; MARINKA PRISTAVNIK  Prezid, OIB 36853643644; LJILJANA ŽAGAR  Tršće, OIB 32769782339; NENAD OŽBOLT  Prezid, OIB 58415648419; ĐURĐA KLEPAC  Gerovo, OIB 02648025139; ELEN SEFIĆ  Gerovo, OIB 23795072032; MARKO HABJAN  Tršće, OIB 91131683896; ANTONIJA TURK  Prezid, OIB 97982989693; RAJKO MAKSIMOVIĆ  Čabar, OIB 00217209521; NADA ZBAŠNIK  Tršće, OIB 77804399535; VJEKO KLEPAC  Gerovo; BLANKA ŽAGAR  Prezid, OIB 38302197646; ALENKA TOMAZINI  Prezid, OIB 72722498736; MARIO PAJNIĆ  Gerovo, OIB 05692175532; RABIJA OŽBOLT  Prezid, OIB 58415648419; ANITA TROHA  Tršće, OIB 01433905471; VIŠNJA JANEŠ Gerovo, OIB 76270651948; VELJKO KOVAČ  Prezid, OIB 56315482800; MERI ŽAGAR POPOVIĆ  Tršće, OIB 58474871324; BUDE KNEŽEVIĆ  Prezid, OIB 04730177042; VELIMIR ŽAGAR  Prezid, OIB 66305357631; TAMARA KOVAČ  Prezid, OIB 69010029239; ZDRAVKA MALNAR ŠEPAC  Gerovo, OIB 37486510016; BISERKA TURK  Čabar, OIB 32252900529; LELA MALNAR  Gerovo, OIB 35506171307; VIOLETA POTOČNIK  Prezid, OIB 14457287557; ROBIN VOLF  Gerovo, OIB 61300498957; ELDA ŽAGAR  Tršće, OIB 75258027783; IVAN OŽBOLT  Prezid, OIB 11425292909; DUBRAVKA ZBAŠNIK  Čabar, OIB 98242467077; RUŽICA ŠUTIĆ  Prezid, OIB 12046302885; BOSILJKA OŽBOLT  Prezid, OIB 40298321003; MIRICA MILANOVIĆ  Čabar, OIB 27077383550; TEA VRANČIĆ  Tršće, OIB 92514615573; MARIJA TROPE  Čabar, OIB 21254878950; ŽELJKA OŽBOLT  Prezid, OIB 33595684223; VERONIKA MATIJAŠEVIĆ  Tršće, OIB 06110322974; SILVIJA RADOŠEVIĆ  Prezid, OIB 14747634347; AJKA KOVAČ  Prezid, OIB 94068997759; JASENKA VOLF  Čabar, OIB 00540115915; AJKA MALNAR  Čabar, OIB 62231299763; GORDANA TROHA  Prezid, OIB 97496838280; MLADENKA TROPE  Čabar, OIB 12868074267; DESANKA ŽAGAR  Prezid, OIB 42424202414; ĐURĐICA TURK  Prezid, OIB 16981563780; ALENKA LIPOVAC  Prezid, OIB 11941447490; ĐURĐICA JANEŠ  Čabar, OIB 04225493245; DAVOR ŽAKIĆ  Čabar, OIB 53088304730; JOSIP VOLF  Tršće, OIB 35236873667; ZVONKO RAJŠEL  Čabar, OIB 09087858908; DAVORKA ŽAGAR  Tršće, OIB 31570941614; MARA KNEŽEVIĆ  Prezid, OIB 82781107555; DALIBOR LAKOTA  Čabar, OIB 21035259582; JOSIPA WOLF  Prezid, OIB 86162473697; MILENA KOVAČ  Prezid, OIB 07146582446; RENATO GRAJŠ  Prezid, OIB 34116121706; BRANKO ŽAGAR  Prezid, OIB 73041540661; SILVANA HUDOLIN  Tršće, OIB 61708623342; ANTONIJA TURK  Prezid, OIB 97982989693</derivirana_varijabla>
  </DomainObject.Predmet.StrankaFormatedOIB>
  <DomainObject.Predmet.StrankaFormatedWithAdress>
    <izvorni_sadrzaj> SLAVKO ŽAGAR  Tršće, Školska 36, 51305 Tršće; MARINKA PRISTAVNIK  Prezid, Kamonje 36, 51307 Prezid; LJILJANA ŽAGAR  Tršće, Školska 36, 51305 Tršće; NENAD OŽBOLT  Prezid, Braće Zagar 2, 51307 Prezid; ĐURĐA KLEPAC  Gerovo, Partizanska 3, 51304 Gerovo; ELEN SEFIĆ  Gerovo, Snježnička 21, 51304 Gerovo; MARKO HABJAN  Tršće, Selo 8, 51305 Tršće; ANTONIJA TURK  Prezid, Goranska 74, 51307 Prezid; RAJKO MAKSIMOVIĆ  Čabar, Trg kralja Tomislava 8, 51306 Čabar; NADA ZBAŠNIK  Tršće, Frbežari 23, 51305 Tršće; VJEKO KLEPAC  Gerovo; BLANKA ŽAGAR  Prezid, Goranska 46, 51307 Prezid; ALENKA TOMAZINI  Prezid, Školska 2, 51307 Prezid; MARIO PAJNIĆ  Gerovo, Vodovodna 30, 51304 Gerovo; RABIJA OŽBOLT  Prezid, Braće Žagar 2, 51307 Prezid; ANITA TROHA  Tršće, Makavska 9, 51305 Tršće; VIŠNJA JANEŠ Gerovo, E. Kvaternika 11, 51304 Gerovo; VELJKO KOVAČ  Prezid, Partizanski put 17, 51307 Prezid; MERI ŽAGAR POPOVIĆ  Tršće, Školska 36, 51305 Tršće; BUDE KNEŽEVIĆ  Prezid, Školska 20, 51307 Prezid; VELIMIR ŽAGAR  Prezid, Goranska 46, 51307 Prezid; TAMARA KOVAČ  Prezid, Partizanski put 17, 51307 Prezid; ZDRAVKA MALNAR ŠEPAC  Gerovo, Ognjišće 9, 51304 Gerovo; BISERKA TURK  Čabar, Dolina 15, 51306 Čabar; LELA MALNAR  Gerovo, Riječka 17, 51304 Gerovo; VIOLETA POTOČNIK  Prezid, Goranska 131, 51307 Prezid; ROBIN VOLF  Gerovo, Vodovodna 29, 51304 Gerovo; ELDA ŽAGAR  Tršće, Školska 62, 51305 Tršće; IVAN OŽBOLT  Prezid, Goranska 41, 51307 Prezid; DUBRAVKA ZBAŠNIK  Čabar, Čabarska 11, 51306 Čabar; RUŽICA ŠUTIĆ  Prezid, Goranska 39, 51307 Prezid; BOSILJKA OŽBOLT  Prezid, Braće Žagar 3, 51307 Prezid; MIRICA MILANOVIĆ  Čabar, Vatrogasna 1, 51306 Čabar; TEA VRANČIĆ  Tršće, Crnolaška 21, 51305 Tršće; MARIJA TROPE  Čabar, Ivana Gorana Kovačića 27/1, 51306 Čabar; ŽELJKA OŽBOLT  Prezid, Zbitke 2, 51307 Prezid; VERONIKA MATIJAŠEVIĆ  Tršće, Narodnog oslobođenja 20, 51305 Tršće; SILVIJA RADOŠEVIĆ  Prezid, Goranska 6/1, 51307 Prezid; AJKA KOVAČ  Prezid, Braće Žagar 15, 51307 Prezid; JASENKA VOLF  Čabar, Muhovci 19, 51306 Čabar; AJKA MALNAR  Čabar, Muhovci 3, 51306 Čabar; GORDANA TROHA  Prezid, Goranska 98, 51307 Prezid; MLADENKA TROPE  Čabar, Narodnog oslobođenja 25, 51306 Čabar; DESANKA ŽAGAR  Prezid, Partizanski put 14, 51307 Prezid; ĐURĐICA TURK  Prezid, Goranska 6, 51307 Prezid; ALENKA LIPOVAC  Prezid, Braće Žagar 9, 51307 Prezid; ĐURĐICA JANEŠ  Čabar, Resmani 2/1, 51306 Čabar; DAVOR ŽAKIĆ  Čabar, Ivana Gorana Kovačića 17a, 51306 Čabar; JOSIP VOLF  Tršće, Školska 11, 51305 Tršće; ZVONKO RAJŠEL  Čabar, Ivana Gorana Kovačića 29, 51306 Čabar; DAVORKA ŽAGAR  Tršće, Školska 5, 51305 Tršće; MARA KNEŽEVIĆ  Prezid, Školska 20, 51307 Prezid; DALIBOR LAKOTA  Čabar, Strojači 2, 51306 Čabar; JOSIPA WOLF  Prezid, Zbitke 26, 51307 Prezid; MILENA KOVAČ  Prezid, Šumarska 15, 51307 Prezid; RENATO GRAJŠ  Prezid, Kamonje 11, 51307 Prezid; BRANKO ŽAGAR  Prezid, Goranska 108, 51307 Prezid; SILVANA HUDOLIN  Tršće, Petrini vrhovci 1, 51305 Tršće; ANTONIJA TURK  Prezid, Goranska 74, 51307 Prezid</izvorni_sadrzaj>
    <derivirana_varijabla naziv="DomainObject.Predmet.StrankaFormatedWithAdress_1"> SLAVKO ŽAGAR  Tršće, Školska 36, 51305 Tršće; MARINKA PRISTAVNIK  Prezid, Kamonje 36, 51307 Prezid; LJILJANA ŽAGAR  Tršće, Školska 36, 51305 Tršće; NENAD OŽBOLT  Prezid, Braće Zagar 2, 51307 Prezid; ĐURĐA KLEPAC  Gerovo, Partizanska 3, 51304 Gerovo; ELEN SEFIĆ  Gerovo, Snježnička 21, 51304 Gerovo; MARKO HABJAN  Tršće, Selo 8, 51305 Tršće; ANTONIJA TURK  Prezid, Goranska 74, 51307 Prezid; RAJKO MAKSIMOVIĆ  Čabar, Trg kralja Tomislava 8, 51306 Čabar; NADA ZBAŠNIK  Tršće, Frbežari 23, 51305 Tršće; VJEKO KLEPAC  Gerovo; BLANKA ŽAGAR  Prezid, Goranska 46, 51307 Prezid; ALENKA TOMAZINI  Prezid, Školska 2, 51307 Prezid; MARIO PAJNIĆ  Gerovo, Vodovodna 30, 51304 Gerovo; RABIJA OŽBOLT  Prezid, Braće Žagar 2, 51307 Prezid; ANITA TROHA  Tršće, Makavska 9, 51305 Tršće; VIŠNJA JANEŠ Gerovo, E. Kvaternika 11, 51304 Gerovo; VELJKO KOVAČ  Prezid, Partizanski put 17, 51307 Prezid; MERI ŽAGAR POPOVIĆ  Tršće, Školska 36, 51305 Tršće; BUDE KNEŽEVIĆ  Prezid, Školska 20, 51307 Prezid; VELIMIR ŽAGAR  Prezid, Goranska 46, 51307 Prezid; TAMARA KOVAČ  Prezid, Partizanski put 17, 51307 Prezid; ZDRAVKA MALNAR ŠEPAC  Gerovo, Ognjišće 9, 51304 Gerovo; BISERKA TURK  Čabar, Dolina 15, 51306 Čabar; LELA MALNAR  Gerovo, Riječka 17, 51304 Gerovo; VIOLETA POTOČNIK  Prezid, Goranska 131, 51307 Prezid; ROBIN VOLF  Gerovo, Vodovodna 29, 51304 Gerovo; ELDA ŽAGAR  Tršće, Školska 62, 51305 Tršće; IVAN OŽBOLT  Prezid, Goranska 41, 51307 Prezid; DUBRAVKA ZBAŠNIK  Čabar, Čabarska 11, 51306 Čabar; RUŽICA ŠUTIĆ  Prezid, Goranska 39, 51307 Prezid; BOSILJKA OŽBOLT  Prezid, Braće Žagar 3, 51307 Prezid; MIRICA MILANOVIĆ  Čabar, Vatrogasna 1, 51306 Čabar; TEA VRANČIĆ  Tršće, Crnolaška 21, 51305 Tršće; MARIJA TROPE  Čabar, Ivana Gorana Kovačića 27/1, 51306 Čabar; ŽELJKA OŽBOLT  Prezid, Zbitke 2, 51307 Prezid; VERONIKA MATIJAŠEVIĆ  Tršće, Narodnog oslobođenja 20, 51305 Tršće; SILVIJA RADOŠEVIĆ  Prezid, Goranska 6/1, 51307 Prezid; AJKA KOVAČ  Prezid, Braće Žagar 15, 51307 Prezid; JASENKA VOLF  Čabar, Muhovci 19, 51306 Čabar; AJKA MALNAR  Čabar, Muhovci 3, 51306 Čabar; GORDANA TROHA  Prezid, Goranska 98, 51307 Prezid; MLADENKA TROPE  Čabar, Narodnog oslobođenja 25, 51306 Čabar; DESANKA ŽAGAR  Prezid, Partizanski put 14, 51307 Prezid; ĐURĐICA TURK  Prezid, Goranska 6, 51307 Prezid; ALENKA LIPOVAC  Prezid, Braće Žagar 9, 51307 Prezid; ĐURĐICA JANEŠ  Čabar, Resmani 2/1, 51306 Čabar; DAVOR ŽAKIĆ  Čabar, Ivana Gorana Kovačića 17a, 51306 Čabar; JOSIP VOLF  Tršće, Školska 11, 51305 Tršće; ZVONKO RAJŠEL  Čabar, Ivana Gorana Kovačića 29, 51306 Čabar; DAVORKA ŽAGAR  Tršće, Školska 5, 51305 Tršće; MARA KNEŽEVIĆ  Prezid, Školska 20, 51307 Prezid; DALIBOR LAKOTA  Čabar, Strojači 2, 51306 Čabar; JOSIPA WOLF  Prezid, Zbitke 26, 51307 Prezid; MILENA KOVAČ  Prezid, Šumarska 15, 51307 Prezid; RENATO GRAJŠ  Prezid, Kamonje 11, 51307 Prezid; BRANKO ŽAGAR  Prezid, Goranska 108, 51307 Prezid; SILVANA HUDOLIN  Tršće, Petrini vrhovci 1, 51305 Tršće; ANTONIJA TURK  Prezid, Goranska 74, 51307 Prezid</derivirana_varijabla>
  </DomainObject.Predmet.StrankaFormatedWithAdress>
  <DomainObject.Predmet.StrankaFormatedWithAdressOIB>
    <izvorni_sadrzaj> SLAVKO ŽAGAR  Tršće, OIB 65332315062, Školska 36, 51305 Tršće; MARINKA PRISTAVNIK  Prezid, OIB 36853643644, Kamonje 36, 51307 Prezid; LJILJANA ŽAGAR  Tršće, OIB 32769782339, Školska 36, 51305 Tršće; NENAD OŽBOLT  Prezid, OIB 58415648419, Braće Zagar 2, 51307 Prezid; ĐURĐA KLEPAC  Gerovo, OIB 02648025139, Partizanska 3, 51304 Gerovo; ELEN SEFIĆ  Gerovo, OIB 23795072032, Snježnička 21, 51304 Gerovo; MARKO HABJAN  Tršće, OIB 91131683896, Selo 8, 51305 Tršće; ANTONIJA TURK  Prezid, OIB 97982989693, Goranska 74, 51307 Prezid; RAJKO MAKSIMOVIĆ  Čabar, OIB 00217209521, Trg kralja Tomislava 8, 51306 Čabar; NADA ZBAŠNIK  Tršće, OIB 77804399535, Frbežari 23, 51305 Tršće; VJEKO KLEPAC  Gerovo; BLANKA ŽAGAR  Prezid, OIB 38302197646, Goranska 46, 51307 Prezid; ALENKA TOMAZINI  Prezid, OIB 72722498736, Školska 2, 51307 Prezid; MARIO PAJNIĆ  Gerovo, OIB 05692175532, Vodovodna 30, 51304 Gerovo; RABIJA OŽBOLT  Prezid, OIB 58415648419, Braće Žagar 2, 51307 Prezid; ANITA TROHA  Tršće, OIB 01433905471, Makavska 9, 51305 Tršće; VIŠNJA JANEŠ Gerovo, OIB 76270651948, E. Kvaternika 11, 51304 Gerovo; VELJKO KOVAČ  Prezid, OIB 56315482800, Partizanski put 17, 51307 Prezid; MERI ŽAGAR POPOVIĆ  Tršće, OIB 58474871324, Školska 36, 51305 Tršće; BUDE KNEŽEVIĆ  Prezid, OIB 04730177042, Školska 20, 51307 Prezid; VELIMIR ŽAGAR  Prezid, OIB 66305357631, Goranska 46, 51307 Prezid; TAMARA KOVAČ  Prezid, OIB 69010029239, Partizanski put 17, 51307 Prezid; ZDRAVKA MALNAR ŠEPAC  Gerovo, OIB 37486510016, Ognjišće 9, 51304 Gerovo; BISERKA TURK  Čabar, OIB 32252900529, Dolina 15, 51306 Čabar; LELA MALNAR  Gerovo, OIB 35506171307, Riječka 17, 51304 Gerovo; VIOLETA POTOČNIK  Prezid, OIB 14457287557, Goranska 131, 51307 Prezid; ROBIN VOLF  Gerovo, OIB 61300498957, Vodovodna 29, 51304 Gerovo; ELDA ŽAGAR  Tršće, OIB 75258027783, Školska 62, 51305 Tršće; IVAN OŽBOLT  Prezid, OIB 11425292909, Goranska 41, 51307 Prezid; DUBRAVKA ZBAŠNIK  Čabar, OIB 98242467077, Čabarska 11, 51306 Čabar; RUŽICA ŠUTIĆ  Prezid, OIB 12046302885, Goranska 39, 51307 Prezid; BOSILJKA OŽBOLT  Prezid, OIB 40298321003, Braće Žagar 3, 51307 Prezid; MIRICA MILANOVIĆ  Čabar, OIB 27077383550, Vatrogasna 1, 51306 Čabar; TEA VRANČIĆ  Tršće, OIB 92514615573, Crnolaška 21, 51305 Tršće; MARIJA TROPE  Čabar, OIB 21254878950, Ivana Gorana Kovačića 27/1, 51306 Čabar; ŽELJKA OŽBOLT  Prezid, OIB 33595684223, Zbitke 2, 51307 Prezid; VERONIKA MATIJAŠEVIĆ  Tršće, OIB 06110322974, Narodnog oslobođenja 20, 51305 Tršće; SILVIJA RADOŠEVIĆ  Prezid, OIB 14747634347, Goranska 6/1, 51307 Prezid; AJKA KOVAČ  Prezid, OIB 94068997759, Braće Žagar 15, 51307 Prezid; JASENKA VOLF  Čabar, OIB 00540115915, Muhovci 19, 51306 Čabar; AJKA MALNAR  Čabar, OIB 62231299763, Muhovci 3, 51306 Čabar; GORDANA TROHA  Prezid, OIB 97496838280, Goranska 98, 51307 Prezid; MLADENKA TROPE  Čabar, OIB 12868074267, Narodnog oslobođenja 25, 51306 Čabar; DESANKA ŽAGAR  Prezid, OIB 42424202414, Partizanski put 14, 51307 Prezid; ĐURĐICA TURK  Prezid, OIB 16981563780, Goranska 6, 51307 Prezid; ALENKA LIPOVAC  Prezid, OIB 11941447490, Braće Žagar 9, 51307 Prezid; ĐURĐICA JANEŠ  Čabar, OIB 04225493245, Resmani 2/1, 51306 Čabar; DAVOR ŽAKIĆ  Čabar, OIB 53088304730, Ivana Gorana Kovačića 17a, 51306 Čabar; JOSIP VOLF  Tršće, OIB 35236873667, Školska 11, 51305 Tršće; ZVONKO RAJŠEL  Čabar, OIB 09087858908, Ivana Gorana Kovačića 29, 51306 Čabar; DAVORKA ŽAGAR  Tršće, OIB 31570941614, Školska 5, 51305 Tršće; MARA KNEŽEVIĆ  Prezid, OIB 82781107555, Školska 20, 51307 Prezid; DALIBOR LAKOTA  Čabar, OIB 21035259582, Strojači 2, 51306 Čabar; JOSIPA WOLF  Prezid, OIB 86162473697, Zbitke 26, 51307 Prezid; MILENA KOVAČ  Prezid, OIB 07146582446, Šumarska 15, 51307 Prezid; RENATO GRAJŠ  Prezid, OIB 34116121706, Kamonje 11, 51307 Prezid; BRANKO ŽAGAR  Prezid, OIB 73041540661, Goranska 108, 51307 Prezid; SILVANA HUDOLIN  Tršće, OIB 61708623342, Petrini vrhovci 1, 51305 Tršće; ANTONIJA TURK  Prezid, OIB 97982989693, Goranska 74, 51307 Prezid</izvorni_sadrzaj>
    <derivirana_varijabla naziv="DomainObject.Predmet.StrankaFormatedWithAdressOIB_1"> SLAVKO ŽAGAR  Tršće, OIB 65332315062, Školska 36, 51305 Tršće; MARINKA PRISTAVNIK  Prezid, OIB 36853643644, Kamonje 36, 51307 Prezid; LJILJANA ŽAGAR  Tršće, OIB 32769782339, Školska 36, 51305 Tršće; NENAD OŽBOLT  Prezid, OIB 58415648419, Braće Zagar 2, 51307 Prezid; ĐURĐA KLEPAC  Gerovo, OIB 02648025139, Partizanska 3, 51304 Gerovo; ELEN SEFIĆ  Gerovo, OIB 23795072032, Snježnička 21, 51304 Gerovo; MARKO HABJAN  Tršće, OIB 91131683896, Selo 8, 51305 Tršće; ANTONIJA TURK  Prezid, OIB 97982989693, Goranska 74, 51307 Prezid; RAJKO MAKSIMOVIĆ  Čabar, OIB 00217209521, Trg kralja Tomislava 8, 51306 Čabar; NADA ZBAŠNIK  Tršće, OIB 77804399535, Frbežari 23, 51305 Tršće; VJEKO KLEPAC  Gerovo; BLANKA ŽAGAR  Prezid, OIB 38302197646, Goranska 46, 51307 Prezid; ALENKA TOMAZINI  Prezid, OIB 72722498736, Školska 2, 51307 Prezid; MARIO PAJNIĆ  Gerovo, OIB 05692175532, Vodovodna 30, 51304 Gerovo; RABIJA OŽBOLT  Prezid, OIB 58415648419, Braće Žagar 2, 51307 Prezid; ANITA TROHA  Tršće, OIB 01433905471, Makavska 9, 51305 Tršće; VIŠNJA JANEŠ Gerovo, OIB 76270651948, E. Kvaternika 11, 51304 Gerovo; VELJKO KOVAČ  Prezid, OIB 56315482800, Partizanski put 17, 51307 Prezid; MERI ŽAGAR POPOVIĆ  Tršće, OIB 58474871324, Školska 36, 51305 Tršće; BUDE KNEŽEVIĆ  Prezid, OIB 04730177042, Školska 20, 51307 Prezid; VELIMIR ŽAGAR  Prezid, OIB 66305357631, Goranska 46, 51307 Prezid; TAMARA KOVAČ  Prezid, OIB 69010029239, Partizanski put 17, 51307 Prezid; ZDRAVKA MALNAR ŠEPAC  Gerovo, OIB 37486510016, Ognjišće 9, 51304 Gerovo; BISERKA TURK  Čabar, OIB 32252900529, Dolina 15, 51306 Čabar; LELA MALNAR  Gerovo, OIB 35506171307, Riječka 17, 51304 Gerovo; VIOLETA POTOČNIK  Prezid, OIB 14457287557, Goranska 131, 51307 Prezid; ROBIN VOLF  Gerovo, OIB 61300498957, Vodovodna 29, 51304 Gerovo; ELDA ŽAGAR  Tršće, OIB 75258027783, Školska 62, 51305 Tršće; IVAN OŽBOLT  Prezid, OIB 11425292909, Goranska 41, 51307 Prezid; DUBRAVKA ZBAŠNIK  Čabar, OIB 98242467077, Čabarska 11, 51306 Čabar; RUŽICA ŠUTIĆ  Prezid, OIB 12046302885, Goranska 39, 51307 Prezid; BOSILJKA OŽBOLT  Prezid, OIB 40298321003, Braće Žagar 3, 51307 Prezid; MIRICA MILANOVIĆ  Čabar, OIB 27077383550, Vatrogasna 1, 51306 Čabar; TEA VRANČIĆ  Tršće, OIB 92514615573, Crnolaška 21, 51305 Tršće; MARIJA TROPE  Čabar, OIB 21254878950, Ivana Gorana Kovačića 27/1, 51306 Čabar; ŽELJKA OŽBOLT  Prezid, OIB 33595684223, Zbitke 2, 51307 Prezid; VERONIKA MATIJAŠEVIĆ  Tršće, OIB 06110322974, Narodnog oslobođenja 20, 51305 Tršće; SILVIJA RADOŠEVIĆ  Prezid, OIB 14747634347, Goranska 6/1, 51307 Prezid; AJKA KOVAČ  Prezid, OIB 94068997759, Braće Žagar 15, 51307 Prezid; JASENKA VOLF  Čabar, OIB 00540115915, Muhovci 19, 51306 Čabar; AJKA MALNAR  Čabar, OIB 62231299763, Muhovci 3, 51306 Čabar; GORDANA TROHA  Prezid, OIB 97496838280, Goranska 98, 51307 Prezid; MLADENKA TROPE  Čabar, OIB 12868074267, Narodnog oslobođenja 25, 51306 Čabar; DESANKA ŽAGAR  Prezid, OIB 42424202414, Partizanski put 14, 51307 Prezid; ĐURĐICA TURK  Prezid, OIB 16981563780, Goranska 6, 51307 Prezid; ALENKA LIPOVAC  Prezid, OIB 11941447490, Braće Žagar 9, 51307 Prezid; ĐURĐICA JANEŠ  Čabar, OIB 04225493245, Resmani 2/1, 51306 Čabar; DAVOR ŽAKIĆ  Čabar, OIB 53088304730, Ivana Gorana Kovačića 17a, 51306 Čabar; JOSIP VOLF  Tršće, OIB 35236873667, Školska 11, 51305 Tršće; ZVONKO RAJŠEL  Čabar, OIB 09087858908, Ivana Gorana Kovačića 29, 51306 Čabar; DAVORKA ŽAGAR  Tršće, OIB 31570941614, Školska 5, 51305 Tršće; MARA KNEŽEVIĆ  Prezid, OIB 82781107555, Školska 20, 51307 Prezid; DALIBOR LAKOTA  Čabar, OIB 21035259582, Strojači 2, 51306 Čabar; JOSIPA WOLF  Prezid, OIB 86162473697, Zbitke 26, 51307 Prezid; MILENA KOVAČ  Prezid, OIB 07146582446, Šumarska 15, 51307 Prezid; RENATO GRAJŠ  Prezid, OIB 34116121706, Kamonje 11, 51307 Prezid; BRANKO ŽAGAR  Prezid, OIB 73041540661, Goranska 108, 51307 Prezid; SILVANA HUDOLIN  Tršće, OIB 61708623342, Petrini vrhovci 1, 51305 Tršće; ANTONIJA TURK  Prezid, OIB 97982989693, Goranska 74, 51307 Prezid</derivirana_varijabla>
  </DomainObject.Predmet.StrankaFormatedWithAdressOIB>
  <DomainObject.Predmet.StrankaWithAdress>
    <izvorni_sadrzaj>SLAVKO ŽAGAR  Tršće Školska 36,51305 Tršće,MARINKA PRISTAVNIK  Prezid Kamonje 36,51307 Prezid,LJILJANA ŽAGAR  Tršće Školska 36,51305 Tršće,NENAD OŽBOLT  Prezid Braće Zagar 2,51307 Prezid,ĐURĐA KLEPAC  Gerovo Partizanska 3,51304 Gerovo,ELEN SEFIĆ  Gerovo Snježnička 21,51304 Gerovo,MARKO HABJAN  Tršće Selo 8,51305 Tršće,ANTONIJA TURK  Prezid Goranska 74,51307 Prezid,RAJKO MAKSIMOVIĆ  Čabar Trg kralja Tomislava 8,51306 Čabar,NADA ZBAŠNIK  Tršće Frbežari 23,51305 Tršće,VJEKO KLEPAC  Gerovo ,BLANKA ŽAGAR  Prezid Goranska 46,51307 Prezid,ALENKA TOMAZINI  Prezid Školska 2,51307 Prezid,MARIO PAJNIĆ  Gerovo Vodovodna 30,51304 Gerovo,RABIJA OŽBOLT  Prezid Braće Žagar 2,51307 Prezid,ANITA TROHA  Tršće Makavska 9,51305 Tršće,VIŠNJA JANEŠ Gerovo E. Kvaternika 11,51304 Gerovo,VELJKO KOVAČ  Prezid Partizanski put 17,51307 Prezid,MERI ŽAGAR POPOVIĆ  Tršće Školska 36,51305 Tršće,BUDE KNEŽEVIĆ  Prezid Školska 20,51307 Prezid,VELIMIR ŽAGAR  Prezid Goranska 46,51307 Prezid,TAMARA KOVAČ  Prezid Partizanski put 17,51307 Prezid,ZDRAVKA MALNAR ŠEPAC  Gerovo Ognjišće 9,51304 Gerovo,BISERKA TURK  Čabar Dolina 15,51306 Čabar,LELA MALNAR  Gerovo Riječka 17,51304 Gerovo,VIOLETA POTOČNIK  Prezid Goranska 131,51307 Prezid,ROBIN VOLF  Gerovo Vodovodna 29,51304 Gerovo,ELDA ŽAGAR  Tršće Školska 62,51305 Tršće,IVAN OŽBOLT  Prezid Goranska 41,51307 Prezid,DUBRAVKA ZBAŠNIK  Čabar Čabarska 11,51306 Čabar,RUŽICA ŠUTIĆ  Prezid Goranska 39,51307 Prezid,BOSILJKA OŽBOLT  Prezid Braće Žagar 3,51307 Prezid,MIRICA MILANOVIĆ  Čabar Vatrogasna 1,51306 Čabar,TEA VRANČIĆ  Tršće Crnolaška 21,51305 Tršće,MARIJA TROPE  Čabar Ivana Gorana Kovačića 27/1,51306 Čabar,ŽELJKA OŽBOLT  Prezid Zbitke 2,51307 Prezid,VERONIKA MATIJAŠEVIĆ  Tršće Narodnog oslobođenja 20,51305 Tršće,SILVIJA RADOŠEVIĆ  Prezid Goranska 6/1,51307 Prezid,AJKA KOVAČ  Prezid Braće Žagar 15,51307 Prezid,JASENKA VOLF  Čabar Muhovci 19,51306 Čabar,AJKA MALNAR  Čabar Muhovci 3,51306 Čabar,GORDANA TROHA  Prezid Goranska 98,51307 Prezid,MLADENKA TROPE  Čabar Narodnog oslobođenja 25,51306 Čabar,DESANKA ŽAGAR  Prezid Partizanski put 14,51307 Prezid,ĐURĐICA TURK  Prezid Goranska 6,51307 Prezid,ALENKA LIPOVAC  Prezid Braće Žagar 9,51307 Prezid,ĐURĐICA JANEŠ  Čabar Resmani 2/1,51306 Čabar,DAVOR ŽAKIĆ  Čabar Ivana Gorana Kovačića 17a,51306 Čabar,JOSIP VOLF  Tršće Školska 11,51305 Tršće,ZVONKO RAJŠEL  Čabar Ivana Gorana Kovačića 29,51306 Čabar,DAVORKA ŽAGAR  Tršće Školska 5,51305 Tršće,MARA KNEŽEVIĆ  Prezid Školska 20,51307 Prezid,DALIBOR LAKOTA  Čabar Strojači 2,51306 Čabar,JOSIPA WOLF  Prezid Zbitke 26,51307 Prezid,MILENA KOVAČ  Prezid Šumarska 15,51307 Prezid,RENATO GRAJŠ  Prezid Kamonje 11,51307 Prezid,BRANKO ŽAGAR  Prezid Goranska 108,51307 Prezid,SILVANA HUDOLIN  Tršće Petrini vrhovci 1,51305 Tršće,ANTONIJA TURK  Prezid Goranska 74,51307 Prezid</izvorni_sadrzaj>
    <derivirana_varijabla naziv="DomainObject.Predmet.StrankaWithAdress_1">SLAVKO ŽAGAR  Tršće Školska 36,51305 Tršće,MARINKA PRISTAVNIK  Prezid Kamonje 36,51307 Prezid,LJILJANA ŽAGAR  Tršće Školska 36,51305 Tršće,NENAD OŽBOLT  Prezid Braće Zagar 2,51307 Prezid,ĐURĐA KLEPAC  Gerovo Partizanska 3,51304 Gerovo,ELEN SEFIĆ  Gerovo Snježnička 21,51304 Gerovo,MARKO HABJAN  Tršće Selo 8,51305 Tršće,ANTONIJA TURK  Prezid Goranska 74,51307 Prezid,RAJKO MAKSIMOVIĆ  Čabar Trg kralja Tomislava 8,51306 Čabar,NADA ZBAŠNIK  Tršće Frbežari 23,51305 Tršće,VJEKO KLEPAC  Gerovo ,BLANKA ŽAGAR  Prezid Goranska 46,51307 Prezid,ALENKA TOMAZINI  Prezid Školska 2,51307 Prezid,MARIO PAJNIĆ  Gerovo Vodovodna 30,51304 Gerovo,RABIJA OŽBOLT  Prezid Braće Žagar 2,51307 Prezid,ANITA TROHA  Tršće Makavska 9,51305 Tršće,VIŠNJA JANEŠ Gerovo E. Kvaternika 11,51304 Gerovo,VELJKO KOVAČ  Prezid Partizanski put 17,51307 Prezid,MERI ŽAGAR POPOVIĆ  Tršće Školska 36,51305 Tršće,BUDE KNEŽEVIĆ  Prezid Školska 20,51307 Prezid,VELIMIR ŽAGAR  Prezid Goranska 46,51307 Prezid,TAMARA KOVAČ  Prezid Partizanski put 17,51307 Prezid,ZDRAVKA MALNAR ŠEPAC  Gerovo Ognjišće 9,51304 Gerovo,BISERKA TURK  Čabar Dolina 15,51306 Čabar,LELA MALNAR  Gerovo Riječka 17,51304 Gerovo,VIOLETA POTOČNIK  Prezid Goranska 131,51307 Prezid,ROBIN VOLF  Gerovo Vodovodna 29,51304 Gerovo,ELDA ŽAGAR  Tršće Školska 62,51305 Tršće,IVAN OŽBOLT  Prezid Goranska 41,51307 Prezid,DUBRAVKA ZBAŠNIK  Čabar Čabarska 11,51306 Čabar,RUŽICA ŠUTIĆ  Prezid Goranska 39,51307 Prezid,BOSILJKA OŽBOLT  Prezid Braće Žagar 3,51307 Prezid,MIRICA MILANOVIĆ  Čabar Vatrogasna 1,51306 Čabar,TEA VRANČIĆ  Tršće Crnolaška 21,51305 Tršće,MARIJA TROPE  Čabar Ivana Gorana Kovačića 27/1,51306 Čabar,ŽELJKA OŽBOLT  Prezid Zbitke 2,51307 Prezid,VERONIKA MATIJAŠEVIĆ  Tršće Narodnog oslobođenja 20,51305 Tršće,SILVIJA RADOŠEVIĆ  Prezid Goranska 6/1,51307 Prezid,AJKA KOVAČ  Prezid Braće Žagar 15,51307 Prezid,JASENKA VOLF  Čabar Muhovci 19,51306 Čabar,AJKA MALNAR  Čabar Muhovci 3,51306 Čabar,GORDANA TROHA  Prezid Goranska 98,51307 Prezid,MLADENKA TROPE  Čabar Narodnog oslobođenja 25,51306 Čabar,DESANKA ŽAGAR  Prezid Partizanski put 14,51307 Prezid,ĐURĐICA TURK  Prezid Goranska 6,51307 Prezid,ALENKA LIPOVAC  Prezid Braće Žagar 9,51307 Prezid,ĐURĐICA JANEŠ  Čabar Resmani 2/1,51306 Čabar,DAVOR ŽAKIĆ  Čabar Ivana Gorana Kovačića 17a,51306 Čabar,JOSIP VOLF  Tršće Školska 11,51305 Tršće,ZVONKO RAJŠEL  Čabar Ivana Gorana Kovačića 29,51306 Čabar,DAVORKA ŽAGAR  Tršće Školska 5,51305 Tršće,MARA KNEŽEVIĆ  Prezid Školska 20,51307 Prezid,DALIBOR LAKOTA  Čabar Strojači 2,51306 Čabar,JOSIPA WOLF  Prezid Zbitke 26,51307 Prezid,MILENA KOVAČ  Prezid Šumarska 15,51307 Prezid,RENATO GRAJŠ  Prezid Kamonje 11,51307 Prezid,BRANKO ŽAGAR  Prezid Goranska 108,51307 Prezid,SILVANA HUDOLIN  Tršće Petrini vrhovci 1,51305 Tršće,ANTONIJA TURK  Prezid Goranska 74,51307 Prezid</derivirana_varijabla>
  </DomainObject.Predmet.StrankaWithAdress>
  <DomainObject.Predmet.StrankaWithAdressOIB>
    <izvorni_sadrzaj>SLAVKO ŽAGAR  Tršće, OIB 65332315062, Školska 36,51305 Tršće,MARINKA PRISTAVNIK  Prezid, OIB 36853643644, Kamonje 36,51307 Prezid,LJILJANA ŽAGAR  Tršće, OIB 32769782339, Školska 36,51305 Tršće,NENAD OŽBOLT  Prezid, OIB 58415648419, Braće Zagar 2,51307 Prezid,ĐURĐA KLEPAC  Gerovo, OIB 02648025139, Partizanska 3,51304 Gerovo,ELEN SEFIĆ  Gerovo, OIB 23795072032, Snježnička 21,51304 Gerovo,MARKO HABJAN  Tršće, OIB 91131683896, Selo 8,51305 Tršće,ANTONIJA TURK  Prezid, OIB 97982989693, Goranska 74,51307 Prezid,RAJKO MAKSIMOVIĆ  Čabar, OIB 00217209521, Trg kralja Tomislava 8,51306 Čabar,NADA ZBAŠNIK  Tršće, OIB 77804399535, Frbežari 23,51305 Tršće,VJEKO KLEPAC  Gerovo,BLANKA ŽAGAR  Prezid, OIB 38302197646, Goranska 46,51307 Prezid,ALENKA TOMAZINI  Prezid, OIB 72722498736, Školska 2,51307 Prezid,MARIO PAJNIĆ  Gerovo, OIB 05692175532, Vodovodna 30,51304 Gerovo,RABIJA OŽBOLT  Prezid, OIB 58415648419, Braće Žagar 2,51307 Prezid,ANITA TROHA  Tršće, OIB 01433905471, Makavska 9,51305 Tršće,VIŠNJA JANEŠ Gerovo, OIB 76270651948, E. Kvaternika 11,51304 Gerovo,VELJKO KOVAČ  Prezid, OIB 56315482800, Partizanski put 17,51307 Prezid,MERI ŽAGAR POPOVIĆ  Tršće, OIB 58474871324, Školska 36,51305 Tršće,BUDE KNEŽEVIĆ  Prezid, OIB 04730177042, Školska 20,51307 Prezid,VELIMIR ŽAGAR  Prezid, OIB 66305357631, Goranska 46,51307 Prezid,TAMARA KOVAČ  Prezid, OIB 69010029239, Partizanski put 17,51307 Prezid,ZDRAVKA MALNAR ŠEPAC  Gerovo, OIB 37486510016, Ognjišće 9,51304 Gerovo,BISERKA TURK  Čabar, OIB 32252900529, Dolina 15,51306 Čabar,LELA MALNAR  Gerovo, OIB 35506171307, Riječka 17,51304 Gerovo,VIOLETA POTOČNIK  Prezid, OIB 14457287557, Goranska 131,51307 Prezid,ROBIN VOLF  Gerovo, OIB 61300498957, Vodovodna 29,51304 Gerovo,ELDA ŽAGAR  Tršće, OIB 75258027783, Školska 62,51305 Tršće,IVAN OŽBOLT  Prezid, OIB 11425292909, Goranska 41,51307 Prezid,DUBRAVKA ZBAŠNIK  Čabar, OIB 98242467077, Čabarska 11,51306 Čabar,RUŽICA ŠUTIĆ  Prezid, OIB 12046302885, Goranska 39,51307 Prezid,BOSILJKA OŽBOLT  Prezid, OIB 40298321003, Braće Žagar 3,51307 Prezid,MIRICA MILANOVIĆ  Čabar, OIB 27077383550, Vatrogasna 1,51306 Čabar,TEA VRANČIĆ  Tršće, OIB 92514615573, Crnolaška 21,51305 Tršće,MARIJA TROPE  Čabar, OIB 21254878950, Ivana Gorana Kovačića 27/1,51306 Čabar,ŽELJKA OŽBOLT  Prezid, OIB 33595684223, Zbitke 2,51307 Prezid,VERONIKA MATIJAŠEVIĆ  Tršće, OIB 06110322974, Narodnog oslobođenja 20,51305 Tršće,SILVIJA RADOŠEVIĆ  Prezid, OIB 14747634347, Goranska 6/1,51307 Prezid,AJKA KOVAČ  Prezid, OIB 94068997759, Braće Žagar 15,51307 Prezid,JASENKA VOLF  Čabar, OIB 00540115915, Muhovci 19,51306 Čabar,AJKA MALNAR  Čabar, OIB 62231299763, Muhovci 3,51306 Čabar,GORDANA TROHA  Prezid, OIB 97496838280, Goranska 98,51307 Prezid,MLADENKA TROPE  Čabar, OIB 12868074267, Narodnog oslobođenja 25,51306 Čabar,DESANKA ŽAGAR  Prezid, OIB 42424202414, Partizanski put 14,51307 Prezid,ĐURĐICA TURK  Prezid, OIB 16981563780, Goranska 6,51307 Prezid,ALENKA LIPOVAC  Prezid, OIB 11941447490, Braće Žagar 9,51307 Prezid,ĐURĐICA JANEŠ  Čabar, OIB 04225493245, Resmani 2/1,51306 Čabar,DAVOR ŽAKIĆ  Čabar, OIB 53088304730, Ivana Gorana Kovačića 17a,51306 Čabar,JOSIP VOLF  Tršće, OIB 35236873667, Školska 11,51305 Tršće,ZVONKO RAJŠEL  Čabar, OIB 09087858908, Ivana Gorana Kovačića 29,51306 Čabar,DAVORKA ŽAGAR  Tršće, OIB 31570941614, Školska 5,51305 Tršće,MARA KNEŽEVIĆ  Prezid, OIB 82781107555, Školska 20,51307 Prezid,DALIBOR LAKOTA  Čabar, OIB 21035259582, Strojači 2,51306 Čabar,JOSIPA WOLF  Prezid, OIB 86162473697, Zbitke 26,51307 Prezid,MILENA KOVAČ  Prezid, OIB 07146582446, Šumarska 15,51307 Prezid,RENATO GRAJŠ  Prezid, OIB 34116121706, Kamonje 11,51307 Prezid,BRANKO ŽAGAR  Prezid, OIB 73041540661, Goranska 108,51307 Prezid,SILVANA HUDOLIN  Tršće, OIB 61708623342, Petrini vrhovci 1,51305 Tršće,ANTONIJA TURK  Prezid, OIB 97982989693, Goranska 74,51307 Prezid</izvorni_sadrzaj>
    <derivirana_varijabla naziv="DomainObject.Predmet.StrankaWithAdressOIB_1">SLAVKO ŽAGAR  Tršće, OIB 65332315062, Školska 36,51305 Tršće,MARINKA PRISTAVNIK  Prezid, OIB 36853643644, Kamonje 36,51307 Prezid,LJILJANA ŽAGAR  Tršće, OIB 32769782339, Školska 36,51305 Tršće,NENAD OŽBOLT  Prezid, OIB 58415648419, Braće Zagar 2,51307 Prezid,ĐURĐA KLEPAC  Gerovo, OIB 02648025139, Partizanska 3,51304 Gerovo,ELEN SEFIĆ  Gerovo, OIB 23795072032, Snježnička 21,51304 Gerovo,MARKO HABJAN  Tršće, OIB 91131683896, Selo 8,51305 Tršće,ANTONIJA TURK  Prezid, OIB 97982989693, Goranska 74,51307 Prezid,RAJKO MAKSIMOVIĆ  Čabar, OIB 00217209521, Trg kralja Tomislava 8,51306 Čabar,NADA ZBAŠNIK  Tršće, OIB 77804399535, Frbežari 23,51305 Tršće,VJEKO KLEPAC  Gerovo,BLANKA ŽAGAR  Prezid, OIB 38302197646, Goranska 46,51307 Prezid,ALENKA TOMAZINI  Prezid, OIB 72722498736, Školska 2,51307 Prezid,MARIO PAJNIĆ  Gerovo, OIB 05692175532, Vodovodna 30,51304 Gerovo,RABIJA OŽBOLT  Prezid, OIB 58415648419, Braće Žagar 2,51307 Prezid,ANITA TROHA  Tršće, OIB 01433905471, Makavska 9,51305 Tršće,VIŠNJA JANEŠ Gerovo, OIB 76270651948, E. Kvaternika 11,51304 Gerovo,VELJKO KOVAČ  Prezid, OIB 56315482800, Partizanski put 17,51307 Prezid,MERI ŽAGAR POPOVIĆ  Tršće, OIB 58474871324, Školska 36,51305 Tršće,BUDE KNEŽEVIĆ  Prezid, OIB 04730177042, Školska 20,51307 Prezid,VELIMIR ŽAGAR  Prezid, OIB 66305357631, Goranska 46,51307 Prezid,TAMARA KOVAČ  Prezid, OIB 69010029239, Partizanski put 17,51307 Prezid,ZDRAVKA MALNAR ŠEPAC  Gerovo, OIB 37486510016, Ognjišće 9,51304 Gerovo,BISERKA TURK  Čabar, OIB 32252900529, Dolina 15,51306 Čabar,LELA MALNAR  Gerovo, OIB 35506171307, Riječka 17,51304 Gerovo,VIOLETA POTOČNIK  Prezid, OIB 14457287557, Goranska 131,51307 Prezid,ROBIN VOLF  Gerovo, OIB 61300498957, Vodovodna 29,51304 Gerovo,ELDA ŽAGAR  Tršće, OIB 75258027783, Školska 62,51305 Tršće,IVAN OŽBOLT  Prezid, OIB 11425292909, Goranska 41,51307 Prezid,DUBRAVKA ZBAŠNIK  Čabar, OIB 98242467077, Čabarska 11,51306 Čabar,RUŽICA ŠUTIĆ  Prezid, OIB 12046302885, Goranska 39,51307 Prezid,BOSILJKA OŽBOLT  Prezid, OIB 40298321003, Braće Žagar 3,51307 Prezid,MIRICA MILANOVIĆ  Čabar, OIB 27077383550, Vatrogasna 1,51306 Čabar,TEA VRANČIĆ  Tršće, OIB 92514615573, Crnolaška 21,51305 Tršće,MARIJA TROPE  Čabar, OIB 21254878950, Ivana Gorana Kovačića 27/1,51306 Čabar,ŽELJKA OŽBOLT  Prezid, OIB 33595684223, Zbitke 2,51307 Prezid,VERONIKA MATIJAŠEVIĆ  Tršće, OIB 06110322974, Narodnog oslobođenja 20,51305 Tršće,SILVIJA RADOŠEVIĆ  Prezid, OIB 14747634347, Goranska 6/1,51307 Prezid,AJKA KOVAČ  Prezid, OIB 94068997759, Braće Žagar 15,51307 Prezid,JASENKA VOLF  Čabar, OIB 00540115915, Muhovci 19,51306 Čabar,AJKA MALNAR  Čabar, OIB 62231299763, Muhovci 3,51306 Čabar,GORDANA TROHA  Prezid, OIB 97496838280, Goranska 98,51307 Prezid,MLADENKA TROPE  Čabar, OIB 12868074267, Narodnog oslobođenja 25,51306 Čabar,DESANKA ŽAGAR  Prezid, OIB 42424202414, Partizanski put 14,51307 Prezid,ĐURĐICA TURK  Prezid, OIB 16981563780, Goranska 6,51307 Prezid,ALENKA LIPOVAC  Prezid, OIB 11941447490, Braće Žagar 9,51307 Prezid,ĐURĐICA JANEŠ  Čabar, OIB 04225493245, Resmani 2/1,51306 Čabar,DAVOR ŽAKIĆ  Čabar, OIB 53088304730, Ivana Gorana Kovačića 17a,51306 Čabar,JOSIP VOLF  Tršće, OIB 35236873667, Školska 11,51305 Tršće,ZVONKO RAJŠEL  Čabar, OIB 09087858908, Ivana Gorana Kovačića 29,51306 Čabar,DAVORKA ŽAGAR  Tršće, OIB 31570941614, Školska 5,51305 Tršće,MARA KNEŽEVIĆ  Prezid, OIB 82781107555, Školska 20,51307 Prezid,DALIBOR LAKOTA  Čabar, OIB 21035259582, Strojači 2,51306 Čabar,JOSIPA WOLF  Prezid, OIB 86162473697, Zbitke 26,51307 Prezid,MILENA KOVAČ  Prezid, OIB 07146582446, Šumarska 15,51307 Prezid,RENATO GRAJŠ  Prezid, OIB 34116121706, Kamonje 11,51307 Prezid,BRANKO ŽAGAR  Prezid, OIB 73041540661, Goranska 108,51307 Prezid,SILVANA HUDOLIN  Tršće, OIB 61708623342, Petrini vrhovci 1,51305 Tršće,ANTONIJA TURK  Prezid, OIB 97982989693, Goranska 74,51307 Prezid</derivirana_varijabla>
  </DomainObject.Predmet.StrankaWithAdressOIB>
  <DomainObject.Predmet.StrankaNazivFormated>
    <izvorni_sadrzaj>SLAVKO ŽAGAR  Tršće,MARINKA PRISTAVNIK  Prezid,LJILJANA ŽAGAR  Tršće,NENAD OŽBOLT  Prezid,ĐURĐA KLEPAC  Gerovo,ELEN SEFIĆ  Gerovo,MARKO HABJAN  Tršće,ANTONIJA TURK  Prezid,RAJKO MAKSIMOVIĆ  Čabar,NADA ZBAŠNIK  Tršće,VJEKO KLEPAC  Gerovo,BLANKA ŽAGAR  Prezid,ALENKA TOMAZINI  Prezid,MARIO PAJNIĆ  Gerovo,RABIJA OŽBOLT  Prezid,ANITA TROHA  Tršće,VIŠNJA JANEŠ Gerovo,VELJKO KOVAČ  Prezid,MERI ŽAGAR POPOVIĆ  Tršće,BUDE KNEŽEVIĆ  Prezid,VELIMIR ŽAGAR  Prezid,TAMARA KOVAČ  Prezid,ZDRAVKA MALNAR ŠEPAC  Gerovo,BISERKA TURK  Čabar,LELA MALNAR  Gerovo,VIOLETA POTOČNIK  Prezid,ROBIN VOLF  Gerovo,ELDA ŽAGAR  Tršće,IVAN OŽBOLT  Prezid,DUBRAVKA ZBAŠNIK  Čabar,RUŽICA ŠUTIĆ  Prezid,BOSILJKA OŽBOLT  Prezid,MIRICA MILANOVIĆ  Čabar,TEA VRANČIĆ  Tršće,MARIJA TROPE  Čabar,ŽELJKA OŽBOLT  Prezid,VERONIKA MATIJAŠEVIĆ  Tršće,SILVIJA RADOŠEVIĆ  Prezid,AJKA KOVAČ  Prezid,JASENKA VOLF  Čabar,AJKA MALNAR  Čabar,GORDANA TROHA  Prezid,MLADENKA TROPE  Čabar,DESANKA ŽAGAR  Prezid,ĐURĐICA TURK  Prezid,ALENKA LIPOVAC  Prezid,ĐURĐICA JANEŠ  Čabar,DAVOR ŽAKIĆ  Čabar,JOSIP VOLF  Tršće,ZVONKO RAJŠEL  Čabar,DAVORKA ŽAGAR  Tršće,MARA KNEŽEVIĆ  Prezid,DALIBOR LAKOTA  Čabar,JOSIPA WOLF  Prezid,MILENA KOVAČ  Prezid,RENATO GRAJŠ  Prezid,BRANKO ŽAGAR  Prezid,SILVANA HUDOLIN  Tršće,ANTONIJA TURK  Prezid</izvorni_sadrzaj>
    <derivirana_varijabla naziv="DomainObject.Predmet.StrankaNazivFormated_1">SLAVKO ŽAGAR  Tršće,MARINKA PRISTAVNIK  Prezid,LJILJANA ŽAGAR  Tršće,NENAD OŽBOLT  Prezid,ĐURĐA KLEPAC  Gerovo,ELEN SEFIĆ  Gerovo,MARKO HABJAN  Tršće,ANTONIJA TURK  Prezid,RAJKO MAKSIMOVIĆ  Čabar,NADA ZBAŠNIK  Tršće,VJEKO KLEPAC  Gerovo,BLANKA ŽAGAR  Prezid,ALENKA TOMAZINI  Prezid,MARIO PAJNIĆ  Gerovo,RABIJA OŽBOLT  Prezid,ANITA TROHA  Tršće,VIŠNJA JANEŠ Gerovo,VELJKO KOVAČ  Prezid,MERI ŽAGAR POPOVIĆ  Tršće,BUDE KNEŽEVIĆ  Prezid,VELIMIR ŽAGAR  Prezid,TAMARA KOVAČ  Prezid,ZDRAVKA MALNAR ŠEPAC  Gerovo,BISERKA TURK  Čabar,LELA MALNAR  Gerovo,VIOLETA POTOČNIK  Prezid,ROBIN VOLF  Gerovo,ELDA ŽAGAR  Tršće,IVAN OŽBOLT  Prezid,DUBRAVKA ZBAŠNIK  Čabar,RUŽICA ŠUTIĆ  Prezid,BOSILJKA OŽBOLT  Prezid,MIRICA MILANOVIĆ  Čabar,TEA VRANČIĆ  Tršće,MARIJA TROPE  Čabar,ŽELJKA OŽBOLT  Prezid,VERONIKA MATIJAŠEVIĆ  Tršće,SILVIJA RADOŠEVIĆ  Prezid,AJKA KOVAČ  Prezid,JASENKA VOLF  Čabar,AJKA MALNAR  Čabar,GORDANA TROHA  Prezid,MLADENKA TROPE  Čabar,DESANKA ŽAGAR  Prezid,ĐURĐICA TURK  Prezid,ALENKA LIPOVAC  Prezid,ĐURĐICA JANEŠ  Čabar,DAVOR ŽAKIĆ  Čabar,JOSIP VOLF  Tršće,ZVONKO RAJŠEL  Čabar,DAVORKA ŽAGAR  Tršće,MARA KNEŽEVIĆ  Prezid,DALIBOR LAKOTA  Čabar,JOSIPA WOLF  Prezid,MILENA KOVAČ  Prezid,RENATO GRAJŠ  Prezid,BRANKO ŽAGAR  Prezid,SILVANA HUDOLIN  Tršće,ANTONIJA TURK  Prezid</derivirana_varijabla>
  </DomainObject.Predmet.StrankaNazivFormated>
  <DomainObject.Predmet.StrankaNazivFormatedOIB>
    <izvorni_sadrzaj>SLAVKO ŽAGAR  Tršće, OIB 65332315062,MARINKA PRISTAVNIK  Prezid, OIB 36853643644,LJILJANA ŽAGAR  Tršće, OIB 32769782339,NENAD OŽBOLT  Prezid, OIB 58415648419,ĐURĐA KLEPAC  Gerovo, OIB 02648025139,ELEN SEFIĆ  Gerovo, OIB 23795072032,MARKO HABJAN  Tršće, OIB 91131683896,ANTONIJA TURK  Prezid, OIB 97982989693,RAJKO MAKSIMOVIĆ  Čabar, OIB 00217209521,NADA ZBAŠNIK  Tršće, OIB 77804399535,VJEKO KLEPAC  Gerovo,BLANKA ŽAGAR  Prezid, OIB 38302197646,ALENKA TOMAZINI  Prezid, OIB 72722498736,MARIO PAJNIĆ  Gerovo, OIB 05692175532,RABIJA OŽBOLT  Prezid, OIB 58415648419,ANITA TROHA  Tršće, OIB 01433905471,VIŠNJA JANEŠ Gerovo, OIB 76270651948,VELJKO KOVAČ  Prezid, OIB 56315482800,MERI ŽAGAR POPOVIĆ  Tršće, OIB 58474871324,BUDE KNEŽEVIĆ  Prezid, OIB 04730177042,VELIMIR ŽAGAR  Prezid, OIB 66305357631,TAMARA KOVAČ  Prezid, OIB 69010029239,ZDRAVKA MALNAR ŠEPAC  Gerovo, OIB 37486510016,BISERKA TURK  Čabar, OIB 32252900529,LELA MALNAR  Gerovo, OIB 35506171307,VIOLETA POTOČNIK  Prezid, OIB 14457287557,ROBIN VOLF  Gerovo, OIB 61300498957,ELDA ŽAGAR  Tršće, OIB 75258027783,IVAN OŽBOLT  Prezid, OIB 11425292909,DUBRAVKA ZBAŠNIK  Čabar, OIB 98242467077,RUŽICA ŠUTIĆ  Prezid, OIB 12046302885,BOSILJKA OŽBOLT  Prezid, OIB 40298321003,MIRICA MILANOVIĆ  Čabar, OIB 27077383550,TEA VRANČIĆ  Tršće, OIB 92514615573,MARIJA TROPE  Čabar, OIB 21254878950,ŽELJKA OŽBOLT  Prezid, OIB 33595684223,VERONIKA MATIJAŠEVIĆ  Tršće, OIB 06110322974,SILVIJA RADOŠEVIĆ  Prezid, OIB 14747634347,AJKA KOVAČ  Prezid, OIB 94068997759,JASENKA VOLF  Čabar, OIB 00540115915,AJKA MALNAR  Čabar, OIB 62231299763,GORDANA TROHA  Prezid, OIB 97496838280,MLADENKA TROPE  Čabar, OIB 12868074267,DESANKA ŽAGAR  Prezid, OIB 42424202414,ĐURĐICA TURK  Prezid, OIB 16981563780,ALENKA LIPOVAC  Prezid, OIB 11941447490,ĐURĐICA JANEŠ  Čabar, OIB 04225493245,DAVOR ŽAKIĆ  Čabar, OIB 53088304730,JOSIP VOLF  Tršće, OIB 35236873667,ZVONKO RAJŠEL  Čabar, OIB 09087858908,DAVORKA ŽAGAR  Tršće, OIB 31570941614,MARA KNEŽEVIĆ  Prezid, OIB 82781107555,DALIBOR LAKOTA  Čabar, OIB 21035259582,JOSIPA WOLF  Prezid, OIB 86162473697,MILENA KOVAČ  Prezid, OIB 07146582446,RENATO GRAJŠ  Prezid, OIB 34116121706,BRANKO ŽAGAR  Prezid, OIB 73041540661,SILVANA HUDOLIN  Tršće, OIB 61708623342,ANTONIJA TURK  Prezid, OIB 97982989693</izvorni_sadrzaj>
    <derivirana_varijabla naziv="DomainObject.Predmet.StrankaNazivFormatedOIB_1">SLAVKO ŽAGAR  Tršće, OIB 65332315062,MARINKA PRISTAVNIK  Prezid, OIB 36853643644,LJILJANA ŽAGAR  Tršće, OIB 32769782339,NENAD OŽBOLT  Prezid, OIB 58415648419,ĐURĐA KLEPAC  Gerovo, OIB 02648025139,ELEN SEFIĆ  Gerovo, OIB 23795072032,MARKO HABJAN  Tršće, OIB 91131683896,ANTONIJA TURK  Prezid, OIB 97982989693,RAJKO MAKSIMOVIĆ  Čabar, OIB 00217209521,NADA ZBAŠNIK  Tršće, OIB 77804399535,VJEKO KLEPAC  Gerovo,BLANKA ŽAGAR  Prezid, OIB 38302197646,ALENKA TOMAZINI  Prezid, OIB 72722498736,MARIO PAJNIĆ  Gerovo, OIB 05692175532,RABIJA OŽBOLT  Prezid, OIB 58415648419,ANITA TROHA  Tršće, OIB 01433905471,VIŠNJA JANEŠ Gerovo, OIB 76270651948,VELJKO KOVAČ  Prezid, OIB 56315482800,MERI ŽAGAR POPOVIĆ  Tršće, OIB 58474871324,BUDE KNEŽEVIĆ  Prezid, OIB 04730177042,VELIMIR ŽAGAR  Prezid, OIB 66305357631,TAMARA KOVAČ  Prezid, OIB 69010029239,ZDRAVKA MALNAR ŠEPAC  Gerovo, OIB 37486510016,BISERKA TURK  Čabar, OIB 32252900529,LELA MALNAR  Gerovo, OIB 35506171307,VIOLETA POTOČNIK  Prezid, OIB 14457287557,ROBIN VOLF  Gerovo, OIB 61300498957,ELDA ŽAGAR  Tršće, OIB 75258027783,IVAN OŽBOLT  Prezid, OIB 11425292909,DUBRAVKA ZBAŠNIK  Čabar, OIB 98242467077,RUŽICA ŠUTIĆ  Prezid, OIB 12046302885,BOSILJKA OŽBOLT  Prezid, OIB 40298321003,MIRICA MILANOVIĆ  Čabar, OIB 27077383550,TEA VRANČIĆ  Tršće, OIB 92514615573,MARIJA TROPE  Čabar, OIB 21254878950,ŽELJKA OŽBOLT  Prezid, OIB 33595684223,VERONIKA MATIJAŠEVIĆ  Tršće, OIB 06110322974,SILVIJA RADOŠEVIĆ  Prezid, OIB 14747634347,AJKA KOVAČ  Prezid, OIB 94068997759,JASENKA VOLF  Čabar, OIB 00540115915,AJKA MALNAR  Čabar, OIB 62231299763,GORDANA TROHA  Prezid, OIB 97496838280,MLADENKA TROPE  Čabar, OIB 12868074267,DESANKA ŽAGAR  Prezid, OIB 42424202414,ĐURĐICA TURK  Prezid, OIB 16981563780,ALENKA LIPOVAC  Prezid, OIB 11941447490,ĐURĐICA JANEŠ  Čabar, OIB 04225493245,DAVOR ŽAKIĆ  Čabar, OIB 53088304730,JOSIP VOLF  Tršće, OIB 35236873667,ZVONKO RAJŠEL  Čabar, OIB 09087858908,DAVORKA ŽAGAR  Tršće, OIB 31570941614,MARA KNEŽEVIĆ  Prezid, OIB 82781107555,DALIBOR LAKOTA  Čabar, OIB 21035259582,JOSIPA WOLF  Prezid, OIB 86162473697,MILENA KOVAČ  Prezid, OIB 07146582446,RENATO GRAJŠ  Prezid, OIB 34116121706,BRANKO ŽAGAR  Prezid, OIB 73041540661,SILVANA HUDOLIN  Tršće, OIB 61708623342,ANTONIJA TURK  Prezid, OIB 97982989693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zvorni_sadrzaj>
    <derivirana_varijabla naziv="DomainObject.Predmet.StrankaListFormated_1">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derivirana_varijabla>
  </DomainObject.Predmet.StrankaListFormated>
  <DomainObject.Predmet.StrankaListFormatedOIB>
    <izvorni_sadrzaj>
      <item>SLAVKO ŽAGAR  Tršće, OIB 65332315062</item>
      <item>MARINKA PRISTAVNIK  Prezid, OIB 36853643644</item>
      <item>LJILJANA ŽAGAR  Tršće, OIB 32769782339</item>
      <item>NENAD OŽBOLT  Prezid, OIB 58415648419</item>
      <item>ĐURĐA KLEPAC  Gerovo, OIB 02648025139</item>
      <item>ELEN SEFIĆ  Gerovo, OIB 23795072032</item>
      <item>MARKO HABJAN  Tršće, OIB 91131683896</item>
      <item>ANTONIJA TURK  Prezid, OIB 97982989693</item>
      <item>RAJKO MAKSIMOVIĆ  Čabar, OIB 00217209521</item>
      <item>NADA ZBAŠNIK  Tršće, OIB 77804399535</item>
      <item>VJEKO KLEPAC  Gerovo</item>
      <item>BLANKA ŽAGAR  Prezid, OIB 38302197646</item>
      <item>ALENKA TOMAZINI  Prezid, OIB 72722498736</item>
      <item>MARIO PAJNIĆ  Gerovo, OIB 05692175532</item>
      <item>RABIJA OŽBOLT  Prezid, OIB 58415648419</item>
      <item>ANITA TROHA  Tršće, OIB 01433905471</item>
      <item>VIŠNJA JANEŠ Gerovo, OIB 76270651948</item>
      <item>VELJKO KOVAČ  Prezid, OIB 56315482800</item>
      <item>MERI ŽAGAR POPOVIĆ  Tršće, OIB 58474871324</item>
      <item>BUDE KNEŽEVIĆ  Prezid, OIB 04730177042</item>
      <item>VELIMIR ŽAGAR  Prezid, OIB 66305357631</item>
      <item>TAMARA KOVAČ  Prezid, OIB 69010029239</item>
      <item>ZDRAVKA MALNAR ŠEPAC  Gerovo, OIB 37486510016</item>
      <item>BISERKA TURK  Čabar, OIB 32252900529</item>
      <item>LELA MALNAR  Gerovo, OIB 35506171307</item>
      <item>VIOLETA POTOČNIK  Prezid, OIB 14457287557</item>
      <item>ROBIN VOLF  Gerovo, OIB 61300498957</item>
      <item>ELDA ŽAGAR  Tršće, OIB 75258027783</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izvorni_sadrzaj>
    <derivirana_varijabla naziv="DomainObject.Predmet.StrankaListFormatedOIB_1">
      <item>SLAVKO ŽAGAR  Tršće, OIB 65332315062</item>
      <item>MARINKA PRISTAVNIK  Prezid, OIB 36853643644</item>
      <item>LJILJANA ŽAGAR  Tršće, OIB 32769782339</item>
      <item>NENAD OŽBOLT  Prezid, OIB 58415648419</item>
      <item>ĐURĐA KLEPAC  Gerovo, OIB 02648025139</item>
      <item>ELEN SEFIĆ  Gerovo, OIB 23795072032</item>
      <item>MARKO HABJAN  Tršće, OIB 91131683896</item>
      <item>ANTONIJA TURK  Prezid, OIB 97982989693</item>
      <item>RAJKO MAKSIMOVIĆ  Čabar, OIB 00217209521</item>
      <item>NADA ZBAŠNIK  Tršće, OIB 77804399535</item>
      <item>VJEKO KLEPAC  Gerovo</item>
      <item>BLANKA ŽAGAR  Prezid, OIB 38302197646</item>
      <item>ALENKA TOMAZINI  Prezid, OIB 72722498736</item>
      <item>MARIO PAJNIĆ  Gerovo, OIB 05692175532</item>
      <item>RABIJA OŽBOLT  Prezid, OIB 58415648419</item>
      <item>ANITA TROHA  Tršće, OIB 01433905471</item>
      <item>VIŠNJA JANEŠ Gerovo, OIB 76270651948</item>
      <item>VELJKO KOVAČ  Prezid, OIB 56315482800</item>
      <item>MERI ŽAGAR POPOVIĆ  Tršće, OIB 58474871324</item>
      <item>BUDE KNEŽEVIĆ  Prezid, OIB 04730177042</item>
      <item>VELIMIR ŽAGAR  Prezid, OIB 66305357631</item>
      <item>TAMARA KOVAČ  Prezid, OIB 69010029239</item>
      <item>ZDRAVKA MALNAR ŠEPAC  Gerovo, OIB 37486510016</item>
      <item>BISERKA TURK  Čabar, OIB 32252900529</item>
      <item>LELA MALNAR  Gerovo, OIB 35506171307</item>
      <item>VIOLETA POTOČNIK  Prezid, OIB 14457287557</item>
      <item>ROBIN VOLF  Gerovo, OIB 61300498957</item>
      <item>ELDA ŽAGAR  Tršće, OIB 75258027783</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derivirana_varijabla>
  </DomainObject.Predmet.StrankaListFormatedOIB>
  <DomainObject.Predmet.StrankaListFormatedWithAdress>
    <izvorni_sadrzaj>
      <item>SLAVKO ŽAGAR  Tršće, Školska 36, 51305 Tršće</item>
      <item>MARINKA PRISTAVNIK  Prezid, Kamonje 36, 51307 Prezid</item>
      <item>LJILJANA ŽAGAR  Tršće, Školska 36, 51305 Tršće</item>
      <item>NENAD OŽBOLT  Prezid, Braće Zagar 2, 51307 Prezid</item>
      <item>ĐURĐA KLEPAC  Gerovo, Partizanska 3, 51304 Gerovo</item>
      <item>ELEN SEFIĆ  Gerovo, Snježnička 21, 51304 Gerovo</item>
      <item>MARKO HABJAN  Tršće, Selo 8, 51305 Tršće</item>
      <item>ANTONIJA TURK  Prezid, Goranska 74, 51307 Prezid</item>
      <item>RAJKO MAKSIMOVIĆ  Čabar, Trg kralja Tomislava 8, 51306 Čabar</item>
      <item>NADA ZBAŠNIK  Tršće, Frbežari 23, 51305 Tršće</item>
      <item>VJEKO KLEPAC  Gerovo</item>
      <item>BLANKA ŽAGAR  Prezid, Goranska 46, 51307 Prezid</item>
      <item>ALENKA TOMAZINI  Prezid, Školska 2, 51307 Prezid</item>
      <item>MARIO PAJNIĆ  Gerovo, Vodovodna 30, 51304 Gerovo</item>
      <item>RABIJA OŽBOLT  Prezid, Braće Žagar 2, 51307 Prezid</item>
      <item>ANITA TROHA  Tršće, Makavska 9, 51305 Tršće</item>
      <item>VIŠNJA JANEŠ Gerovo, E. Kvaternika 11, 51304 Gerovo</item>
      <item>VELJKO KOVAČ  Prezid, Partizanski put 17, 51307 Prezid</item>
      <item>MERI ŽAGAR POPOVIĆ  Tršće, Školska 36, 51305 Tršće</item>
      <item>BUDE KNEŽEVIĆ  Prezid, Školska 20, 51307 Prezid</item>
      <item>VELIMIR ŽAGAR  Prezid, Goranska 46, 51307 Prezid</item>
      <item>TAMARA KOVAČ  Prezid, Partizanski put 17, 51307 Prezid</item>
      <item>ZDRAVKA MALNAR ŠEPAC  Gerovo, Ognjišće 9, 51304 Gerovo</item>
      <item>BISERKA TURK  Čabar, Dolina 15, 51306 Čabar</item>
      <item>LELA MALNAR  Gerovo, Riječka 17, 51304 Gerovo</item>
      <item>VIOLETA POTOČNIK  Prezid, Goranska 131, 51307 Prezid</item>
      <item>ROBIN VOLF  Gerovo, Vodovodna 29, 51304 Gerovo</item>
      <item>ELDA ŽAGAR  Tršće, Školska 62, 51305 Tršće</item>
      <item>IVAN OŽBOLT  Prezid, Goranska 41, 51307 Prezid</item>
      <item>DUBRAVKA ZBAŠNIK  Čabar, Čabarska 11, 51306 Čabar</item>
      <item>RUŽICA ŠUTIĆ  Prezid, Goranska 39, 51307 Prezid</item>
      <item>BOSILJKA OŽBOLT  Prezid, Braće Žagar 3, 51307 Prezid</item>
      <item>MIRICA MILANOVIĆ  Čabar, Vatrogasna 1, 51306 Čabar</item>
      <item>TEA VRANČIĆ  Tršće, Crnolaška 21, 51305 Tršće</item>
      <item>MARIJA TROPE  Čabar, Ivana Gorana Kovačića 27/1, 51306 Čabar</item>
      <item>ŽELJKA OŽBOLT  Prezid, Zbitke 2, 51307 Prezid</item>
      <item>VERONIKA MATIJAŠEVIĆ  Tršće, Narodnog oslobođenja 20, 51305 Tršće</item>
      <item>SILVIJA RADOŠEVIĆ  Prezid, Goranska 6/1, 51307 Prezid</item>
      <item>AJKA KOVAČ  Prezid, Braće Žagar 15, 51307 Prezid</item>
      <item>JASENKA VOLF  Čabar, Muhovci 19, 51306 Čabar</item>
      <item>AJKA MALNAR  Čabar, Muhovci 3, 51306 Čabar</item>
      <item>GORDANA TROHA  Prezid, Goranska 98, 51307 Prezid</item>
      <item>MLADENKA TROPE  Čabar, Narodnog oslobođenja 25, 51306 Čabar</item>
      <item>DESANKA ŽAGAR  Prezid, Partizanski put 14, 51307 Prezid</item>
      <item>ĐURĐICA TURK  Prezid, Goranska 6, 51307 Prezid</item>
      <item>ALENKA LIPOVAC  Prezid, Braće Žagar 9, 51307 Prezid</item>
      <item>ĐURĐICA JANEŠ  Čabar, Resmani 2/1, 51306 Čabar</item>
      <item>DAVOR ŽAKIĆ  Čabar, Ivana Gorana Kovačića 17a, 51306 Čabar</item>
      <item>JOSIP VOLF  Tršće, Školska 11, 51305 Tršće</item>
      <item>ZVONKO RAJŠEL  Čabar, Ivana Gorana Kovačića 29, 51306 Čabar</item>
      <item>DAVORKA ŽAGAR  Tršće, Školska 5, 51305 Tršće</item>
      <item>MARA KNEŽEVIĆ  Prezid, Školska 20, 51307 Prezid</item>
      <item>DALIBOR LAKOTA  Čabar, Strojači 2, 51306 Čabar</item>
      <item>JOSIPA WOLF  Prezid, Zbitke 26, 51307 Prezid</item>
      <item>MILENA KOVAČ  Prezid, Šumarska 15, 51307 Prezid</item>
      <item>RENATO GRAJŠ  Prezid, Kamonje 11, 51307 Prezid</item>
      <item>BRANKO ŽAGAR  Prezid, Goranska 108, 51307 Prezid</item>
      <item>SILVANA HUDOLIN  Tršće, Petrini vrhovci 1, 51305 Tršće</item>
      <item>ANTONIJA TURK  Prezid, Goranska 74, 51307 Prezid</item>
    </izvorni_sadrzaj>
    <derivirana_varijabla naziv="DomainObject.Predmet.StrankaListFormatedWithAdress_1">
      <item>SLAVKO ŽAGAR  Tršće, Školska 36, 51305 Tršće</item>
      <item>MARINKA PRISTAVNIK  Prezid, Kamonje 36, 51307 Prezid</item>
      <item>LJILJANA ŽAGAR  Tršće, Školska 36, 51305 Tršće</item>
      <item>NENAD OŽBOLT  Prezid, Braće Zagar 2, 51307 Prezid</item>
      <item>ĐURĐA KLEPAC  Gerovo, Partizanska 3, 51304 Gerovo</item>
      <item>ELEN SEFIĆ  Gerovo, Snježnička 21, 51304 Gerovo</item>
      <item>MARKO HABJAN  Tršće, Selo 8, 51305 Tršće</item>
      <item>ANTONIJA TURK  Prezid, Goranska 74, 51307 Prezid</item>
      <item>RAJKO MAKSIMOVIĆ  Čabar, Trg kralja Tomislava 8, 51306 Čabar</item>
      <item>NADA ZBAŠNIK  Tršće, Frbežari 23, 51305 Tršće</item>
      <item>VJEKO KLEPAC  Gerovo</item>
      <item>BLANKA ŽAGAR  Prezid, Goranska 46, 51307 Prezid</item>
      <item>ALENKA TOMAZINI  Prezid, Školska 2, 51307 Prezid</item>
      <item>MARIO PAJNIĆ  Gerovo, Vodovodna 30, 51304 Gerovo</item>
      <item>RABIJA OŽBOLT  Prezid, Braće Žagar 2, 51307 Prezid</item>
      <item>ANITA TROHA  Tršće, Makavska 9, 51305 Tršće</item>
      <item>VIŠNJA JANEŠ Gerovo, E. Kvaternika 11, 51304 Gerovo</item>
      <item>VELJKO KOVAČ  Prezid, Partizanski put 17, 51307 Prezid</item>
      <item>MERI ŽAGAR POPOVIĆ  Tršće, Školska 36, 51305 Tršće</item>
      <item>BUDE KNEŽEVIĆ  Prezid, Školska 20, 51307 Prezid</item>
      <item>VELIMIR ŽAGAR  Prezid, Goranska 46, 51307 Prezid</item>
      <item>TAMARA KOVAČ  Prezid, Partizanski put 17, 51307 Prezid</item>
      <item>ZDRAVKA MALNAR ŠEPAC  Gerovo, Ognjišće 9, 51304 Gerovo</item>
      <item>BISERKA TURK  Čabar, Dolina 15, 51306 Čabar</item>
      <item>LELA MALNAR  Gerovo, Riječka 17, 51304 Gerovo</item>
      <item>VIOLETA POTOČNIK  Prezid, Goranska 131, 51307 Prezid</item>
      <item>ROBIN VOLF  Gerovo, Vodovodna 29, 51304 Gerovo</item>
      <item>ELDA ŽAGAR  Tršće, Školska 62, 51305 Tršće</item>
      <item>IVAN OŽBOLT  Prezid, Goranska 41, 51307 Prezid</item>
      <item>DUBRAVKA ZBAŠNIK  Čabar, Čabarska 11, 51306 Čabar</item>
      <item>RUŽICA ŠUTIĆ  Prezid, Goranska 39, 51307 Prezid</item>
      <item>BOSILJKA OŽBOLT  Prezid, Braće Žagar 3, 51307 Prezid</item>
      <item>MIRICA MILANOVIĆ  Čabar, Vatrogasna 1, 51306 Čabar</item>
      <item>TEA VRANČIĆ  Tršće, Crnolaška 21, 51305 Tršće</item>
      <item>MARIJA TROPE  Čabar, Ivana Gorana Kovačića 27/1, 51306 Čabar</item>
      <item>ŽELJKA OŽBOLT  Prezid, Zbitke 2, 51307 Prezid</item>
      <item>VERONIKA MATIJAŠEVIĆ  Tršće, Narodnog oslobođenja 20, 51305 Tršće</item>
      <item>SILVIJA RADOŠEVIĆ  Prezid, Goranska 6/1, 51307 Prezid</item>
      <item>AJKA KOVAČ  Prezid, Braće Žagar 15, 51307 Prezid</item>
      <item>JASENKA VOLF  Čabar, Muhovci 19, 51306 Čabar</item>
      <item>AJKA MALNAR  Čabar, Muhovci 3, 51306 Čabar</item>
      <item>GORDANA TROHA  Prezid, Goranska 98, 51307 Prezid</item>
      <item>MLADENKA TROPE  Čabar, Narodnog oslobođenja 25, 51306 Čabar</item>
      <item>DESANKA ŽAGAR  Prezid, Partizanski put 14, 51307 Prezid</item>
      <item>ĐURĐICA TURK  Prezid, Goranska 6, 51307 Prezid</item>
      <item>ALENKA LIPOVAC  Prezid, Braće Žagar 9, 51307 Prezid</item>
      <item>ĐURĐICA JANEŠ  Čabar, Resmani 2/1, 51306 Čabar</item>
      <item>DAVOR ŽAKIĆ  Čabar, Ivana Gorana Kovačića 17a, 51306 Čabar</item>
      <item>JOSIP VOLF  Tršće, Školska 11, 51305 Tršće</item>
      <item>ZVONKO RAJŠEL  Čabar, Ivana Gorana Kovačića 29, 51306 Čabar</item>
      <item>DAVORKA ŽAGAR  Tršće, Školska 5, 51305 Tršće</item>
      <item>MARA KNEŽEVIĆ  Prezid, Školska 20, 51307 Prezid</item>
      <item>DALIBOR LAKOTA  Čabar, Strojači 2, 51306 Čabar</item>
      <item>JOSIPA WOLF  Prezid, Zbitke 26, 51307 Prezid</item>
      <item>MILENA KOVAČ  Prezid, Šumarska 15, 51307 Prezid</item>
      <item>RENATO GRAJŠ  Prezid, Kamonje 11, 51307 Prezid</item>
      <item>BRANKO ŽAGAR  Prezid, Goranska 108, 51307 Prezid</item>
      <item>SILVANA HUDOLIN  Tršće, Petrini vrhovci 1, 51305 Tršće</item>
      <item>ANTONIJA TURK  Prezid, Goranska 74, 51307 Prezid</item>
    </derivirana_varijabla>
  </DomainObject.Predmet.StrankaListFormatedWithAdress>
  <DomainObject.Predmet.StrankaListFormatedWithAdressOIB>
    <izvorni_sadrzaj>
      <item>SLAVKO ŽAGAR  Tršće, OIB 65332315062, Školska 36, 51305 Tršće</item>
      <item>MARINKA PRISTAVNIK  Prezid, OIB 36853643644, Kamonje 36, 51307 Prezid</item>
      <item>LJILJANA ŽAGAR  Tršće, OIB 32769782339, Školska 36, 51305 Tršće</item>
      <item>NENAD OŽBOLT  Prezid, OIB 58415648419, Braće Zagar 2, 51307 Prezid</item>
      <item>ĐURĐA KLEPAC  Gerovo, OIB 02648025139, Partizanska 3, 51304 Gerovo</item>
      <item>ELEN SEFIĆ  Gerovo, OIB 23795072032, Snježnička 21, 51304 Gerovo</item>
      <item>MARKO HABJAN  Tršće, OIB 91131683896, Selo 8, 51305 Tršće</item>
      <item>ANTONIJA TURK  Prezid, OIB 97982989693, Goranska 74, 51307 Prezid</item>
      <item>RAJKO MAKSIMOVIĆ  Čabar, OIB 00217209521, Trg kralja Tomislava 8, 51306 Čabar</item>
      <item>NADA ZBAŠNIK  Tršće, OIB 77804399535, Frbežari 23, 51305 Tršće</item>
      <item>VJEKO KLEPAC  Gerovo</item>
      <item>BLANKA ŽAGAR  Prezid, OIB 38302197646, Goranska 46, 51307 Prezid</item>
      <item>ALENKA TOMAZINI  Prezid, OIB 72722498736, Školska 2, 51307 Prezid</item>
      <item>MARIO PAJNIĆ  Gerovo, OIB 05692175532, Vodovodna 30, 51304 Gerovo</item>
      <item>RABIJA OŽBOLT  Prezid, OIB 58415648419, Braće Žagar 2, 51307 Prezid</item>
      <item>ANITA TROHA  Tršće, OIB 01433905471, Makavska 9, 51305 Tršće</item>
      <item>VIŠNJA JANEŠ Gerovo, OIB 76270651948, E. Kvaternika 11, 51304 Gerovo</item>
      <item>VELJKO KOVAČ  Prezid, OIB 56315482800, Partizanski put 17, 51307 Prezid</item>
      <item>MERI ŽAGAR POPOVIĆ  Tršće, OIB 58474871324, Školska 36, 51305 Tršće</item>
      <item>BUDE KNEŽEVIĆ  Prezid, OIB 04730177042, Školska 20, 51307 Prezid</item>
      <item>VELIMIR ŽAGAR  Prezid, OIB 66305357631, Goranska 46, 51307 Prezid</item>
      <item>TAMARA KOVAČ  Prezid, OIB 69010029239, Partizanski put 17, 51307 Prezid</item>
      <item>ZDRAVKA MALNAR ŠEPAC  Gerovo, OIB 37486510016, Ognjišće 9, 51304 Gerovo</item>
      <item>BISERKA TURK  Čabar, OIB 32252900529, Dolina 15, 51306 Čabar</item>
      <item>LELA MALNAR  Gerovo, OIB 35506171307, Riječka 17, 51304 Gerovo</item>
      <item>VIOLETA POTOČNIK  Prezid, OIB 14457287557, Goranska 131, 51307 Prezid</item>
      <item>ROBIN VOLF  Gerovo, OIB 61300498957, Vodovodna 29, 51304 Gerovo</item>
      <item>ELDA ŽAGAR  Tršće, OIB 75258027783, Školska 62, 51305 Tršće</item>
      <item>IVAN OŽBOLT  Prezid, OIB 11425292909, Goranska 41, 51307 Prezid</item>
      <item>DUBRAVKA ZBAŠNIK  Čabar, OIB 98242467077, Čabarska 11, 51306 Čabar</item>
      <item>RUŽICA ŠUTIĆ  Prezid, OIB 12046302885, Goranska 39, 51307 Prezid</item>
      <item>BOSILJKA OŽBOLT  Prezid, OIB 40298321003, Braće Žagar 3, 51307 Prezid</item>
      <item>MIRICA MILANOVIĆ  Čabar, OIB 27077383550, Vatrogasna 1, 51306 Čabar</item>
      <item>TEA VRANČIĆ  Tršće, OIB 92514615573, Crnolaška 21, 51305 Tršće</item>
      <item>MARIJA TROPE  Čabar, OIB 21254878950, Ivana Gorana Kovačića 27/1, 51306 Čabar</item>
      <item>ŽELJKA OŽBOLT  Prezid, OIB 33595684223, Zbitke 2, 51307 Prezid</item>
      <item>VERONIKA MATIJAŠEVIĆ  Tršće, OIB 06110322974, Narodnog oslobođenja 20, 51305 Tršće</item>
      <item>SILVIJA RADOŠEVIĆ  Prezid, OIB 14747634347, Goranska 6/1, 51307 Prezid</item>
      <item>AJKA KOVAČ  Prezid, OIB 94068997759, Braće Žagar 15, 51307 Prezid</item>
      <item>JASENKA VOLF  Čabar, OIB 00540115915, Muhovci 19, 51306 Čabar</item>
      <item>AJKA MALNAR  Čabar, OIB 62231299763, Muhovci 3, 51306 Čabar</item>
      <item>GORDANA TROHA  Prezid, OIB 97496838280, Goranska 98, 51307 Prezid</item>
      <item>MLADENKA TROPE  Čabar, OIB 12868074267, Narodnog oslobođenja 25, 51306 Čabar</item>
      <item>DESANKA ŽAGAR  Prezid, OIB 42424202414, Partizanski put 14, 51307 Prezid</item>
      <item>ĐURĐICA TURK  Prezid, OIB 16981563780, Goranska 6, 51307 Prezid</item>
      <item>ALENKA LIPOVAC  Prezid, OIB 11941447490, Braće Žagar 9, 51307 Prezid</item>
      <item>ĐURĐICA JANEŠ  Čabar, OIB 04225493245, Resmani 2/1, 51306 Čabar</item>
      <item>DAVOR ŽAKIĆ  Čabar, OIB 53088304730, Ivana Gorana Kovačića 17a, 51306 Čabar</item>
      <item>JOSIP VOLF  Tršće, OIB 35236873667, Školska 11, 51305 Tršće</item>
      <item>ZVONKO RAJŠEL  Čabar, OIB 09087858908, Ivana Gorana Kovačića 29, 51306 Čabar</item>
      <item>DAVORKA ŽAGAR  Tršće, OIB 31570941614, Školska 5, 51305 Tršće</item>
      <item>MARA KNEŽEVIĆ  Prezid, OIB 82781107555, Školska 20, 51307 Prezid</item>
      <item>DALIBOR LAKOTA  Čabar, OIB 21035259582, Strojači 2, 51306 Čabar</item>
      <item>JOSIPA WOLF  Prezid, OIB 86162473697, Zbitke 26, 51307 Prezid</item>
      <item>MILENA KOVAČ  Prezid, OIB 07146582446, Šumarska 15, 51307 Prezid</item>
      <item>RENATO GRAJŠ  Prezid, OIB 34116121706, Kamonje 11, 51307 Prezid</item>
      <item>BRANKO ŽAGAR  Prezid, OIB 73041540661, Goranska 108, 51307 Prezid</item>
      <item>SILVANA HUDOLIN  Tršće, OIB 61708623342, Petrini vrhovci 1, 51305 Tršće</item>
      <item>ANTONIJA TURK  Prezid, OIB 97982989693, Goranska 74, 51307 Prezid</item>
    </izvorni_sadrzaj>
    <derivirana_varijabla naziv="DomainObject.Predmet.StrankaListFormatedWithAdressOIB_1">
      <item>SLAVKO ŽAGAR  Tršće, OIB 65332315062, Školska 36, 51305 Tršće</item>
      <item>MARINKA PRISTAVNIK  Prezid, OIB 36853643644, Kamonje 36, 51307 Prezid</item>
      <item>LJILJANA ŽAGAR  Tršće, OIB 32769782339, Školska 36, 51305 Tršće</item>
      <item>NENAD OŽBOLT  Prezid, OIB 58415648419, Braće Zagar 2, 51307 Prezid</item>
      <item>ĐURĐA KLEPAC  Gerovo, OIB 02648025139, Partizanska 3, 51304 Gerovo</item>
      <item>ELEN SEFIĆ  Gerovo, OIB 23795072032, Snježnička 21, 51304 Gerovo</item>
      <item>MARKO HABJAN  Tršće, OIB 91131683896, Selo 8, 51305 Tršće</item>
      <item>ANTONIJA TURK  Prezid, OIB 97982989693, Goranska 74, 51307 Prezid</item>
      <item>RAJKO MAKSIMOVIĆ  Čabar, OIB 00217209521, Trg kralja Tomislava 8, 51306 Čabar</item>
      <item>NADA ZBAŠNIK  Tršće, OIB 77804399535, Frbežari 23, 51305 Tršće</item>
      <item>VJEKO KLEPAC  Gerovo</item>
      <item>BLANKA ŽAGAR  Prezid, OIB 38302197646, Goranska 46, 51307 Prezid</item>
      <item>ALENKA TOMAZINI  Prezid, OIB 72722498736, Školska 2, 51307 Prezid</item>
      <item>MARIO PAJNIĆ  Gerovo, OIB 05692175532, Vodovodna 30, 51304 Gerovo</item>
      <item>RABIJA OŽBOLT  Prezid, OIB 58415648419, Braće Žagar 2, 51307 Prezid</item>
      <item>ANITA TROHA  Tršće, OIB 01433905471, Makavska 9, 51305 Tršće</item>
      <item>VIŠNJA JANEŠ Gerovo, OIB 76270651948, E. Kvaternika 11, 51304 Gerovo</item>
      <item>VELJKO KOVAČ  Prezid, OIB 56315482800, Partizanski put 17, 51307 Prezid</item>
      <item>MERI ŽAGAR POPOVIĆ  Tršće, OIB 58474871324, Školska 36, 51305 Tršće</item>
      <item>BUDE KNEŽEVIĆ  Prezid, OIB 04730177042, Školska 20, 51307 Prezid</item>
      <item>VELIMIR ŽAGAR  Prezid, OIB 66305357631, Goranska 46, 51307 Prezid</item>
      <item>TAMARA KOVAČ  Prezid, OIB 69010029239, Partizanski put 17, 51307 Prezid</item>
      <item>ZDRAVKA MALNAR ŠEPAC  Gerovo, OIB 37486510016, Ognjišće 9, 51304 Gerovo</item>
      <item>BISERKA TURK  Čabar, OIB 32252900529, Dolina 15, 51306 Čabar</item>
      <item>LELA MALNAR  Gerovo, OIB 35506171307, Riječka 17, 51304 Gerovo</item>
      <item>VIOLETA POTOČNIK  Prezid, OIB 14457287557, Goranska 131, 51307 Prezid</item>
      <item>ROBIN VOLF  Gerovo, OIB 61300498957, Vodovodna 29, 51304 Gerovo</item>
      <item>ELDA ŽAGAR  Tršće, OIB 75258027783, Školska 62, 51305 Tršće</item>
      <item>IVAN OŽBOLT  Prezid, OIB 11425292909, Goranska 41, 51307 Prezid</item>
      <item>DUBRAVKA ZBAŠNIK  Čabar, OIB 98242467077, Čabarska 11, 51306 Čabar</item>
      <item>RUŽICA ŠUTIĆ  Prezid, OIB 12046302885, Goranska 39, 51307 Prezid</item>
      <item>BOSILJKA OŽBOLT  Prezid, OIB 40298321003, Braće Žagar 3, 51307 Prezid</item>
      <item>MIRICA MILANOVIĆ  Čabar, OIB 27077383550, Vatrogasna 1, 51306 Čabar</item>
      <item>TEA VRANČIĆ  Tršće, OIB 92514615573, Crnolaška 21, 51305 Tršće</item>
      <item>MARIJA TROPE  Čabar, OIB 21254878950, Ivana Gorana Kovačića 27/1, 51306 Čabar</item>
      <item>ŽELJKA OŽBOLT  Prezid, OIB 33595684223, Zbitke 2, 51307 Prezid</item>
      <item>VERONIKA MATIJAŠEVIĆ  Tršće, OIB 06110322974, Narodnog oslobođenja 20, 51305 Tršće</item>
      <item>SILVIJA RADOŠEVIĆ  Prezid, OIB 14747634347, Goranska 6/1, 51307 Prezid</item>
      <item>AJKA KOVAČ  Prezid, OIB 94068997759, Braće Žagar 15, 51307 Prezid</item>
      <item>JASENKA VOLF  Čabar, OIB 00540115915, Muhovci 19, 51306 Čabar</item>
      <item>AJKA MALNAR  Čabar, OIB 62231299763, Muhovci 3, 51306 Čabar</item>
      <item>GORDANA TROHA  Prezid, OIB 97496838280, Goranska 98, 51307 Prezid</item>
      <item>MLADENKA TROPE  Čabar, OIB 12868074267, Narodnog oslobođenja 25, 51306 Čabar</item>
      <item>DESANKA ŽAGAR  Prezid, OIB 42424202414, Partizanski put 14, 51307 Prezid</item>
      <item>ĐURĐICA TURK  Prezid, OIB 16981563780, Goranska 6, 51307 Prezid</item>
      <item>ALENKA LIPOVAC  Prezid, OIB 11941447490, Braće Žagar 9, 51307 Prezid</item>
      <item>ĐURĐICA JANEŠ  Čabar, OIB 04225493245, Resmani 2/1, 51306 Čabar</item>
      <item>DAVOR ŽAKIĆ  Čabar, OIB 53088304730, Ivana Gorana Kovačića 17a, 51306 Čabar</item>
      <item>JOSIP VOLF  Tršće, OIB 35236873667, Školska 11, 51305 Tršće</item>
      <item>ZVONKO RAJŠEL  Čabar, OIB 09087858908, Ivana Gorana Kovačića 29, 51306 Čabar</item>
      <item>DAVORKA ŽAGAR  Tršće, OIB 31570941614, Školska 5, 51305 Tršće</item>
      <item>MARA KNEŽEVIĆ  Prezid, OIB 82781107555, Školska 20, 51307 Prezid</item>
      <item>DALIBOR LAKOTA  Čabar, OIB 21035259582, Strojači 2, 51306 Čabar</item>
      <item>JOSIPA WOLF  Prezid, OIB 86162473697, Zbitke 26, 51307 Prezid</item>
      <item>MILENA KOVAČ  Prezid, OIB 07146582446, Šumarska 15, 51307 Prezid</item>
      <item>RENATO GRAJŠ  Prezid, OIB 34116121706, Kamonje 11, 51307 Prezid</item>
      <item>BRANKO ŽAGAR  Prezid, OIB 73041540661, Goranska 108, 51307 Prezid</item>
      <item>SILVANA HUDOLIN  Tršće, OIB 61708623342, Petrini vrhovci 1, 51305 Tršće</item>
      <item>ANTONIJA TURK  Prezid, OIB 97982989693, Goranska 74, 51307 Prezid</item>
    </derivirana_varijabla>
  </DomainObject.Predmet.StrankaListFormatedWithAdressOIB>
  <DomainObject.Predmet.StrankaListNazivFormated>
    <izvorni_sadrzaj>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zvorni_sadrzaj>
    <derivirana_varijabla naziv="DomainObject.Predmet.StrankaListNazivFormated_1">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derivirana_varijabla>
  </DomainObject.Predmet.StrankaListNazivFormated>
  <DomainObject.Predmet.StrankaListNazivFormatedOIB>
    <izvorni_sadrzaj>
      <item>SLAVKO ŽAGAR  Tršće, OIB 65332315062</item>
      <item>MARINKA PRISTAVNIK  Prezid, OIB 36853643644</item>
      <item>LJILJANA ŽAGAR  Tršće, OIB 32769782339</item>
      <item>NENAD OŽBOLT  Prezid, OIB 58415648419</item>
      <item>ĐURĐA KLEPAC  Gerovo, OIB 02648025139</item>
      <item>ELEN SEFIĆ  Gerovo, OIB 23795072032</item>
      <item>MARKO HABJAN  Tršće, OIB 91131683896</item>
      <item>ANTONIJA TURK  Prezid, OIB 97982989693</item>
      <item>RAJKO MAKSIMOVIĆ  Čabar, OIB 00217209521</item>
      <item>NADA ZBAŠNIK  Tršće, OIB 77804399535</item>
      <item>VJEKO KLEPAC  Gerovo</item>
      <item>BLANKA ŽAGAR  Prezid, OIB 38302197646</item>
      <item>ALENKA TOMAZINI  Prezid, OIB 72722498736</item>
      <item>MARIO PAJNIĆ  Gerovo, OIB 05692175532</item>
      <item>RABIJA OŽBOLT  Prezid, OIB 58415648419</item>
      <item>ANITA TROHA  Tršće, OIB 01433905471</item>
      <item>VIŠNJA JANEŠ Gerovo, OIB 76270651948</item>
      <item>VELJKO KOVAČ  Prezid, OIB 56315482800</item>
      <item>MERI ŽAGAR POPOVIĆ  Tršće, OIB 58474871324</item>
      <item>BUDE KNEŽEVIĆ  Prezid, OIB 04730177042</item>
      <item>VELIMIR ŽAGAR  Prezid, OIB 66305357631</item>
      <item>TAMARA KOVAČ  Prezid, OIB 69010029239</item>
      <item>ZDRAVKA MALNAR ŠEPAC  Gerovo, OIB 37486510016</item>
      <item>BISERKA TURK  Čabar, OIB 32252900529</item>
      <item>LELA MALNAR  Gerovo, OIB 35506171307</item>
      <item>VIOLETA POTOČNIK  Prezid, OIB 14457287557</item>
      <item>ROBIN VOLF  Gerovo, OIB 61300498957</item>
      <item>ELDA ŽAGAR  Tršće, OIB 75258027783</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izvorni_sadrzaj>
    <derivirana_varijabla naziv="DomainObject.Predmet.StrankaListNazivFormatedOIB_1">
      <item>SLAVKO ŽAGAR  Tršće, OIB 65332315062</item>
      <item>MARINKA PRISTAVNIK  Prezid, OIB 36853643644</item>
      <item>LJILJANA ŽAGAR  Tršće, OIB 32769782339</item>
      <item>NENAD OŽBOLT  Prezid, OIB 58415648419</item>
      <item>ĐURĐA KLEPAC  Gerovo, OIB 02648025139</item>
      <item>ELEN SEFIĆ  Gerovo, OIB 23795072032</item>
      <item>MARKO HABJAN  Tršće, OIB 91131683896</item>
      <item>ANTONIJA TURK  Prezid, OIB 97982989693</item>
      <item>RAJKO MAKSIMOVIĆ  Čabar, OIB 00217209521</item>
      <item>NADA ZBAŠNIK  Tršće, OIB 77804399535</item>
      <item>VJEKO KLEPAC  Gerovo</item>
      <item>BLANKA ŽAGAR  Prezid, OIB 38302197646</item>
      <item>ALENKA TOMAZINI  Prezid, OIB 72722498736</item>
      <item>MARIO PAJNIĆ  Gerovo, OIB 05692175532</item>
      <item>RABIJA OŽBOLT  Prezid, OIB 58415648419</item>
      <item>ANITA TROHA  Tršće, OIB 01433905471</item>
      <item>VIŠNJA JANEŠ Gerovo, OIB 76270651948</item>
      <item>VELJKO KOVAČ  Prezid, OIB 56315482800</item>
      <item>MERI ŽAGAR POPOVIĆ  Tršće, OIB 58474871324</item>
      <item>BUDE KNEŽEVIĆ  Prezid, OIB 04730177042</item>
      <item>VELIMIR ŽAGAR  Prezid, OIB 66305357631</item>
      <item>TAMARA KOVAČ  Prezid, OIB 69010029239</item>
      <item>ZDRAVKA MALNAR ŠEPAC  Gerovo, OIB 37486510016</item>
      <item>BISERKA TURK  Čabar, OIB 32252900529</item>
      <item>LELA MALNAR  Gerovo, OIB 35506171307</item>
      <item>VIOLETA POTOČNIK  Prezid, OIB 14457287557</item>
      <item>ROBIN VOLF  Gerovo, OIB 61300498957</item>
      <item>ELDA ŽAGAR  Tršće, OIB 75258027783</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derivirana_varijabla>
  </DomainObject.Predmet.StrankaListNazivFormatedOIB>
  <DomainObject.Predmet.ProtuStrankaListFormated>
    <izvorni_sadrzaj>
      <item>FINVEST CORP d.d.  Čabar</item>
    </izvorni_sadrzaj>
    <derivirana_varijabla naziv="DomainObject.Predmet.ProtuStrankaListFormated_1">
      <item>FINVEST CORP d.d.  Čabar</item>
    </derivirana_varijabla>
  </DomainObject.Predmet.ProtuStrankaListFormated>
  <DomainObject.Predmet.ProtuStrankaListFormatedOIB>
    <izvorni_sadrzaj>
      <item>FINVEST CORP d.d.  Čabar, OIB 40819225982</item>
    </izvorni_sadrzaj>
    <derivirana_varijabla naziv="DomainObject.Predmet.ProtuStrankaListFormatedOIB_1">
      <item>FINVEST CORP d.d.  Čabar, OIB 40819225982</item>
    </derivirana_varijabla>
  </DomainObject.Predmet.ProtuStrankaListFormatedOIB>
  <DomainObject.Predmet.ProtuStrankaListFormatedWithAdress>
    <izvorni_sadrzaj>
      <item>FINVEST CORP d.d.  Čabar, Ivana Gorana Kovačića 24, 51306 Čabar</item>
    </izvorni_sadrzaj>
    <derivirana_varijabla naziv="DomainObject.Predmet.ProtuStrankaListFormatedWithAdress_1">
      <item>FINVEST CORP d.d.  Čabar, Ivana Gorana Kovačića 24, 51306 Čabar</item>
    </derivirana_varijabla>
  </DomainObject.Predmet.ProtuStrankaListFormatedWithAdress>
  <DomainObject.Predmet.ProtuStrankaListFormatedWithAdressOIB>
    <izvorni_sadrzaj>
      <item>FINVEST CORP d.d.  Čabar, OIB 40819225982, Ivana Gorana Kovačića 24, 51306 Čabar</item>
    </izvorni_sadrzaj>
    <derivirana_varijabla naziv="DomainObject.Predmet.ProtuStrankaListFormatedWithAdressOIB_1">
      <item>FINVEST CORP d.d.  Čabar, OIB 40819225982, Ivana Gorana Kovačića 24, 51306 Čabar</item>
    </derivirana_varijabla>
  </DomainObject.Predmet.ProtuStrankaListFormatedWithAdressOIB>
  <DomainObject.Predmet.ProtuStrankaListNazivFormated>
    <izvorni_sadrzaj>
      <item>FINVEST CORP d.d.  Čabar</item>
    </izvorni_sadrzaj>
    <derivirana_varijabla naziv="DomainObject.Predmet.ProtuStrankaListNazivFormated_1">
      <item>FINVEST CORP d.d.  Čabar</item>
    </derivirana_varijabla>
  </DomainObject.Predmet.ProtuStrankaListNazivFormated>
  <DomainObject.Predmet.ProtuStrankaListNazivFormatedOIB>
    <izvorni_sadrzaj>
      <item>FINVEST CORP d.d.  Čabar, OIB 40819225982</item>
    </izvorni_sadrzaj>
    <derivirana_varijabla naziv="DomainObject.Predmet.ProtuStrankaListNazivFormatedOIB_1">
      <item>FINVEST CORP d.d.  Čabar, OIB 40819225982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ĐURĐA KLEPAC  Gerovo i dr.</izvorni_sadrzaj>
    <derivirana_varijabla naziv="DomainObject.Predmet.StrankaIDrugi_1">ĐURĐA KLEPAC  Gerovo i dr.</derivirana_varijabla>
  </DomainObject.Predmet.StrankaIDrugi>
  <DomainObject.Predmet.ProtustrankaIDrugi>
    <izvorni_sadrzaj>FINVEST CORP d.d.  Čabar</izvorni_sadrzaj>
    <derivirana_varijabla naziv="DomainObject.Predmet.ProtustrankaIDrugi_1">FINVEST CORP d.d.  Čabar</derivirana_varijabla>
  </DomainObject.Predmet.ProtustrankaIDrugi>
  <DomainObject.Predmet.StrankaIDrugiAdressOIB>
    <izvorni_sadrzaj>ĐURĐA KLEPAC  Gerovo, OIB 02648025139, Partizanska 3, 51304 Gerovo i dr.</izvorni_sadrzaj>
    <derivirana_varijabla naziv="DomainObject.Predmet.StrankaIDrugiAdressOIB_1">ĐURĐA KLEPAC  Gerovo, OIB 02648025139, Partizanska 3, 51304 Gerovo i dr.</derivirana_varijabla>
  </DomainObject.Predmet.StrankaIDrugiAdressOIB>
  <DomainObject.Predmet.ProtustrankaIDrugiAdressOIB>
    <izvorni_sadrzaj>FINVEST CORP d.d.  Čabar, OIB 40819225982, Ivana Gorana Kovačića 24, 51306 Čabar</izvorni_sadrzaj>
    <derivirana_varijabla naziv="DomainObject.Predmet.ProtustrankaIDrugiAdressOIB_1">FINVEST CORP d.d.  Čabar, OIB 40819225982, Ivana Gorana Kovačića 24, 51306 Čabar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tem>FINVEST CORP d.d.  Čabar</item>
    </izvorni_sadrzaj>
    <derivirana_varijabla naziv="DomainObject.Predmet.SudioniciListNaziv_1">
      <item>SLAVKO ŽAGAR  Tršće</item>
      <item>MARINKA PRISTAVNIK  Prezid</item>
      <item>LJILJANA ŽAGAR  Tršće</item>
      <item>NENAD OŽBOLT  Prezid</item>
      <item>ĐURĐA KLEPAC  Gerovo</item>
      <item>ELEN SEFIĆ  Gerovo</item>
      <item>MARKO HABJAN  Tršće</item>
      <item>ANTONIJA TURK  Prezid</item>
      <item>RAJKO MAKSIMOVIĆ  Čabar</item>
      <item>NADA ZBAŠNIK  Tršće</item>
      <item>VJEKO KLEPAC  Gerovo</item>
      <item>BLANKA ŽAGAR  Prezid</item>
      <item>ALENKA TOMAZINI  Prezid</item>
      <item>MARIO PAJNIĆ  Gerovo</item>
      <item>RABIJA OŽBOLT  Prezid</item>
      <item>ANITA TROHA  Tršće</item>
      <item>VIŠNJA JANEŠ Gerovo</item>
      <item>VELJKO KOVAČ  Prezid</item>
      <item>MERI ŽAGAR POPOVIĆ  Tršće</item>
      <item>BUDE KNEŽEVIĆ  Prezid</item>
      <item>VELIMIR ŽAGAR  Prezid</item>
      <item>TAMARA KOVAČ  Prezid</item>
      <item>ZDRAVKA MALNAR ŠEPAC  Gerovo</item>
      <item>BISERKA TURK  Čabar</item>
      <item>LELA MALNAR  Gerovo</item>
      <item>VIOLETA POTOČNIK  Prezid</item>
      <item>ROBIN VOLF  Gerovo</item>
      <item>ELDA ŽAGAR  Tršće</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tem>FINVEST CORP d.d.  Čabar</item>
    </derivirana_varijabla>
  </DomainObject.Predmet.SudioniciListNaziv>
  <DomainObject.Predmet.SudioniciListAdressOIB>
    <izvorni_sadrzaj>
      <item>SLAVKO ŽAGAR  Tršće, OIB 65332315062, Školska 36,51305 Tršće</item>
      <item>MARINKA PRISTAVNIK  Prezid, OIB 36853643644, Kamonje 36,51307 Prezid</item>
      <item>LJILJANA ŽAGAR  Tršće, OIB 32769782339, Školska 36,51305 Tršće</item>
      <item>NENAD OŽBOLT  Prezid, OIB 58415648419, Braće Zagar 2,51307 Prezid</item>
      <item>ĐURĐA KLEPAC  Gerovo, OIB 02648025139, Partizanska 3,51304 Gerovo</item>
      <item>ELEN SEFIĆ  Gerovo, OIB 23795072032, Snježnička 21,51304 Gerovo</item>
      <item>MARKO HABJAN  Tršće, OIB 91131683896, Selo 8,51305 Tršće</item>
      <item>ANTONIJA TURK  Prezid, OIB 97982989693, Goranska 74,51307 Prezid</item>
      <item>RAJKO MAKSIMOVIĆ  Čabar, OIB 00217209521, Trg kralja Tomislava 8,51306 Čabar</item>
      <item>NADA ZBAŠNIK  Tršće, OIB 77804399535, Frbežari 23,51305 Tršće</item>
      <item>VJEKO KLEPAC  Gerovo</item>
      <item>BLANKA ŽAGAR  Prezid, OIB 38302197646, Goranska 46,51307 Prezid</item>
      <item>ALENKA TOMAZINI  Prezid, OIB 72722498736, Školska 2,51307 Prezid</item>
      <item>MARIO PAJNIĆ  Gerovo, OIB 05692175532, Vodovodna 30,51304 Gerovo</item>
      <item>RABIJA OŽBOLT  Prezid, OIB 58415648419, Braće Žagar 2,51307 Prezid</item>
      <item>ANITA TROHA  Tršće, OIB 01433905471, Makavska 9,51305 Tršće</item>
      <item>VIŠNJA JANEŠ Gerovo, OIB 76270651948, E. Kvaternika 11,51304 Gerovo</item>
      <item>VELJKO KOVAČ  Prezid, OIB 56315482800, Partizanski put 17,51307 Prezid</item>
      <item>MERI ŽAGAR POPOVIĆ  Tršće, OIB 58474871324, Školska 36,51305 Tršće</item>
      <item>BUDE KNEŽEVIĆ  Prezid, OIB 04730177042, Školska 20,51307 Prezid</item>
      <item>VELIMIR ŽAGAR  Prezid, OIB 66305357631, Goranska 46,51307 Prezid</item>
      <item>TAMARA KOVAČ  Prezid, OIB 69010029239, Partizanski put 17,51307 Prezid</item>
      <item>ZDRAVKA MALNAR ŠEPAC  Gerovo, OIB 37486510016, Ognjišće 9,51304 Gerovo</item>
      <item>BISERKA TURK  Čabar, OIB 32252900529, Dolina 15,51306 Čabar</item>
      <item>LELA MALNAR  Gerovo, OIB 35506171307, Riječka 17,51304 Gerovo</item>
      <item>VIOLETA POTOČNIK  Prezid, OIB 14457287557, Goranska 131,51307 Prezid</item>
      <item>ROBIN VOLF  Gerovo, OIB 61300498957, Vodovodna 29,51304 Gerovo</item>
      <item>ELDA ŽAGAR  Tršće, OIB 75258027783, Školska 62,51305 Tršće</item>
      <item>IVAN OŽBOLT  Prezid, OIB 11425292909, Goranska 41,51307 Prezid</item>
      <item>DUBRAVKA ZBAŠNIK  Čabar, OIB 98242467077, Čabarska 11,51306 Čabar</item>
      <item>RUŽICA ŠUTIĆ  Prezid, OIB 12046302885, Goranska 39,51307 Prezid</item>
      <item>BOSILJKA OŽBOLT  Prezid, OIB 40298321003, Braće Žagar 3,51307 Prezid</item>
      <item>MIRICA MILANOVIĆ  Čabar, OIB 27077383550, Vatrogasna 1,51306 Čabar</item>
      <item>TEA VRANČIĆ  Tršće, OIB 92514615573, Crnolaška 21,51305 Tršće</item>
      <item>MARIJA TROPE  Čabar, OIB 21254878950, Ivana Gorana Kovačića 27/1,51306 Čabar</item>
      <item>ŽELJKA OŽBOLT  Prezid, OIB 33595684223, Zbitke 2,51307 Prezid</item>
      <item>VERONIKA MATIJAŠEVIĆ  Tršće, OIB 06110322974, Narodnog oslobođenja 20,51305 Tršće</item>
      <item>SILVIJA RADOŠEVIĆ  Prezid, OIB 14747634347, Goranska 6/1,51307 Prezid</item>
      <item>AJKA KOVAČ  Prezid, OIB 94068997759, Braće Žagar 15,51307 Prezid</item>
      <item>JASENKA VOLF  Čabar, OIB 00540115915, Muhovci 19,51306 Čabar</item>
      <item>AJKA MALNAR  Čabar, OIB 62231299763, Muhovci 3,51306 Čabar</item>
      <item>GORDANA TROHA  Prezid, OIB 97496838280, Goranska 98,51307 Prezid</item>
      <item>MLADENKA TROPE  Čabar, OIB 12868074267, Narodnog oslobođenja 25,51306 Čabar</item>
      <item>DESANKA ŽAGAR  Prezid, OIB 42424202414, Partizanski put 14,51307 Prezid</item>
      <item>ĐURĐICA TURK  Prezid, OIB 16981563780, Goranska 6,51307 Prezid</item>
      <item>ALENKA LIPOVAC  Prezid, OIB 11941447490, Braće Žagar 9,51307 Prezid</item>
      <item>ĐURĐICA JANEŠ  Čabar, OIB 04225493245, Resmani 2/1,51306 Čabar</item>
      <item>DAVOR ŽAKIĆ  Čabar, OIB 53088304730, Ivana Gorana Kovačića 17a,51306 Čabar</item>
      <item>JOSIP VOLF  Tršće, OIB 35236873667, Školska 11,51305 Tršće</item>
      <item>ZVONKO RAJŠEL  Čabar, OIB 09087858908, Ivana Gorana Kovačića 29,51306 Čabar</item>
      <item>DAVORKA ŽAGAR  Tršće, OIB 31570941614, Školska 5,51305 Tršće</item>
      <item>MARA KNEŽEVIĆ  Prezid, OIB 82781107555, Školska 20,51307 Prezid</item>
      <item>DALIBOR LAKOTA  Čabar, OIB 21035259582, Strojači 2,51306 Čabar</item>
      <item>JOSIPA WOLF  Prezid, OIB 86162473697, Zbitke 26,51307 Prezid</item>
      <item>MILENA KOVAČ  Prezid, OIB 07146582446, Šumarska 15,51307 Prezid</item>
      <item>RENATO GRAJŠ  Prezid, OIB 34116121706, Kamonje 11,51307 Prezid</item>
      <item>BRANKO ŽAGAR  Prezid, OIB 73041540661, Goranska 108,51307 Prezid</item>
      <item>SILVANA HUDOLIN  Tršće, OIB 61708623342, Petrini vrhovci 1,51305 Tršće</item>
      <item>ANTONIJA TURK  Prezid, OIB 97982989693, Goranska 74,51307 Prezid</item>
      <item>FINVEST CORP d.d.  Čabar, OIB 40819225982, Ivana Gorana Kovačića 24,51306 Čabar</item>
    </izvorni_sadrzaj>
    <derivirana_varijabla naziv="DomainObject.Predmet.SudioniciListAdressOIB_1">
      <item>SLAVKO ŽAGAR  Tršće, OIB 65332315062, Školska 36,51305 Tršće</item>
      <item>MARINKA PRISTAVNIK  Prezid, OIB 36853643644, Kamonje 36,51307 Prezid</item>
      <item>LJILJANA ŽAGAR  Tršće, OIB 32769782339, Školska 36,51305 Tršće</item>
      <item>NENAD OŽBOLT  Prezid, OIB 58415648419, Braće Zagar 2,51307 Prezid</item>
      <item>ĐURĐA KLEPAC  Gerovo, OIB 02648025139, Partizanska 3,51304 Gerovo</item>
      <item>ELEN SEFIĆ  Gerovo, OIB 23795072032, Snježnička 21,51304 Gerovo</item>
      <item>MARKO HABJAN  Tršće, OIB 91131683896, Selo 8,51305 Tršće</item>
      <item>ANTONIJA TURK  Prezid, OIB 97982989693, Goranska 74,51307 Prezid</item>
      <item>RAJKO MAKSIMOVIĆ  Čabar, OIB 00217209521, Trg kralja Tomislava 8,51306 Čabar</item>
      <item>NADA ZBAŠNIK  Tršće, OIB 77804399535, Frbežari 23,51305 Tršće</item>
      <item>VJEKO KLEPAC  Gerovo</item>
      <item>BLANKA ŽAGAR  Prezid, OIB 38302197646, Goranska 46,51307 Prezid</item>
      <item>ALENKA TOMAZINI  Prezid, OIB 72722498736, Školska 2,51307 Prezid</item>
      <item>MARIO PAJNIĆ  Gerovo, OIB 05692175532, Vodovodna 30,51304 Gerovo</item>
      <item>RABIJA OŽBOLT  Prezid, OIB 58415648419, Braće Žagar 2,51307 Prezid</item>
      <item>ANITA TROHA  Tršće, OIB 01433905471, Makavska 9,51305 Tršće</item>
      <item>VIŠNJA JANEŠ Gerovo, OIB 76270651948, E. Kvaternika 11,51304 Gerovo</item>
      <item>VELJKO KOVAČ  Prezid, OIB 56315482800, Partizanski put 17,51307 Prezid</item>
      <item>MERI ŽAGAR POPOVIĆ  Tršće, OIB 58474871324, Školska 36,51305 Tršće</item>
      <item>BUDE KNEŽEVIĆ  Prezid, OIB 04730177042, Školska 20,51307 Prezid</item>
      <item>VELIMIR ŽAGAR  Prezid, OIB 66305357631, Goranska 46,51307 Prezid</item>
      <item>TAMARA KOVAČ  Prezid, OIB 69010029239, Partizanski put 17,51307 Prezid</item>
      <item>ZDRAVKA MALNAR ŠEPAC  Gerovo, OIB 37486510016, Ognjišće 9,51304 Gerovo</item>
      <item>BISERKA TURK  Čabar, OIB 32252900529, Dolina 15,51306 Čabar</item>
      <item>LELA MALNAR  Gerovo, OIB 35506171307, Riječka 17,51304 Gerovo</item>
      <item>VIOLETA POTOČNIK  Prezid, OIB 14457287557, Goranska 131,51307 Prezid</item>
      <item>ROBIN VOLF  Gerovo, OIB 61300498957, Vodovodna 29,51304 Gerovo</item>
      <item>ELDA ŽAGAR  Tršće, OIB 75258027783, Školska 62,51305 Tršće</item>
      <item>IVAN OŽBOLT  Prezid, OIB 11425292909, Goranska 41,51307 Prezid</item>
      <item>DUBRAVKA ZBAŠNIK  Čabar, OIB 98242467077, Čabarska 11,51306 Čabar</item>
      <item>RUŽICA ŠUTIĆ  Prezid, OIB 12046302885, Goranska 39,51307 Prezid</item>
      <item>BOSILJKA OŽBOLT  Prezid, OIB 40298321003, Braće Žagar 3,51307 Prezid</item>
      <item>MIRICA MILANOVIĆ  Čabar, OIB 27077383550, Vatrogasna 1,51306 Čabar</item>
      <item>TEA VRANČIĆ  Tršće, OIB 92514615573, Crnolaška 21,51305 Tršće</item>
      <item>MARIJA TROPE  Čabar, OIB 21254878950, Ivana Gorana Kovačića 27/1,51306 Čabar</item>
      <item>ŽELJKA OŽBOLT  Prezid, OIB 33595684223, Zbitke 2,51307 Prezid</item>
      <item>VERONIKA MATIJAŠEVIĆ  Tršće, OIB 06110322974, Narodnog oslobođenja 20,51305 Tršće</item>
      <item>SILVIJA RADOŠEVIĆ  Prezid, OIB 14747634347, Goranska 6/1,51307 Prezid</item>
      <item>AJKA KOVAČ  Prezid, OIB 94068997759, Braće Žagar 15,51307 Prezid</item>
      <item>JASENKA VOLF  Čabar, OIB 00540115915, Muhovci 19,51306 Čabar</item>
      <item>AJKA MALNAR  Čabar, OIB 62231299763, Muhovci 3,51306 Čabar</item>
      <item>GORDANA TROHA  Prezid, OIB 97496838280, Goranska 98,51307 Prezid</item>
      <item>MLADENKA TROPE  Čabar, OIB 12868074267, Narodnog oslobođenja 25,51306 Čabar</item>
      <item>DESANKA ŽAGAR  Prezid, OIB 42424202414, Partizanski put 14,51307 Prezid</item>
      <item>ĐURĐICA TURK  Prezid, OIB 16981563780, Goranska 6,51307 Prezid</item>
      <item>ALENKA LIPOVAC  Prezid, OIB 11941447490, Braće Žagar 9,51307 Prezid</item>
      <item>ĐURĐICA JANEŠ  Čabar, OIB 04225493245, Resmani 2/1,51306 Čabar</item>
      <item>DAVOR ŽAKIĆ  Čabar, OIB 53088304730, Ivana Gorana Kovačića 17a,51306 Čabar</item>
      <item>JOSIP VOLF  Tršće, OIB 35236873667, Školska 11,51305 Tršće</item>
      <item>ZVONKO RAJŠEL  Čabar, OIB 09087858908, Ivana Gorana Kovačića 29,51306 Čabar</item>
      <item>DAVORKA ŽAGAR  Tršće, OIB 31570941614, Školska 5,51305 Tršće</item>
      <item>MARA KNEŽEVIĆ  Prezid, OIB 82781107555, Školska 20,51307 Prezid</item>
      <item>DALIBOR LAKOTA  Čabar, OIB 21035259582, Strojači 2,51306 Čabar</item>
      <item>JOSIPA WOLF  Prezid, OIB 86162473697, Zbitke 26,51307 Prezid</item>
      <item>MILENA KOVAČ  Prezid, OIB 07146582446, Šumarska 15,51307 Prezid</item>
      <item>RENATO GRAJŠ  Prezid, OIB 34116121706, Kamonje 11,51307 Prezid</item>
      <item>BRANKO ŽAGAR  Prezid, OIB 73041540661, Goranska 108,51307 Prezid</item>
      <item>SILVANA HUDOLIN  Tršće, OIB 61708623342, Petrini vrhovci 1,51305 Tršće</item>
      <item>ANTONIJA TURK  Prezid, OIB 97982989693, Goranska 74,51307 Prezid</item>
      <item>FINVEST CORP d.d.  Čabar, OIB 40819225982, Ivana Gorana Kovačića 24,51306 Čabar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65332315062</item>
      <item>, OIB 36853643644</item>
      <item>, OIB 32769782339</item>
      <item>, OIB 58415648419</item>
      <item>, OIB 02648025139</item>
      <item>, OIB 23795072032</item>
      <item>, OIB 91131683896</item>
      <item>, OIB 97982989693</item>
      <item>, OIB 00217209521</item>
      <item>, OIB 77804399535</item>
      <item>, OIB null</item>
      <item>, OIB 38302197646</item>
      <item>, OIB 72722498736</item>
      <item>, OIB 05692175532</item>
      <item>, OIB 58415648419</item>
      <item>, OIB 01433905471</item>
      <item>, OIB 76270651948</item>
      <item>, OIB 56315482800</item>
      <item>, OIB 58474871324</item>
      <item>, OIB 04730177042</item>
      <item>, OIB 66305357631</item>
      <item>, OIB 69010029239</item>
      <item>, OIB 37486510016</item>
      <item>, OIB 32252900529</item>
      <item>, OIB 35506171307</item>
      <item>, OIB 14457287557</item>
      <item>, OIB 61300498957</item>
      <item>, OIB 75258027783</item>
      <item>, OIB 11425292909</item>
      <item>, OIB 98242467077</item>
      <item>, OIB 12046302885</item>
      <item>, OIB 40298321003</item>
      <item>, OIB 27077383550</item>
      <item>, OIB 92514615573</item>
      <item>, OIB 21254878950</item>
      <item>, OIB 33595684223</item>
      <item>, OIB 06110322974</item>
      <item>, OIB 14747634347</item>
      <item>, OIB 94068997759</item>
      <item>, OIB 00540115915</item>
      <item>, OIB 62231299763</item>
      <item>, OIB 97496838280</item>
      <item>, OIB 12868074267</item>
      <item>, OIB 42424202414</item>
      <item>, OIB 16981563780</item>
      <item>, OIB 11941447490</item>
      <item>, OIB 04225493245</item>
      <item>, OIB 53088304730</item>
      <item>, OIB 35236873667</item>
      <item>, OIB 09087858908</item>
      <item>, OIB 31570941614</item>
      <item>, OIB 82781107555</item>
      <item>, OIB 21035259582</item>
      <item>, OIB 86162473697</item>
      <item>, OIB 07146582446</item>
      <item>, OIB 34116121706</item>
      <item>, OIB 73041540661</item>
      <item>, OIB 61708623342</item>
      <item>, OIB 97982989693</item>
      <item>, OIB 40819225982</item>
    </izvorni_sadrzaj>
    <derivirana_varijabla naziv="DomainObject.Predmet.SudioniciListNazivOIB_1">
      <item>, OIB 65332315062</item>
      <item>, OIB 36853643644</item>
      <item>, OIB 32769782339</item>
      <item>, OIB 58415648419</item>
      <item>, OIB 02648025139</item>
      <item>, OIB 23795072032</item>
      <item>, OIB 91131683896</item>
      <item>, OIB 97982989693</item>
      <item>, OIB 00217209521</item>
      <item>, OIB 77804399535</item>
      <item>, OIB null</item>
      <item>, OIB 38302197646</item>
      <item>, OIB 72722498736</item>
      <item>, OIB 05692175532</item>
      <item>, OIB 58415648419</item>
      <item>, OIB 01433905471</item>
      <item>, OIB 76270651948</item>
      <item>, OIB 56315482800</item>
      <item>, OIB 58474871324</item>
      <item>, OIB 04730177042</item>
      <item>, OIB 66305357631</item>
      <item>, OIB 69010029239</item>
      <item>, OIB 37486510016</item>
      <item>, OIB 32252900529</item>
      <item>, OIB 35506171307</item>
      <item>, OIB 14457287557</item>
      <item>, OIB 61300498957</item>
      <item>, OIB 75258027783</item>
      <item>, OIB 11425292909</item>
      <item>, OIB 98242467077</item>
      <item>, OIB 12046302885</item>
      <item>, OIB 40298321003</item>
      <item>, OIB 27077383550</item>
      <item>, OIB 92514615573</item>
      <item>, OIB 21254878950</item>
      <item>, OIB 33595684223</item>
      <item>, OIB 06110322974</item>
      <item>, OIB 14747634347</item>
      <item>, OIB 94068997759</item>
      <item>, OIB 00540115915</item>
      <item>, OIB 62231299763</item>
      <item>, OIB 97496838280</item>
      <item>, OIB 12868074267</item>
      <item>, OIB 42424202414</item>
      <item>, OIB 16981563780</item>
      <item>, OIB 11941447490</item>
      <item>, OIB 04225493245</item>
      <item>, OIB 53088304730</item>
      <item>, OIB 35236873667</item>
      <item>, OIB 09087858908</item>
      <item>, OIB 31570941614</item>
      <item>, OIB 82781107555</item>
      <item>, OIB 21035259582</item>
      <item>, OIB 86162473697</item>
      <item>, OIB 07146582446</item>
      <item>, OIB 34116121706</item>
      <item>, OIB 73041540661</item>
      <item>, OIB 61708623342</item>
      <item>, OIB 97982989693</item>
      <item>, OIB 40819225982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9177E-454A-4CBB-B606-E923B23E6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318</properties:Words>
  <properties:Characters>1608</properties:Characters>
  <properties:Lines>54</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2015-09-15T12:15:00Z</dcterms:created>
  <dc:creator>nmarkovic</dc:creator>
  <cp:lastModifiedBy>Renata Valić</cp:lastModifiedBy>
  <cp:lastPrinted>2015-02-26T08:51:00Z</cp:lastPrinted>
  <dcterms:modified xmlns:xsi="http://www.w3.org/2001/XMLSchema-instance" xsi:type="dcterms:W3CDTF">2015-09-17T08:51:00Z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