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5686D" w:rsidR="00001C6B" w:rsidRPr="006A1BF5">
        <w:tc>
          <w:tcPr>
            <w:tcW w:type="dxa" w:w="2829"/>
            <w:shd w:fill="auto" w:color="auto" w:val="clear"/>
          </w:tcPr>
          <w:p w:rsidRDefault="00001C6B" w:rsidP="00001C6B" w:rsidR="00001C6B" w:rsidRPr="00001C6B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01C6B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01C6B" w:rsidP="00001C6B" w:rsidR="00001C6B" w:rsidRPr="00001C6B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01C6B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001C6B" w:rsidP="00001C6B" w:rsidR="00001C6B" w:rsidRPr="00001C6B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01C6B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001C6B" w:rsidP="00001C6B" w:rsidR="00001C6B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001C6B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d894cd2" w14:paraId="d894cd2" w:rsidRDefault="00037BAB" w:rsidP="00037BAB" w:rsidR="00037BAB" w:rsidRPr="003D305C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037BAB" w:rsidP="00037BAB" w:rsidR="00037BAB" w:rsidRPr="003D305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pStyle w:val="Naslov2"/>
        <w:rPr>
          <w:b w:val="false"/>
          <w:szCs w:val="24"/>
        </w:rPr>
      </w:pPr>
      <w:r w:rsidRPr="003D305C">
        <w:rPr>
          <w:b w:val="false"/>
          <w:szCs w:val="24"/>
        </w:rPr>
        <w:t>R J E Š E NJ E</w:t>
      </w:r>
    </w:p>
    <w:p w:rsidRDefault="00037BAB" w:rsidP="00037BAB" w:rsidR="00037BAB" w:rsidRPr="005D78ED">
      <w:pPr>
        <w:spacing w:lineRule="auto" w:line="240" w:after="0"/>
        <w:rPr>
          <w:rFonts w:cs="Times New Roman" w:hAnsi="Times New Roman" w:ascii="Times New Roman"/>
          <w:lang w:eastAsia="hr-HR"/>
        </w:rPr>
      </w:pPr>
    </w:p>
    <w:p w:rsidRDefault="00037BAB" w:rsidP="00037BAB" w:rsidR="00037BAB" w:rsidRPr="005D78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B7073" w:rsidP="000B7073" w:rsidR="000B707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AUTO SERVISNA OPREMA HD-HEREGA– d.o.o., OIB: 78067529801 sa sjedištem u Koprivnička 19/A, Ludbreg, 14. prosinca 2017.               </w:t>
      </w:r>
    </w:p>
    <w:p w:rsidRDefault="00037BAB" w:rsidP="00037BAB" w:rsidR="00037BAB" w:rsidRPr="00001C6B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01C6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01C6B">
        <w:rPr>
          <w:rFonts w:cs="Times New Roman" w:hAnsi="Times New Roman" w:ascii="Times New Roman"/>
          <w:sz w:val="24"/>
          <w:szCs w:val="24"/>
        </w:rPr>
        <w:t>r j e š i o    j e</w:t>
      </w:r>
    </w:p>
    <w:p w:rsidRDefault="00037BAB" w:rsidP="00037BAB" w:rsidR="00037BAB" w:rsidRPr="00001C6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01C6B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C476EB" w:rsidRPr="000D5632">
        <w:rPr>
          <w:rFonts w:cs="Times New Roman" w:hAnsi="Times New Roman" w:ascii="Times New Roman"/>
          <w:sz w:val="24"/>
          <w:szCs w:val="24"/>
        </w:rPr>
        <w:t>HD-HEREGA – d.o.o., OIB: 78067529801 sa sjedištem u Koprivnička 19/A, Ludbreg</w:t>
      </w:r>
      <w:r w:rsidRPr="00001C6B">
        <w:rPr>
          <w:rFonts w:cs="Times New Roman" w:hAnsi="Times New Roman" w:ascii="Times New Roman"/>
          <w:sz w:val="24"/>
          <w:szCs w:val="24"/>
        </w:rPr>
        <w:t>, da u roku od 15 dana od dana objave oglasa na mrežnoj stranici e-Oglasna ploča suda na žiro-račun ovog suda otvoren kod Hrvatske poštanske banke broj: HR4023900011300002754, p</w:t>
      </w:r>
      <w:r w:rsidRPr="00C476EB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</w:t>
      </w:r>
      <w:r w:rsidRPr="00001C6B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C476EB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na broj odobrenja:</w:t>
      </w:r>
      <w:r w:rsidRPr="00001C6B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="005D78ED" w:rsidRPr="00001C6B">
        <w:rPr>
          <w:rFonts w:cs="Times New Roman" w:hAnsi="Times New Roman" w:ascii="Times New Roman"/>
          <w:sz w:val="24"/>
          <w:szCs w:val="24"/>
        </w:rPr>
        <w:t>220</w:t>
      </w:r>
      <w:r w:rsidR="00C476EB">
        <w:rPr>
          <w:rFonts w:cs="Times New Roman" w:hAnsi="Times New Roman" w:ascii="Times New Roman"/>
          <w:sz w:val="24"/>
          <w:szCs w:val="24"/>
        </w:rPr>
        <w:t>635</w:t>
      </w:r>
      <w:r w:rsidR="005D78ED" w:rsidRPr="00001C6B">
        <w:rPr>
          <w:rFonts w:cs="Times New Roman" w:hAnsi="Times New Roman" w:ascii="Times New Roman"/>
          <w:sz w:val="24"/>
          <w:szCs w:val="24"/>
        </w:rPr>
        <w:t>16</w:t>
      </w:r>
      <w:r w:rsidRPr="00001C6B">
        <w:rPr>
          <w:rFonts w:cs="Times New Roman" w:hAnsi="Times New Roman" w:ascii="Times New Roman"/>
          <w:sz w:val="24"/>
          <w:szCs w:val="24"/>
        </w:rPr>
        <w:t xml:space="preserve"> iznos od 8.000,00 kn</w:t>
      </w:r>
      <w:r w:rsidRPr="003D305C">
        <w:rPr>
          <w:rFonts w:cs="Times New Roman" w:hAnsi="Times New Roman" w:ascii="Times New Roman"/>
          <w:sz w:val="24"/>
          <w:szCs w:val="24"/>
        </w:rPr>
        <w:t xml:space="preserve"> na ime predujmljivanja troškova prethodnog i otvorenog stečajnog postupka.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037BAB" w:rsidP="00037BAB" w:rsidR="00037BAB" w:rsidRPr="003D30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U V</w:t>
      </w:r>
      <w:r w:rsidR="00683DC0" w:rsidRPr="003D305C">
        <w:rPr>
          <w:rFonts w:cs="Times New Roman" w:hAnsi="Times New Roman" w:ascii="Times New Roman"/>
          <w:sz w:val="24"/>
          <w:szCs w:val="24"/>
        </w:rPr>
        <w:t xml:space="preserve">araždinu, </w:t>
      </w:r>
      <w:r w:rsidR="00C476EB">
        <w:rPr>
          <w:rFonts w:cs="Times New Roman" w:hAnsi="Times New Roman" w:ascii="Times New Roman"/>
          <w:sz w:val="24"/>
          <w:szCs w:val="24"/>
        </w:rPr>
        <w:t>1</w:t>
      </w:r>
      <w:r w:rsidR="008C1006">
        <w:rPr>
          <w:rFonts w:cs="Times New Roman" w:hAnsi="Times New Roman" w:ascii="Times New Roman"/>
          <w:sz w:val="24"/>
          <w:szCs w:val="24"/>
        </w:rPr>
        <w:t>4. prosinca</w:t>
      </w:r>
      <w:r w:rsidR="00335458" w:rsidRPr="003D305C">
        <w:rPr>
          <w:rFonts w:cs="Times New Roman" w:hAnsi="Times New Roman" w:ascii="Times New Roman"/>
          <w:sz w:val="24"/>
          <w:szCs w:val="24"/>
        </w:rPr>
        <w:t xml:space="preserve"> 2017</w:t>
      </w:r>
      <w:r w:rsidRPr="003D305C">
        <w:rPr>
          <w:rFonts w:cs="Times New Roman" w:hAnsi="Times New Roman" w:ascii="Times New Roman"/>
          <w:sz w:val="24"/>
          <w:szCs w:val="24"/>
        </w:rPr>
        <w:t>.</w:t>
      </w:r>
    </w:p>
    <w:p w:rsidRDefault="00037BAB" w:rsidP="00037BAB" w:rsidR="00037BAB" w:rsidRPr="003D305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       Iris Hatvalić Nemec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037BAB" w:rsidP="00037BAB" w:rsidR="00037BAB" w:rsidRPr="003D305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CD6ADB" w:rsidP="00037BAB" w:rsidR="00CD6ADB" w:rsidRPr="003D305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CD6ADB" w:rsidRPr="003D305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66B" w:rsidP="00F5066B" w:rsidR="00F5066B">
      <w:pPr>
        <w:spacing w:lineRule="auto" w:line="240" w:after="0"/>
      </w:pPr>
      <w:r>
        <w:separator/>
      </w:r>
    </w:p>
  </w:endnote>
  <w:endnote w:id="0" w:type="continuationSeparator">
    <w:p w:rsidRDefault="00F5066B" w:rsidP="00F5066B" w:rsidR="00F5066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66B" w:rsidP="00F5066B" w:rsidR="00F5066B">
      <w:pPr>
        <w:spacing w:lineRule="auto" w:line="240" w:after="0"/>
      </w:pPr>
      <w:r>
        <w:separator/>
      </w:r>
    </w:p>
  </w:footnote>
  <w:footnote w:id="0" w:type="continuationSeparator">
    <w:p w:rsidRDefault="00F5066B" w:rsidP="00F5066B" w:rsidR="00F5066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136954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5066B" w:rsidR="00F5066B" w:rsidRPr="00F5066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5066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5066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5066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B7073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5066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5066B" w:rsidR="00F5066B" w:rsidRPr="00F5066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F5066B">
      <w:rPr>
        <w:rFonts w:cs="Times New Roman" w:hAnsi="Times New Roman" w:ascii="Times New Roman"/>
        <w:sz w:val="24"/>
        <w:szCs w:val="24"/>
      </w:rPr>
      <w:t>Poslovni broj: 4 St-</w:t>
    </w:r>
    <w:r w:rsidR="00C476EB">
      <w:rPr>
        <w:rFonts w:cs="Times New Roman" w:hAnsi="Times New Roman" w:ascii="Times New Roman"/>
        <w:sz w:val="24"/>
        <w:szCs w:val="24"/>
      </w:rPr>
      <w:t>635/16-29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4F90"/>
    <w:rsid w:val="00001C6B"/>
    <w:rsid w:val="00035F6B"/>
    <w:rsid w:val="00037BAB"/>
    <w:rsid w:val="000623ED"/>
    <w:rsid w:val="000B7073"/>
    <w:rsid w:val="00124F90"/>
    <w:rsid w:val="00335458"/>
    <w:rsid w:val="003D305C"/>
    <w:rsid w:val="005D78ED"/>
    <w:rsid w:val="00635446"/>
    <w:rsid w:val="00683DC0"/>
    <w:rsid w:val="007058F6"/>
    <w:rsid w:val="007B0B48"/>
    <w:rsid w:val="008C1006"/>
    <w:rsid w:val="009015D4"/>
    <w:rsid w:val="0097225B"/>
    <w:rsid w:val="00B729E6"/>
    <w:rsid w:val="00C476EB"/>
    <w:rsid w:val="00CD6ADB"/>
    <w:rsid w:val="00F5066B"/>
    <w:rsid w:val="00FB0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BAB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037BAB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5066B"/>
  </w:style>
  <w:style w:styleId="Tekstbalonia" w:type="paragraph">
    <w:name w:val="Balloon Text"/>
    <w:basedOn w:val="Normal"/>
    <w:link w:val="TekstbaloniaChar"/>
    <w:uiPriority w:val="99"/>
    <w:semiHidden/>
    <w:unhideWhenUsed/>
    <w:rsid w:val="00001C6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1C6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0B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B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B1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B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B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7BAB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037BAB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5066B"/>
  </w:style>
  <w:style w:styleId="Tekstbalonia" w:type="paragraph">
    <w:name w:val="Balloon Text"/>
    <w:basedOn w:val="Normal"/>
    <w:link w:val="TekstbaloniaChar"/>
    <w:uiPriority w:val="99"/>
    <w:semiHidden/>
    <w:unhideWhenUsed/>
    <w:rsid w:val="00001C6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1C6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0B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B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B1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B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B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9543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poziv na uplatu 8000 kn</izvorni_sadrzaj>
    <derivirana_varijabla naziv="DomainObject.Primjedba_1">- poziv na uplatu 8000 kn</derivirana_varijabla>
  </DomainObject.Primjedba>
  <DomainObject.Oznaka>
    <izvorni_sadrzaj>St-635/2016-29</izvorni_sadrzaj>
    <derivirana_varijabla naziv="DomainObject.Oznaka_1">St-635/2016-29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St-635/2016</izvorni_sadrzaj>
    <derivirana_varijabla naziv="DomainObject.Predmet.OznakaBroj_1">St-635/2016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SERVISNA OPREMA HD-HEREGA - društvo s ograničenom odgovornošću za trgovinu, popravak motornih vozila i servis zastupanog po punomoćniku Antun Mišanović</izvorni_sadrzaj>
    <derivirana_varijabla naziv="DomainObject.Predmet.ProtustrankaFormated_1">  AUTO SERVISNA OPREMA HD-HEREGA - društvo s ograničenom odgovornošću za trgovinu, popravak motornih vozila i servis zastupanog po punomoćniku Antun Mišanović</derivirana_varijabla>
  </DomainObject.Predmet.ProtustrankaFormated>
  <DomainObject.Predmet.ProtustrankaFormatedOIB>
    <izvorni_sadrzaj>  AUTO SERVISNA OPREMA HD-HEREGA - društvo s ograničenom odgovornošću za trgovinu, popravak motornih vozila i servis, OIB 78067529801 zastupanog po punomoćniku Antun Mišanović</izvorni_sadrzaj>
    <derivirana_varijabla naziv="DomainObject.Predmet.ProtustrankaFormatedOIB_1">  AUTO SERVISNA OPREMA HD-HEREGA - društvo s ograničenom odgovornošću za trgovinu, popravak motornih vozila i servis, OIB 78067529801 zastupanog po punomoćniku Antun Mišanović</derivirana_varijabla>
  </DomainObject.Predmet.ProtustrankaFormatedOIB>
  <DomainObject.Predmet.ProtustrankaFormatedWithAdress>
    <izvorni_sadrzaj> AUTO SERVISNA OPREMA HD-HEREGA - društvo s ograničenom odgovornošću za trgovinu, popravak motornih vozila i servis, Koprivnička 19/A, 42230 Ludbreg zastupanog po punomoćniku Antun Mišanović</izvorni_sadrzaj>
    <derivirana_varijabla naziv="DomainObject.Predmet.ProtustrankaFormatedWithAdress_1"> AUTO SERVISNA OPREMA HD-HEREGA - društvo s ograničenom odgovornošću za trgovinu, popravak motornih vozila i servis, Koprivnička 19/A, 42230 Ludbreg zastupanog po punomoćniku Antun Mišanović</derivirana_varijabla>
  </DomainObject.Predmet.ProtustrankaFormatedWithAdress>
  <DomainObject.Predmet.ProtustrankaFormatedWithAdressOIB>
    <izvorni_sadrzaj> AUTO SERVISNA OPREMA HD-HEREGA - društvo s ograničenom odgovornošću za trgovinu, popravak motornih vozila i servis, OIB 78067529801, Koprivnička 19/A, 42230 Ludbreg zastupanog po punomoćniku Antun Mišanović</izvorni_sadrzaj>
    <derivirana_varijabla naziv="DomainObject.Predmet.ProtustrankaFormatedWithAdressOIB_1"> AUTO SERVISNA OPREMA HD-HEREGA - društvo s ograničenom odgovornošću za trgovinu, popravak motornih vozila i servis, OIB 78067529801, Koprivnička 19/A, 42230 Ludbreg zastupanog po punomoćniku Antun Mišanović</derivirana_varijabla>
  </DomainObject.Predmet.ProtustrankaFormatedWithAdressOIB>
  <DomainObject.Predmet.ProtustrankaWithAdress>
    <izvorni_sadrzaj>AUTO SERVISNA OPREMA HD-HEREGA - društvo s ograničenom odgovornošću za trgovinu, popravak motornih vozila i servis Koprivnička 19/A, 42230 Ludbreg</izvorni_sadrzaj>
    <derivirana_varijabla naziv="DomainObject.Predmet.ProtustrankaWithAdress_1">AUTO SERVISNA OPREMA HD-HEREGA - društvo s ograničenom odgovornošću za trgovinu, popravak motornih vozila i servis Koprivnička 19/A, 42230 Ludbreg</derivirana_varijabla>
  </DomainObject.Predmet.ProtustrankaWithAdress>
  <DomainObject.Predmet.ProtustrankaWithAdressOIB>
    <izvorni_sadrzaj>AUTO SERVISNA OPREMA HD-HEREGA - društvo s ograničenom odgovornošću za trgovinu, popravak motornih vozila i servis, OIB 78067529801, Koprivnička 19/A, 42230 Ludbreg</izvorni_sadrzaj>
    <derivirana_varijabla naziv="DomainObject.Predmet.ProtustrankaWithAdressOIB_1">AUTO SERVISNA OPREMA HD-HEREGA - društvo s ograničenom odgovornošću za trgovinu, popravak motornih vozila i servis, OIB 78067529801, Koprivnička 19/A, 42230 Ludbreg</derivirana_varijabla>
  </DomainObject.Predmet.ProtustrankaWithAdressOIB>
  <DomainObject.Predmet.ProtustrankaNazivFormated>
    <izvorni_sadrzaj>AUTO SERVISNA OPREMA HD-HEREGA - društvo s ograničenom odgovornošću za trgovinu, popravak motornih vozila i servis</izvorni_sadrzaj>
    <derivirana_varijabla naziv="DomainObject.Predmet.ProtustrankaNazivFormated_1">AUTO SERVISNA OPREMA HD-HEREGA - društvo s ograničenom odgovornošću za trgovinu, popravak motornih vozila i servis</derivirana_varijabla>
  </DomainObject.Predmet.ProtustrankaNazivFormated>
  <DomainObject.Predmet.ProtustrankaNazivFormatedOIB>
    <izvorni_sadrzaj>AUTO SERVISNA OPREMA HD-HEREGA - društvo s ograničenom odgovornošću za trgovinu, popravak motornih vozila i servis, OIB 78067529801</izvorni_sadrzaj>
    <derivirana_varijabla naziv="DomainObject.Predmet.ProtustrankaNazivFormatedOIB_1">AUTO SERVISNA OPREMA HD-HEREGA - društvo s ograničenom odgovornošću za trgovinu, popravak motornih vozila i servis, OIB 78067529801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432579.20</izvorni_sadrzaj>
    <derivirana_varijabla naziv="DomainObject.Predmet.TrenutnaVrijednost_1">432579.20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SERVISNA OPREMA HD-HEREGA - društvo s ograničenom odgovornošću za trgovinu, popravak motornih vozila i servis zastupanog po punomoćniku Antun Mišanović</item>
    </izvorni_sadrzaj>
    <derivirana_varijabla naziv="DomainObject.Predmet.ProtuStrankaListFormated_1">
      <item>AUTO SERVISNA OPREMA HD-HEREGA - društvo s ograničenom odgovornošću za trgovinu, popravak motornih vozila i servis zastupanog po punomoćniku Antun Mišanović</item>
    </derivirana_varijabla>
  </DomainObject.Predmet.ProtuStrankaListFormated>
  <DomainObject.Predmet.ProtuStrankaListFormatedOIB>
    <izvorni_sadrzaj>
      <item>AUTO SERVISNA OPREMA HD-HEREGA - društvo s ograničenom odgovornošću za trgovinu, popravak motornih vozila i servis, OIB 78067529801 zastupanog po punomoćniku Antun Mišanović</item>
    </izvorni_sadrzaj>
    <derivirana_varijabla naziv="DomainObject.Predmet.ProtuStrankaListFormatedOIB_1">
      <item>AUTO SERVISNA OPREMA HD-HEREGA - društvo s ograničenom odgovornošću za trgovinu, popravak motornih vozila i servis, OIB 78067529801 zastupanog po punomoćniku Antun Mišanović</item>
    </derivirana_varijabla>
  </DomainObject.Predmet.ProtuStrankaListFormatedOIB>
  <DomainObject.Predmet.ProtuStrankaListFormatedWithAdress>
    <izvorni_sadrzaj>
      <item>AUTO SERVISNA OPREMA HD-HEREGA - društvo s ograničenom odgovornošću za trgovinu, popravak motornih vozila i servis, Koprivnička 19/A, 42230 Ludbreg zastupanog po punomoćniku Antun Mišanović</item>
    </izvorni_sadrzaj>
    <derivirana_varijabla naziv="DomainObject.Predmet.ProtuStrankaListFormatedWithAdress_1">
      <item>AUTO SERVISNA OPREMA HD-HEREGA - društvo s ograničenom odgovornošću za trgovinu, popravak motornih vozila i servis, Koprivnička 19/A, 42230 Ludbreg zastupanog po punomoćniku Antun Mišanović</item>
    </derivirana_varijabla>
  </DomainObject.Predmet.ProtuStrankaListFormatedWithAdress>
  <DomainObject.Predmet.ProtuStrankaListFormatedWithAdressOIB>
    <izvorni_sadrzaj>
      <item>AUTO SERVISNA OPREMA HD-HEREGA - društvo s ograničenom odgovornošću za trgovinu, popravak motornih vozila i servis, OIB 78067529801, Koprivnička 19/A, 42230 Ludbreg zastupanog po punomoćniku Antun Mišanović</item>
    </izvorni_sadrzaj>
    <derivirana_varijabla naziv="DomainObject.Predmet.ProtuStrankaListFormatedWithAdressOIB_1">
      <item>AUTO SERVISNA OPREMA HD-HEREGA - društvo s ograničenom odgovornošću za trgovinu, popravak motornih vozila i servis, OIB 78067529801, Koprivnička 19/A, 42230 Ludbreg zastupanog po punomoćniku Antun Mišanović</item>
    </derivirana_varijabla>
  </DomainObject.Predmet.ProtuStrankaListFormatedWithAdressOIB>
  <DomainObject.Predmet.ProtuStrankaListNazivFormated>
    <izvorni_sadrzaj>
      <item>AUTO SERVISNA OPREMA HD-HEREGA - društvo s ograničenom odgovornošću za trgovinu, popravak motornih vozila i servis</item>
    </izvorni_sadrzaj>
    <derivirana_varijabla naziv="DomainObject.Predmet.ProtuStrankaListNazivFormated_1">
      <item>AUTO SERVISNA OPREMA HD-HEREGA - društvo s ograničenom odgovornošću za trgovinu, popravak motornih vozila i servis</item>
    </derivirana_varijabla>
  </DomainObject.Predmet.ProtuStrankaListNazivFormated>
  <DomainObject.Predmet.ProtuStrankaListNazivFormatedOIB>
    <izvorni_sadrzaj>
      <item>AUTO SERVISNA OPREMA HD-HEREGA - društvo s ograničenom odgovornošću za trgovinu, popravak motornih vozila i servis, OIB 78067529801</item>
    </izvorni_sadrzaj>
    <derivirana_varijabla naziv="DomainObject.Predmet.ProtuStrankaListNazivFormatedOIB_1">
      <item>AUTO SERVISNA OPREMA HD-HEREGA - društvo s ograničenom odgovornošću za trgovinu, popravak motornih vozila i servis, OIB 78067529801</item>
    </derivirana_varijabla>
  </DomainObject.Predmet.ProtuStrankaListNazivFormatedOIB>
  <DomainObject.Predmet.OstaliListFormated>
    <izvorni_sadrzaj>
      <item>sudski registar</item>
      <item>Županijsko državno odvjetništvo u Varaždinu</item>
      <item>Vaba d.d. banka Varaždin</item>
      <item>Damir Herega</item>
      <item>Antun Mišanović punomoćnik sudionika u postupku AUTO SERVISNA OPREMA HD-HEREGA - društvo s ograničenom odgovornošću za trgovinu, popravak motornih vozila i servis</item>
    </izvorni_sadrzaj>
    <derivirana_varijabla naziv="DomainObject.Predmet.OstaliListFormated_1">
      <item>sudski registar</item>
      <item>Županijsko državno odvjetništvo u Varaždinu</item>
      <item>Vaba d.d. banka Varaždin</item>
      <item>Damir Herega</item>
      <item>Antun Mišanović punomoćnik sudionika u postupku AUTO SERVISNA OPREMA HD-HEREGA - društvo s ograničenom odgovornošću za trgovinu, popravak motornih vozila i servis</item>
    </derivirana_varijabla>
  </DomainObject.Predmet.OstaliListFormated>
  <DomainObject.Predmet.OstaliListFormatedOIB>
    <izvorni_sadrzaj>
      <item>sudski registar</item>
      <item>Županijsko državno odvjetništvo u Varaždinu</item>
      <item>Vaba d.d. banka Varaždin, OIB 38182927268</item>
      <item>Damir Herega, OIB 27202978442</item>
      <item>Antun Mišanović, OIB 50827538620 punomoćnik sudionika u postupku AUTO SERVISNA OPREMA HD-HEREGA - društvo s ograničenom odgovornošću za trgovinu, popravak motornih vozila i servis</item>
    </izvorni_sadrzaj>
    <derivirana_varijabla naziv="DomainObject.Predmet.OstaliListFormatedOIB_1">
      <item>sudski registar</item>
      <item>Županijsko državno odvjetništvo u Varaždinu</item>
      <item>Vaba d.d. banka Varaždin, OIB 38182927268</item>
      <item>Damir Herega, OIB 27202978442</item>
      <item>Antun Mišanović, OIB 50827538620 punomoćnik sudionika u postupku AUTO SERVISNA OPREMA HD-HEREGA - društvo s ograničenom odgovornošću za trgovinu, popravak motornih vozila i servis</item>
    </derivirana_varijabla>
  </DomainObject.Predmet.OstaliListFormatedOIB>
  <DomainObject.Predmet.OstaliListFormatedWithAdress>
    <izvorni_sadrzaj>
      <item>sudski registar</item>
      <item>Županijsko državno odvjetništvo u Varaždinu</item>
      <item>Vaba d.d. banka Varaždin, Aleja Kralja Zvonimira 1, 42000 Varaždin</item>
      <item>Damir Herega, Koprivnička 19a, 42230 Ludbreg</item>
      <item>Antun Mišanović, Braće Radića 24, 42000 Varaždin punomoćnik sudionika u postupku AUTO SERVISNA OPREMA HD-HEREGA - društvo s ograničenom odgovornošću za trgovinu, popravak motornih vozila i servis</item>
    </izvorni_sadrzaj>
    <derivirana_varijabla naziv="DomainObject.Predmet.OstaliListFormatedWithAdress_1">
      <item>sudski registar</item>
      <item>Županijsko državno odvjetništvo u Varaždinu</item>
      <item>Vaba d.d. banka Varaždin, Aleja Kralja Zvonimira 1, 42000 Varaždin</item>
      <item>Damir Herega, Koprivnička 19a, 42230 Ludbreg</item>
      <item>Antun Mišanović, Braće Radića 24, 42000 Varaždin punomoćnik sudionika u postupku AUTO SERVISNA OPREMA HD-HEREGA - društvo s ograničenom odgovornošću za trgovinu, popravak motornih vozila i servis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Vaba d.d. banka Varaždin, OIB 38182927268, Aleja Kralja Zvonimira 1, 42000 Varaždin</item>
      <item>Damir Herega, OIB 27202978442, Koprivnička 19a, 42230 Ludbreg</item>
      <item>Antun Mišanović, OIB 50827538620, Braće Radića 24, 42000 Varaždin punomoćnik sudionika u postupku AUTO SERVISNA OPREMA HD-HEREGA - društvo s ograničenom odgovornošću za trgovinu, popravak motornih vozila i servis</item>
    </izvorni_sadrzaj>
    <derivirana_varijabla naziv="DomainObject.Predmet.OstaliListFormatedWithAdressOIB_1">
      <item>sudski registar</item>
      <item>Županijsko državno odvjetništvo u Varaždinu</item>
      <item>Vaba d.d. banka Varaždin, OIB 38182927268, Aleja Kralja Zvonimira 1, 42000 Varaždin</item>
      <item>Damir Herega, OIB 27202978442, Koprivnička 19a, 42230 Ludbreg</item>
      <item>Antun Mišanović, OIB 50827538620, Braće Radića 24, 42000 Varaždin punomoćnik sudionika u postupku AUTO SERVISNA OPREMA HD-HEREGA - društvo s ograničenom odgovornošću za trgovinu, popravak motornih vozila i servis</item>
    </derivirana_varijabla>
  </DomainObject.Predmet.OstaliListFormatedWithAdressOIB>
  <DomainObject.Predmet.OstaliListNazivFormated>
    <izvorni_sadrzaj>
      <item>sudski registar</item>
      <item>Županijsko državno odvjetništvo u Varaždinu</item>
      <item>Vaba d.d. banka Varaždin</item>
      <item>Damir Herega</item>
      <item>Antun Mišanović</item>
    </izvorni_sadrzaj>
    <derivirana_varijabla naziv="DomainObject.Predmet.OstaliListNazivFormated_1">
      <item>sudski registar</item>
      <item>Županijsko državno odvjetništvo u Varaždinu</item>
      <item>Vaba d.d. banka Varaždin</item>
      <item>Damir Herega</item>
      <item>Antun Mišanović</item>
    </derivirana_varijabla>
  </DomainObject.Predmet.OstaliListNazivFormated>
  <DomainObject.Predmet.OstaliListNazivFormatedOIB>
    <izvorni_sadrzaj>
      <item>sudski registar</item>
      <item>Županijsko državno odvjetništvo u Varaždinu</item>
      <item>Vaba d.d. banka Varaždin, OIB 38182927268</item>
      <item>Damir Herega, OIB 27202978442</item>
      <item>Antun Mišanović, OIB 50827538620</item>
    </izvorni_sadrzaj>
    <derivirana_varijabla naziv="DomainObject.Predmet.OstaliListNazivFormatedOIB_1">
      <item>sudski registar</item>
      <item>Županijsko državno odvjetništvo u Varaždinu</item>
      <item>Vaba d.d. banka Varaždin, OIB 38182927268</item>
      <item>Damir Herega, OIB 27202978442</item>
      <item>Antun Mišanović, OIB 50827538620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>St-635/2016-29</izvorni_sadrzaj>
    <derivirana_varijabla naziv="DomainObject.PoslovniBrojDokumenta_1">St-635/2016-29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SERVISNA OPREMA HD-HEREGA - društvo s ograničenom odgovornošću za trgovinu, popravak motornih vozila i servis</izvorni_sadrzaj>
    <derivirana_varijabla naziv="DomainObject.Predmet.ProtustrankaIDrugi_1">AUTO SERVISNA OPREMA HD-HEREGA - društvo s ograničenom odgovornošću za trgovinu, popravak motornih vozila i servis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AUTO SERVISNA OPREMA HD-HEREGA - društvo s ograničenom odgovornošću za trgovinu, popravak motornih vozila i servis, OIB 78067529801, Koprivnička 19/A, 42230 Ludbreg</izvorni_sadrzaj>
    <derivirana_varijabla naziv="DomainObject.Predmet.ProtustrankaIDrugiAdressOIB_1">AUTO SERVISNA OPREMA HD-HEREGA - društvo s ograničenom odgovornošću za trgovinu, popravak motornih vozila i servis, OIB 78067529801, Koprivnička 19/A,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SERVISNA OPREMA HD-HEREGA - društvo s ograničenom odgovornošću za trgovinu, popravak motornih vozila i servis</item>
      <item>sudski registar</item>
      <item>Županijsko državno odvjetništvo u Varaždinu</item>
      <item>Vaba d.d. banka Varaždin</item>
      <item>Damir Herega</item>
      <item>Antun Mišanović</item>
    </izvorni_sadrzaj>
    <derivirana_varijabla naziv="DomainObject.Predmet.SudioniciListNaziv_1">
      <item>Financijska agencija</item>
      <item>AUTO SERVISNA OPREMA HD-HEREGA - društvo s ograničenom odgovornošću za trgovinu, popravak motornih vozila i servis</item>
      <item>sudski registar</item>
      <item>Županijsko državno odvjetništvo u Varaždinu</item>
      <item>Vaba d.d. banka Varaždin</item>
      <item>Damir Herega</item>
      <item>Antun Mišanović</item>
    </derivirana_varijabla>
  </DomainObject.Predmet.SudioniciListNaziv>
  <DomainObject.Predmet.SudioniciListAdressOIB>
    <izvorni_sadrzaj>
      <item>Financijska agencija, OIB 85821130368</item>
      <item>AUTO SERVISNA OPREMA HD-HEREGA - društvo s ograničenom odgovornošću za trgovinu, popravak motornih vozila i servis, OIB 78067529801, Koprivnička 19/A,42230 Ludbreg</item>
      <item>sudski registar</item>
      <item>Županijsko državno odvjetništvo u Varaždinu</item>
      <item>Vaba d.d. banka Varaždin, OIB 38182927268, Aleja Kralja Zvonimira 1,42000 Varaždin</item>
      <item>Damir Herega, OIB 27202978442, Koprivnička 19a,42230 Ludbreg</item>
      <item>Antun Mišanović, OIB 50827538620, Braće Radića 24,42000 Varaždin</item>
    </izvorni_sadrzaj>
    <derivirana_varijabla naziv="DomainObject.Predmet.SudioniciListAdressOIB_1">
      <item>Financijska agencija, OIB 85821130368</item>
      <item>AUTO SERVISNA OPREMA HD-HEREGA - društvo s ograničenom odgovornošću za trgovinu, popravak motornih vozila i servis, OIB 78067529801, Koprivnička 19/A,42230 Ludbreg</item>
      <item>sudski registar</item>
      <item>Županijsko državno odvjetništvo u Varaždinu</item>
      <item>Vaba d.d. banka Varaždin, OIB 38182927268, Aleja Kralja Zvonimira 1,42000 Varaždin</item>
      <item>Damir Herega, OIB 27202978442, Koprivnička 19a,42230 Ludbreg</item>
      <item>Antun Mišanović, OIB 50827538620, Braće Radića 24,42000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78067529801</item>
      <item>, OIB null</item>
      <item>, OIB null</item>
      <item>, OIB 38182927268</item>
      <item>, OIB 27202978442</item>
      <item>, OIB 50827538620</item>
    </izvorni_sadrzaj>
    <derivirana_varijabla naziv="DomainObject.Predmet.SudioniciListNazivOIB_1">
      <item>, OIB 85821130368</item>
      <item>, OIB 78067529801</item>
      <item>, OIB null</item>
      <item>, OIB null</item>
      <item>, OIB 38182927268</item>
      <item>, OIB 27202978442</item>
      <item>, OIB 50827538620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1216</properties:Characters>
  <properties:Lines>45</properties:Lines>
  <properties:Paragraphs>16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2016-08-01T10:59:00Z</dcterms:created>
  <dc:creator>Tihana Martinez</dc:creator>
  <dc:description/>
  <cp:keywords/>
  <cp:lastModifiedBy>Tihana Martinez</cp:lastModifiedBy>
  <cp:lastPrinted>2017-12-04T08:29:00Z</cp:lastPrinted>
  <dcterms:modified xmlns:xsi="http://www.w3.org/2001/XMLSchema-instance" xsi:type="dcterms:W3CDTF">2017-12-14T11:24:00Z</dcterms:modified>
  <cp:revision>18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St-635/2016-29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