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0efd" w14:paraId="c760efd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B357BB">
        <w:t>31. siječnja 2017</w:t>
      </w:r>
      <w:r>
        <w:t xml:space="preserve">. za provedbu skraćenoga stečajnog postupka nad dužnikom </w:t>
      </w:r>
      <w:r w:rsidR="00B357BB">
        <w:t>KRAŠOVEC d.o.o., Sukošan, Marina Dalmacija, OIB: 50179232186</w:t>
      </w:r>
      <w:r>
        <w:t xml:space="preserve">, </w:t>
      </w:r>
      <w:r w:rsidR="006C3686">
        <w:t>10.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B357BB">
        <w:t>KRAŠOVEC d.o.o., Sukošan, Marina Dalmacija, OIB: 50179232186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B357BB">
        <w:t>31. siječnja 2017</w:t>
      </w:r>
      <w:r>
        <w:t xml:space="preserve">. za provedbu skraćenoga stečajnog postupka nad uvodno označenim dužnikom, oglasom ovog suda od </w:t>
      </w:r>
      <w:r w:rsidR="00B357BB">
        <w:t>8. veljače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>U propisanom roku vjerovnik Republika H</w:t>
      </w:r>
      <w:r w:rsidR="0087715B">
        <w:t xml:space="preserve">rvatska, Ministarstvo financija, Područni ured </w:t>
      </w:r>
      <w:r w:rsidR="00B357BB">
        <w:t>Dalmacija</w:t>
      </w:r>
      <w:r w:rsidR="0087715B">
        <w:t>, zastupan po Županijskom državnom odvjetništvu u Zadru</w:t>
      </w:r>
      <w:r>
        <w:t xml:space="preserve"> je </w:t>
      </w:r>
      <w:r w:rsidR="00B357BB">
        <w:t>24. veljače</w:t>
      </w:r>
      <w:r>
        <w:t xml:space="preserve"> 2017. dostavila ovom sudu prijedlog za otvaranje stečajnoga postupka nad dužnikom navodeći da prema istom ima dospjelu novčanu tražbinu u iznosu od </w:t>
      </w:r>
      <w:r w:rsidR="00B357BB">
        <w:t>30.765,74</w:t>
      </w:r>
      <w:r>
        <w:t xml:space="preserve"> kn koja se temelji na stanju računa dužnika na dan </w:t>
      </w:r>
      <w:r w:rsidR="00B357BB">
        <w:t>16. veljače 2016</w:t>
      </w:r>
      <w:r>
        <w:t xml:space="preserve">. iz informacijskog sustava </w:t>
      </w:r>
      <w:r w:rsidR="0087715B">
        <w:t>Porezne uprave</w:t>
      </w:r>
      <w:r>
        <w:t xml:space="preserve"> i obračuna kamata.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t>U Zadru</w:t>
      </w:r>
      <w:r w:rsidR="00E34916">
        <w:t>, 10.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2F048B" w:rsidP="002F048B" w:rsidR="002F048B">
      <w:r>
        <w:t>Za točnost otpravka – ovlaštena službenica                                                 Sudac</w:t>
      </w:r>
    </w:p>
    <w:p w:rsidRDefault="002F048B" w:rsidP="002F048B" w:rsidR="002F048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048B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B357BB">
          <w:t>40/2017-10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B357BB">
      <w:t>40</w:t>
    </w:r>
    <w:r>
      <w:t>/</w:t>
    </w:r>
    <w:r w:rsidR="00B357BB">
      <w:t>2017</w:t>
    </w:r>
    <w:r>
      <w:t>-</w:t>
    </w:r>
    <w:r w:rsidR="00B357BB">
      <w:t>10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2F048B"/>
    <w:rsid w:val="003500F1"/>
    <w:rsid w:val="006C3686"/>
    <w:rsid w:val="00811D39"/>
    <w:rsid w:val="0087715B"/>
    <w:rsid w:val="00A502C8"/>
    <w:rsid w:val="00B357BB"/>
    <w:rsid w:val="00BB1274"/>
    <w:rsid w:val="00E34916"/>
    <w:rsid w:val="00EB071B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68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KRAŠOVEC društvo s ograničenom odgovornošću za trgovinu i poslovne usluge</izvorni_sadrzaj>
    <derivirana_varijabla naziv="DomainObject.Predmet.ProtustrankaFormated_1">  KRAŠOVEC društvo s ograničenom odgovornošću za trgovinu i poslovne usluge</derivirana_varijabla>
  </DomainObject.Predmet.ProtustrankaFormated>
  <DomainObject.Predmet.ProtustrankaFormatedOIB>
    <izvorni_sadrzaj>  KRAŠOVEC društvo s ograničenom odgovornošću za trgovinu i poslovne usluge, OIB 50179232186</izvorni_sadrzaj>
    <derivirana_varijabla naziv="DomainObject.Predmet.ProtustrankaFormatedOIB_1">  KRAŠOVEC društvo s ograničenom odgovornošću za trgovinu i poslovne usluge, OIB 50179232186</derivirana_varijabla>
  </DomainObject.Predmet.ProtustrankaFormatedOIB>
  <DomainObject.Predmet.ProtustrankaFormatedWithAdress>
    <izvorni_sadrzaj> KRAŠOVEC društvo s ograničenom odgovornošću za trgovinu i poslovne usluge, Marina Dalmacija, 23206 Sukošan</izvorni_sadrzaj>
    <derivirana_varijabla naziv="DomainObject.Predmet.ProtustrankaFormatedWithAdress_1"> KRAŠOVEC društvo s ograničenom odgovornošću za trgovinu i poslovne usluge, Marina Dalmacija, 23206 Sukošan</derivirana_varijabla>
  </DomainObject.Predmet.ProtustrankaFormatedWithAdress>
  <DomainObject.Predmet.ProtustrankaFormatedWithAdressOIB>
    <izvorni_sadrzaj> KRAŠOVEC društvo s ograničenom odgovornošću za trgovinu i poslovne usluge, OIB 50179232186, Marina Dalmacija, 23206 Sukošan</izvorni_sadrzaj>
    <derivirana_varijabla naziv="DomainObject.Predmet.ProtustrankaFormatedWithAdressOIB_1"> KRAŠOVEC društvo s ograničenom odgovornošću za trgovinu i poslovne usluge, OIB 50179232186, Marina Dalmacija, 23206 Sukošan</derivirana_varijabla>
  </DomainObject.Predmet.ProtustrankaFormatedWithAdressOIB>
  <DomainObject.Predmet.ProtustrankaWithAdress>
    <izvorni_sadrzaj>KRAŠOVEC društvo s ograničenom odgovornošću za trgovinu i poslovne usluge Marina Dalmacija, 23206 Sukošan</izvorni_sadrzaj>
    <derivirana_varijabla naziv="DomainObject.Predmet.ProtustrankaWithAdress_1">KRAŠOVEC društvo s ograničenom odgovornošću za trgovinu i poslovne usluge Marina Dalmacija, 23206 Sukošan</derivirana_varijabla>
  </DomainObject.Predmet.ProtustrankaWithAdress>
  <DomainObject.Predmet.ProtustrankaWithAdressOIB>
    <izvorni_sadrzaj>KRAŠOVEC društvo s ograničenom odgovornošću za trgovinu i poslovne usluge, OIB 50179232186, Marina Dalmacija, 23206 Sukošan</izvorni_sadrzaj>
    <derivirana_varijabla naziv="DomainObject.Predmet.ProtustrankaWithAdressOIB_1">KRAŠOVEC društvo s ograničenom odgovornošću za trgovinu i poslovne usluge, OIB 50179232186, Marina Dalmacija, 23206 Sukošan</derivirana_varijabla>
  </DomainObject.Predmet.ProtustrankaWithAdressOIB>
  <DomainObject.Predmet.ProtustrankaNazivFormated>
    <izvorni_sadrzaj>KRAŠOVEC društvo s ograničenom odgovornošću za trgovinu i poslovne usluge</izvorni_sadrzaj>
    <derivirana_varijabla naziv="DomainObject.Predmet.ProtustrankaNazivFormated_1">KRAŠOVEC društvo s ograničenom odgovornošću za trgovinu i poslovne usluge</derivirana_varijabla>
  </DomainObject.Predmet.ProtustrankaNazivFormated>
  <DomainObject.Predmet.ProtustrankaNazivFormatedOIB>
    <izvorni_sadrzaj>KRAŠOVEC društvo s ograničenom odgovornošću za trgovinu i poslovne usluge, OIB 50179232186</izvorni_sadrzaj>
    <derivirana_varijabla naziv="DomainObject.Predmet.ProtustrankaNazivFormatedOIB_1">KRAŠOVEC društvo s ograničenom odgovornošću za trgovinu i poslovne usluge, OIB 50179232186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KRAŠOVEC društvo s ograničenom odgovornošću za trgovinu i poslovne usluge</item>
    </izvorni_sadrzaj>
    <derivirana_varijabla naziv="DomainObject.Predmet.ProtuStrankaListFormated_1">
      <item>KRAŠOVEC društvo s ograničenom odgovornošću za trgovinu i poslovne usluge</item>
    </derivirana_varijabla>
  </DomainObject.Predmet.ProtuStrankaListFormated>
  <DomainObject.Predmet.ProtuStrankaListFormatedOIB>
    <izvorni_sadrzaj>
      <item>KRAŠOVEC društvo s ograničenom odgovornošću za trgovinu i poslovne usluge, OIB 50179232186</item>
    </izvorni_sadrzaj>
    <derivirana_varijabla naziv="DomainObject.Predmet.ProtuStrankaListFormatedOIB_1">
      <item>KRAŠOVEC društvo s ograničenom odgovornošću za trgovinu i poslovne usluge, OIB 50179232186</item>
    </derivirana_varijabla>
  </DomainObject.Predmet.ProtuStrankaListFormatedOIB>
  <DomainObject.Predmet.ProtuStrankaListFormatedWithAdress>
    <izvorni_sadrzaj>
      <item>KRAŠOVEC društvo s ograničenom odgovornošću za trgovinu i poslovne usluge, Marina Dalmacija, 23206 Sukošan</item>
    </izvorni_sadrzaj>
    <derivirana_varijabla naziv="DomainObject.Predmet.ProtuStrankaListFormatedWithAdress_1">
      <item>KRAŠOVEC društvo s ograničenom odgovornošću za trgovinu i poslovne usluge, Marina Dalmacija, 23206 Sukošan</item>
    </derivirana_varijabla>
  </DomainObject.Predmet.ProtuStrankaListFormatedWithAdress>
  <DomainObject.Predmet.ProtuStrankaListFormatedWithAdressOIB>
    <izvorni_sadrzaj>
      <item>KRAŠOVEC društvo s ograničenom odgovornošću za trgovinu i poslovne usluge, OIB 50179232186, Marina Dalmacija, 23206 Sukošan</item>
    </izvorni_sadrzaj>
    <derivirana_varijabla naziv="DomainObject.Predmet.ProtuStrankaListFormatedWithAdressOIB_1">
      <item>KRAŠOVEC društvo s ograničenom odgovornošću za trgovinu i poslovne usluge, OIB 50179232186, Marina Dalmacija, 23206 Sukošan</item>
    </derivirana_varijabla>
  </DomainObject.Predmet.ProtuStrankaListFormatedWithAdressOIB>
  <DomainObject.Predmet.ProtuStrankaListNazivFormated>
    <izvorni_sadrzaj>
      <item>KRAŠOVEC društvo s ograničenom odgovornošću za trgovinu i poslovne usluge</item>
    </izvorni_sadrzaj>
    <derivirana_varijabla naziv="DomainObject.Predmet.ProtuStrankaListNazivFormated_1">
      <item>KRAŠOVEC društvo s ograničenom odgovornošću za trgovinu i poslovne usluge</item>
    </derivirana_varijabla>
  </DomainObject.Predmet.ProtuStrankaListNazivFormated>
  <DomainObject.Predmet.ProtuStrankaListNazivFormatedOIB>
    <izvorni_sadrzaj>
      <item>KRAŠOVEC društvo s ograničenom odgovornošću za trgovinu i poslovne usluge, OIB 50179232186</item>
    </izvorni_sadrzaj>
    <derivirana_varijabla naziv="DomainObject.Predmet.ProtuStrankaListNazivFormatedOIB_1">
      <item>KRAŠOVEC društvo s ograničenom odgovornošću za trgovinu i poslovne usluge, OIB 50179232186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KRAŠOVEC društvo s ograničenom odgovornošću za trgovinu i poslovne usluge</izvorni_sadrzaj>
    <derivirana_varijabla naziv="DomainObject.Predmet.ProtustrankaIDrugi_1">KRAŠOVEC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KRAŠOVEC društvo s ograničenom odgovornošću za trgovinu i poslovne usluge, OIB 50179232186, Marina Dalmacija, 23206 Sukošan</izvorni_sadrzaj>
    <derivirana_varijabla naziv="DomainObject.Predmet.ProtustrankaIDrugiAdressOIB_1">KRAŠOVEC društvo s ograničenom odgovornošću za trgovinu i poslovne usluge, OIB 50179232186, Marina Dalmacija,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KRAŠOVEC društvo s ograničenom odgovornošću za trgovinu i poslovne usluge</item>
    </izvorni_sadrzaj>
    <derivirana_varijabla naziv="DomainObject.Predmet.SudioniciListNaziv_1">
      <item>FINA</item>
      <item>KRAŠOVEC društvo s ograničenom odgovornošću za trgovinu i poslovne usluge</item>
    </derivirana_varijabla>
  </DomainObject.Predmet.SudioniciListNaziv>
  <DomainObject.Predmet.SudioniciListAdressOIB>
    <izvorni_sadrzaj>
      <item>FINA, OIB 85821130368</item>
      <item>KRAŠOVEC društvo s ograničenom odgovornošću za trgovinu i poslovne usluge, OIB 50179232186, Marina Dalmacija,23206 Sukošan</item>
    </izvorni_sadrzaj>
    <derivirana_varijabla naziv="DomainObject.Predmet.SudioniciListAdressOIB_1">
      <item>FINA, OIB 85821130368</item>
      <item>KRAŠOVEC društvo s ograničenom odgovornošću za trgovinu i poslovne usluge, OIB 50179232186, Marina Dalmacija,23206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50179232186</item>
    </izvorni_sadrzaj>
    <derivirana_varijabla naziv="DomainObject.Predmet.SudioniciListNazivOIB_1">
      <item>, OIB 85821130368</item>
      <item>, OIB 50179232186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2695</properties:Characters>
  <properties:Lines>78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2017-11-10T08:45:00Z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2017-11-13T14:04:00Z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