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4296" w14:paraId="5074296" w:rsidRDefault="002F0388" w:rsidP="002F0388" w:rsidR="002F0388" w:rsidRPr="002B5192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Z A P I S N I K</w:t>
      </w:r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sastavljen </w:t>
      </w:r>
      <w:r w:rsidR="00F5463A" w:rsidRPr="002B5192">
        <w:rPr>
          <w:rFonts w:hAnsi="Times New Roman" w:ascii="Times New Roman"/>
          <w:sz w:val="24"/>
        </w:rPr>
        <w:t xml:space="preserve">na Trgovačkom sudu u Zagrebu, </w:t>
      </w:r>
      <w:r w:rsidR="002B5192" w:rsidRPr="002B5192">
        <w:rPr>
          <w:rFonts w:hAnsi="Times New Roman" w:ascii="Times New Roman"/>
          <w:sz w:val="24"/>
        </w:rPr>
        <w:t>23. siječnja 2019</w:t>
      </w:r>
      <w:r w:rsidRPr="002B5192">
        <w:rPr>
          <w:rFonts w:hAnsi="Times New Roman" w:ascii="Times New Roman"/>
          <w:sz w:val="24"/>
        </w:rPr>
        <w:t>. o ročištu s</w:t>
      </w:r>
      <w:r w:rsidR="007C2D38" w:rsidRPr="002B5192">
        <w:rPr>
          <w:rFonts w:hAnsi="Times New Roman" w:ascii="Times New Roman"/>
          <w:sz w:val="24"/>
        </w:rPr>
        <w:t xml:space="preserve"> </w:t>
      </w:r>
      <w:r w:rsidR="00BC7D08">
        <w:rPr>
          <w:rFonts w:hAnsi="Times New Roman" w:ascii="Times New Roman"/>
          <w:sz w:val="24"/>
        </w:rPr>
        <w:t>jedanaeste</w:t>
      </w:r>
      <w:r w:rsidRPr="002B5192">
        <w:rPr>
          <w:rFonts w:hAnsi="Times New Roman" w:ascii="Times New Roman"/>
          <w:sz w:val="24"/>
        </w:rPr>
        <w:t xml:space="preserve"> usmene javne dražbe u stečajnom postupku nad dužnikom ARBOR - P. B. TRGOVINA d. o. o. u stečaju, Ilica 423, Zagreb, OIB 69132483035. </w:t>
      </w:r>
    </w:p>
    <w:p w:rsidRDefault="002F0388" w:rsidP="002F0388" w:rsidR="002F0388" w:rsidRPr="002B5192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NAZOČNI OD SUDA:</w:t>
      </w:r>
    </w:p>
    <w:p w:rsidRDefault="002F0388" w:rsidP="002F0388" w:rsidR="002F0388" w:rsidRPr="002B5192">
      <w:pPr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1. Vesna Sremac Šoštar - stečajni sudac</w:t>
      </w:r>
    </w:p>
    <w:p w:rsidRDefault="002F0388" w:rsidP="002F0388" w:rsidR="002F0388" w:rsidRPr="002B5192">
      <w:pPr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2. Matea Bizjak - zapisničar</w:t>
      </w:r>
    </w:p>
    <w:p w:rsidRDefault="002F0388" w:rsidP="002F0388" w:rsidR="002F0388" w:rsidRPr="002B5192">
      <w:pPr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Stečajni upravitelj: </w:t>
      </w:r>
      <w:r w:rsidR="007C2D38" w:rsidRPr="002B5192">
        <w:rPr>
          <w:rFonts w:hAnsi="Times New Roman" w:ascii="Times New Roman"/>
          <w:sz w:val="24"/>
        </w:rPr>
        <w:t>Mate Balenović</w:t>
      </w:r>
    </w:p>
    <w:p w:rsidRDefault="002F0388" w:rsidP="002F0388" w:rsidR="002F0388" w:rsidRPr="002B5192">
      <w:pPr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OSTALI NAZOČNI:</w:t>
      </w:r>
    </w:p>
    <w:p w:rsidRDefault="00301C7C" w:rsidP="00301C7C" w:rsidR="009237F5" w:rsidRPr="00166C61">
      <w:pPr>
        <w:pStyle w:val="Tijeloteksta2"/>
        <w:numPr>
          <w:ilvl w:val="0"/>
          <w:numId w:val="1"/>
        </w:numPr>
        <w:rPr>
          <w:b w:val="false"/>
        </w:rPr>
      </w:pPr>
      <w:r w:rsidRPr="002B5192">
        <w:rPr>
          <w:b w:val="false"/>
        </w:rPr>
        <w:t xml:space="preserve">HRVATSKE ŠUME d.d., </w:t>
      </w:r>
      <w:r w:rsidRPr="00166C61">
        <w:rPr>
          <w:b w:val="false"/>
        </w:rPr>
        <w:t xml:space="preserve">zastupano po </w:t>
      </w:r>
      <w:r w:rsidR="002771BA" w:rsidRPr="00166C61">
        <w:rPr>
          <w:b w:val="false"/>
        </w:rPr>
        <w:t>Lorena Panežić</w:t>
      </w:r>
      <w:r w:rsidR="009237F5" w:rsidRPr="00166C61">
        <w:rPr>
          <w:b w:val="false"/>
        </w:rPr>
        <w:t xml:space="preserve">, </w:t>
      </w:r>
      <w:r w:rsidR="00677802" w:rsidRPr="00166C61">
        <w:rPr>
          <w:b w:val="false"/>
        </w:rPr>
        <w:t>odvj.vježbenica</w:t>
      </w:r>
    </w:p>
    <w:p w:rsidRDefault="009237F5" w:rsidP="00301C7C" w:rsidR="00301C7C" w:rsidRPr="00166C61">
      <w:pPr>
        <w:pStyle w:val="Tijeloteksta2"/>
        <w:numPr>
          <w:ilvl w:val="0"/>
          <w:numId w:val="1"/>
        </w:numPr>
        <w:rPr>
          <w:b w:val="false"/>
        </w:rPr>
      </w:pPr>
      <w:r w:rsidRPr="00166C61">
        <w:rPr>
          <w:b w:val="false"/>
        </w:rPr>
        <w:t>VELDIĆ-PROMET d.o.o., zastupano po Krešimir Loboja, odvjetnik</w:t>
      </w:r>
      <w:r w:rsidR="00301C7C" w:rsidRPr="00166C61">
        <w:rPr>
          <w:b w:val="false"/>
        </w:rPr>
        <w:t xml:space="preserve"> </w:t>
      </w:r>
    </w:p>
    <w:p w:rsidRDefault="002F0388" w:rsidP="00383AC6" w:rsidR="002F0388" w:rsidRPr="002B5192">
      <w:pPr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ind w:firstLine="708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Ročište započinje </w:t>
      </w:r>
      <w:r w:rsidR="002B5192" w:rsidRPr="002B5192">
        <w:rPr>
          <w:rFonts w:hAnsi="Times New Roman" w:ascii="Times New Roman"/>
          <w:sz w:val="24"/>
        </w:rPr>
        <w:t>11,00</w:t>
      </w:r>
      <w:r w:rsidRPr="002B5192">
        <w:rPr>
          <w:rFonts w:hAnsi="Times New Roman" w:ascii="Times New Roman"/>
          <w:sz w:val="24"/>
        </w:rPr>
        <w:t xml:space="preserve">  sati.</w:t>
      </w:r>
    </w:p>
    <w:p w:rsidRDefault="002F0388" w:rsidP="002F0388" w:rsidR="002F0388" w:rsidRPr="002B5192">
      <w:pPr>
        <w:ind w:firstLine="708"/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Predmet današnjeg ročišta je prodaja imovi</w:t>
      </w:r>
      <w:r w:rsidR="00441CA3" w:rsidRPr="002B5192">
        <w:rPr>
          <w:rFonts w:hAnsi="Times New Roman" w:ascii="Times New Roman"/>
          <w:sz w:val="24"/>
        </w:rPr>
        <w:t>ne stečajnog dužnika.</w:t>
      </w:r>
    </w:p>
    <w:p w:rsidRDefault="002B5192" w:rsidP="002B5192" w:rsidR="002B5192" w:rsidRPr="002B5192">
      <w:pPr>
        <w:ind w:firstLine="708"/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-  upisana u zemljišne knjige Općinskog građanskog suda u Zagrebu, zemljišnoknjižni odjel Zagreb, u </w:t>
      </w:r>
      <w:r w:rsidRPr="002B5192">
        <w:rPr>
          <w:rFonts w:hAnsi="Times New Roman" w:ascii="Times New Roman"/>
          <w:w w:val="111"/>
          <w:sz w:val="24"/>
        </w:rPr>
        <w:t>zk. ul. 6840, kč. br. 1503, k. o. Vrapče Novo</w:t>
      </w:r>
      <w:r w:rsidRPr="002B5192">
        <w:rPr>
          <w:rFonts w:hAnsi="Times New Roman" w:ascii="Times New Roman"/>
          <w:sz w:val="24"/>
        </w:rPr>
        <w:t>, zgrada Ilica br. 423 i tri zgrade, površine 2102m</w:t>
      </w:r>
      <w:r w:rsidRPr="002B5192">
        <w:rPr>
          <w:rFonts w:hAnsi="Times New Roman" w:ascii="Times New Roman"/>
          <w:sz w:val="24"/>
          <w:vertAlign w:val="superscript"/>
        </w:rPr>
        <w:t xml:space="preserve">2 </w:t>
      </w:r>
      <w:r w:rsidRPr="002B5192">
        <w:rPr>
          <w:rFonts w:hAnsi="Times New Roman" w:ascii="Times New Roman"/>
          <w:sz w:val="24"/>
        </w:rPr>
        <w:t>i ekonomsko dvorište, površine 2237m</w:t>
      </w:r>
      <w:r w:rsidRPr="002B5192">
        <w:rPr>
          <w:rFonts w:hAnsi="Times New Roman" w:ascii="Times New Roman"/>
          <w:sz w:val="24"/>
          <w:vertAlign w:val="superscript"/>
        </w:rPr>
        <w:t>2</w:t>
      </w:r>
      <w:r w:rsidRPr="002B5192">
        <w:rPr>
          <w:rFonts w:hAnsi="Times New Roman" w:ascii="Times New Roman"/>
          <w:sz w:val="24"/>
        </w:rPr>
        <w:t>, ukupno površine 4339m</w:t>
      </w:r>
      <w:r w:rsidRPr="002B5192">
        <w:rPr>
          <w:rFonts w:hAnsi="Times New Roman" w:ascii="Times New Roman"/>
          <w:sz w:val="24"/>
          <w:vertAlign w:val="superscript"/>
        </w:rPr>
        <w:t>2</w:t>
      </w:r>
      <w:r w:rsidRPr="002B5192">
        <w:rPr>
          <w:rFonts w:hAnsi="Times New Roman" w:ascii="Times New Roman"/>
          <w:sz w:val="24"/>
        </w:rPr>
        <w:t xml:space="preserve"> (upisano razlučno pravo vjerovnika Privredna banka Zagreb d. d., Zagreb, OIB 02535697732 i Hrvatska banka za obnovu i razvitak, Zagreb, OIB 26702280390), utvrđuje se u iznosu od 5.614.500,00 kn,</w:t>
      </w:r>
    </w:p>
    <w:p w:rsidRDefault="002B5192" w:rsidP="002B5192" w:rsidR="002F0388" w:rsidRPr="002B5192">
      <w:pPr>
        <w:ind w:firstLine="708" w:right="58"/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- upisana u zemljišne knjige Općinskog građanskog suda u Zagrebu, zemljišnoknjižni odjel Zagreb, u </w:t>
      </w:r>
      <w:r w:rsidRPr="002B5192">
        <w:rPr>
          <w:rFonts w:hAnsi="Times New Roman" w:ascii="Times New Roman"/>
          <w:w w:val="111"/>
          <w:sz w:val="24"/>
        </w:rPr>
        <w:t>zk. ul. 7260, kč. br. 1501/2, k. o. Vrapče Novo</w:t>
      </w:r>
      <w:r w:rsidRPr="002B5192">
        <w:rPr>
          <w:rFonts w:hAnsi="Times New Roman" w:ascii="Times New Roman"/>
          <w:sz w:val="24"/>
        </w:rPr>
        <w:t>, ekonomsko dvorište – skladište u Ilici, površine 966m</w:t>
      </w:r>
      <w:r w:rsidRPr="002B5192">
        <w:rPr>
          <w:rFonts w:hAnsi="Times New Roman" w:ascii="Times New Roman"/>
          <w:sz w:val="24"/>
          <w:vertAlign w:val="superscript"/>
        </w:rPr>
        <w:t>2</w:t>
      </w:r>
      <w:r w:rsidRPr="002B5192">
        <w:rPr>
          <w:rFonts w:hAnsi="Times New Roman" w:ascii="Times New Roman"/>
          <w:sz w:val="24"/>
        </w:rPr>
        <w:t xml:space="preserve"> (upisano je razlučno pravo vjerovnika Republika Hrvatska, Ministarstvo financija, Porezna uprava), utvrđuje se u iznosu od 2.122.740,80 kn</w:t>
      </w:r>
      <w:r w:rsidR="008C5766" w:rsidRPr="002B5192">
        <w:rPr>
          <w:rFonts w:hAnsi="Times New Roman" w:ascii="Times New Roman"/>
          <w:sz w:val="24"/>
        </w:rPr>
        <w:t xml:space="preserve">, </w:t>
      </w:r>
      <w:r w:rsidR="002F0388" w:rsidRPr="002B5192">
        <w:rPr>
          <w:rFonts w:hAnsi="Times New Roman" w:ascii="Times New Roman"/>
          <w:sz w:val="24"/>
        </w:rPr>
        <w:t>a kako je to određeno zaključkom ovog suda broj St-147/15</w:t>
      </w:r>
      <w:r w:rsidR="009237F5" w:rsidRPr="002B5192">
        <w:rPr>
          <w:rFonts w:hAnsi="Times New Roman" w:ascii="Times New Roman"/>
          <w:sz w:val="24"/>
        </w:rPr>
        <w:t xml:space="preserve"> </w:t>
      </w:r>
      <w:r w:rsidR="002F0388" w:rsidRPr="002B5192">
        <w:rPr>
          <w:rFonts w:hAnsi="Times New Roman" w:ascii="Times New Roman"/>
          <w:sz w:val="24"/>
        </w:rPr>
        <w:t xml:space="preserve">od </w:t>
      </w:r>
      <w:r w:rsidRPr="002B5192">
        <w:rPr>
          <w:rFonts w:hAnsi="Times New Roman" w:ascii="Times New Roman"/>
          <w:sz w:val="24"/>
        </w:rPr>
        <w:t>04. prosinca</w:t>
      </w:r>
      <w:r w:rsidR="003B3781" w:rsidRPr="002B5192">
        <w:rPr>
          <w:rFonts w:hAnsi="Times New Roman" w:ascii="Times New Roman"/>
          <w:sz w:val="24"/>
        </w:rPr>
        <w:t xml:space="preserve"> 2018</w:t>
      </w:r>
      <w:r w:rsidR="002F0388" w:rsidRPr="002B5192">
        <w:rPr>
          <w:rFonts w:hAnsi="Times New Roman" w:ascii="Times New Roman"/>
          <w:sz w:val="24"/>
        </w:rPr>
        <w:t>.</w:t>
      </w:r>
    </w:p>
    <w:p w:rsidRDefault="002F0388" w:rsidP="002F0388" w:rsidR="002F0388" w:rsidRPr="002B5192">
      <w:pPr>
        <w:ind w:firstLine="708"/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Navedeni zaključak objavljen je na e-oglasnoj ploči </w:t>
      </w:r>
      <w:r w:rsidR="002B5192" w:rsidRPr="002B5192">
        <w:rPr>
          <w:rFonts w:hAnsi="Times New Roman" w:ascii="Times New Roman"/>
          <w:sz w:val="24"/>
        </w:rPr>
        <w:t>04. prosinca</w:t>
      </w:r>
      <w:r w:rsidR="003B3781" w:rsidRPr="002B5192">
        <w:rPr>
          <w:rFonts w:hAnsi="Times New Roman" w:ascii="Times New Roman"/>
          <w:sz w:val="24"/>
        </w:rPr>
        <w:t xml:space="preserve"> 2018</w:t>
      </w:r>
      <w:r w:rsidRPr="002B5192">
        <w:rPr>
          <w:rFonts w:hAnsi="Times New Roman" w:ascii="Times New Roman"/>
          <w:sz w:val="24"/>
        </w:rPr>
        <w:t>.</w:t>
      </w:r>
    </w:p>
    <w:p w:rsidRDefault="002F0388" w:rsidP="00383AC6" w:rsidR="002F0388">
      <w:pPr>
        <w:pStyle w:val="Uvuenotijeloteksta"/>
      </w:pPr>
      <w:r w:rsidRPr="002B5192">
        <w:t xml:space="preserve">Provjerom u računovodstvu ovog suda utvrđeno je da na dan </w:t>
      </w:r>
      <w:r w:rsidR="00BC7D08">
        <w:t>23. siječnja 2019</w:t>
      </w:r>
      <w:r w:rsidRPr="002B5192">
        <w:t xml:space="preserve">. nema uplaćene jamčevine. </w:t>
      </w:r>
    </w:p>
    <w:p w:rsidRDefault="008534A6" w:rsidP="00383AC6" w:rsidR="008534A6" w:rsidRPr="002B5192">
      <w:pPr>
        <w:pStyle w:val="Uvuenotijeloteksta"/>
      </w:pPr>
      <w:r>
        <w:t xml:space="preserve">Vjerovnik VELDIĆ-PROMET d.o.o. </w:t>
      </w:r>
    </w:p>
    <w:p w:rsidRDefault="002F0388" w:rsidP="009237F5" w:rsidR="00D54342" w:rsidRPr="00D54342">
      <w:pPr>
        <w:pStyle w:val="Uvuenotijeloteksta"/>
      </w:pPr>
      <w:r w:rsidRPr="00D54342">
        <w:t xml:space="preserve">Stečajni upravitelj </w:t>
      </w:r>
      <w:r w:rsidR="00C17C95" w:rsidRPr="00D54342">
        <w:t>je predložio</w:t>
      </w:r>
      <w:r w:rsidRPr="00D54342">
        <w:t xml:space="preserve"> da se odredi nova dražba pod istim uvjetima</w:t>
      </w:r>
      <w:r w:rsidR="00383AC6" w:rsidRPr="00D54342">
        <w:t xml:space="preserve"> </w:t>
      </w:r>
      <w:r w:rsidR="002771BA" w:rsidRPr="00D54342">
        <w:t>i sniženoj početnoj cijeni za 5</w:t>
      </w:r>
      <w:r w:rsidRPr="00D54342">
        <w:t>%,</w:t>
      </w:r>
      <w:r w:rsidR="008534A6" w:rsidRPr="00D54342">
        <w:t xml:space="preserve"> i to prva nekretnina </w:t>
      </w:r>
      <w:r w:rsidR="00D54342" w:rsidRPr="00D54342">
        <w:t>5.333.775,00</w:t>
      </w:r>
      <w:r w:rsidR="008534A6" w:rsidRPr="00D54342">
        <w:t xml:space="preserve"> kn </w:t>
      </w:r>
      <w:r w:rsidR="00D54342" w:rsidRPr="00D54342">
        <w:t>te 15 % za drugu nekretninu u iznosu od 1.804.329,68 kn, sveukupno 7.138.104,68</w:t>
      </w:r>
      <w:r w:rsidR="00D54342">
        <w:t xml:space="preserve"> kn.</w:t>
      </w:r>
    </w:p>
    <w:p w:rsidRDefault="003B3781" w:rsidP="0065429E" w:rsidR="003B3781" w:rsidRPr="002B5192">
      <w:pPr>
        <w:jc w:val="both"/>
        <w:rPr>
          <w:rFonts w:hAnsi="Times New Roman" w:ascii="Times New Roman"/>
          <w:sz w:val="24"/>
        </w:rPr>
      </w:pPr>
    </w:p>
    <w:p w:rsidRDefault="002771BA" w:rsidP="0065429E" w:rsidR="002771BA" w:rsidRPr="002B5192">
      <w:pPr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Prisutni stečajni vjerovnici suglasni su s prijedlogom stečajnog upravitelja. </w:t>
      </w:r>
    </w:p>
    <w:p w:rsidRDefault="002771BA" w:rsidP="0065429E" w:rsidR="002771BA" w:rsidRPr="002B5192">
      <w:pPr>
        <w:jc w:val="both"/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ind w:firstLine="708"/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Sud donosi</w:t>
      </w:r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r j e š e n j e</w:t>
      </w:r>
    </w:p>
    <w:p w:rsidRDefault="002F0388" w:rsidP="002F0388" w:rsidR="002F0388" w:rsidRPr="002B5192">
      <w:pPr>
        <w:jc w:val="both"/>
        <w:rPr>
          <w:rFonts w:hAnsi="Times New Roman" w:ascii="Times New Roman"/>
          <w:sz w:val="24"/>
        </w:rPr>
      </w:pPr>
    </w:p>
    <w:p w:rsidRDefault="002F0388" w:rsidP="00677802" w:rsidR="003C450F" w:rsidRPr="002B5192">
      <w:pPr>
        <w:pStyle w:val="Uvuenotijeloteksta"/>
      </w:pPr>
      <w:r w:rsidRPr="002B5192">
        <w:t xml:space="preserve">1. Nema zainteresiranih kupaca za navedenu nekretninu, stoga </w:t>
      </w:r>
      <w:r w:rsidR="00677802" w:rsidRPr="002B5192">
        <w:t xml:space="preserve">će </w:t>
      </w:r>
      <w:r w:rsidRPr="002B5192">
        <w:t>se nova (</w:t>
      </w:r>
      <w:r w:rsidR="002B5192" w:rsidRPr="002B5192">
        <w:t>dvanaesta</w:t>
      </w:r>
      <w:r w:rsidRPr="002B5192">
        <w:t>) dražba</w:t>
      </w:r>
      <w:r w:rsidR="00677802" w:rsidRPr="002B5192">
        <w:t xml:space="preserve"> odrediti pisanim putem. </w:t>
      </w:r>
    </w:p>
    <w:p w:rsidRDefault="002F0388" w:rsidP="006F3FD0" w:rsidR="003B3781" w:rsidRPr="002B5192">
      <w:pPr>
        <w:ind w:firstLine="708"/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2. O</w:t>
      </w:r>
      <w:r w:rsidR="006F3FD0" w:rsidRPr="002B5192">
        <w:rPr>
          <w:rFonts w:hAnsi="Times New Roman" w:ascii="Times New Roman"/>
          <w:sz w:val="24"/>
        </w:rPr>
        <w:t>tpravak zaključka o prodaji uslijedit</w:t>
      </w:r>
      <w:r w:rsidRPr="002B5192">
        <w:rPr>
          <w:rFonts w:hAnsi="Times New Roman" w:ascii="Times New Roman"/>
          <w:sz w:val="24"/>
        </w:rPr>
        <w:t xml:space="preserve"> će </w:t>
      </w:r>
      <w:r w:rsidR="006F3FD0" w:rsidRPr="002B5192">
        <w:rPr>
          <w:rFonts w:hAnsi="Times New Roman" w:ascii="Times New Roman"/>
          <w:sz w:val="24"/>
        </w:rPr>
        <w:t>pisano.</w:t>
      </w:r>
    </w:p>
    <w:p w:rsidRDefault="006F3FD0" w:rsidP="006F3FD0" w:rsidR="006F3FD0" w:rsidRPr="002B5192">
      <w:pPr>
        <w:ind w:firstLine="708"/>
        <w:jc w:val="both"/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 xml:space="preserve">Dovršeno u </w:t>
      </w:r>
      <w:r w:rsidR="00D54342">
        <w:rPr>
          <w:rFonts w:hAnsi="Times New Roman" w:ascii="Times New Roman"/>
          <w:sz w:val="24"/>
        </w:rPr>
        <w:t>11,06</w:t>
      </w:r>
      <w:r w:rsidR="00D802D5" w:rsidRPr="002B5192">
        <w:rPr>
          <w:rFonts w:hAnsi="Times New Roman" w:ascii="Times New Roman"/>
          <w:sz w:val="24"/>
        </w:rPr>
        <w:t xml:space="preserve"> </w:t>
      </w:r>
      <w:r w:rsidRPr="002B5192">
        <w:rPr>
          <w:rFonts w:hAnsi="Times New Roman" w:ascii="Times New Roman"/>
          <w:sz w:val="24"/>
        </w:rPr>
        <w:t>sati</w:t>
      </w:r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stečajni sudac</w:t>
      </w:r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</w:p>
    <w:p w:rsidRDefault="002F0388" w:rsidP="002F0388" w:rsidR="002F0388" w:rsidRPr="002B5192">
      <w:pPr>
        <w:jc w:val="center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zapisničar</w:t>
      </w:r>
    </w:p>
    <w:p w:rsidRDefault="002F0388" w:rsidP="002F0388" w:rsidR="002F0388" w:rsidRPr="002B5192">
      <w:pPr>
        <w:ind w:firstLine="708" w:left="5664"/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>stečajni upravitelj:</w:t>
      </w:r>
    </w:p>
    <w:p w:rsidRDefault="002F0388" w:rsidP="002F0388" w:rsidR="002F0388" w:rsidRPr="002B5192">
      <w:pPr>
        <w:ind w:firstLine="708" w:left="5664"/>
        <w:jc w:val="both"/>
        <w:rPr>
          <w:rFonts w:hAnsi="Times New Roman" w:ascii="Times New Roman"/>
          <w:sz w:val="24"/>
        </w:rPr>
      </w:pPr>
    </w:p>
    <w:p w:rsidRDefault="002F0388" w:rsidP="0065429E" w:rsidR="002F0388" w:rsidRPr="002B5192">
      <w:pPr>
        <w:jc w:val="both"/>
        <w:rPr>
          <w:rFonts w:hAnsi="Times New Roman" w:ascii="Times New Roman"/>
          <w:sz w:val="24"/>
        </w:rPr>
      </w:pP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</w:r>
      <w:r w:rsidRPr="002B5192">
        <w:rPr>
          <w:rFonts w:hAnsi="Times New Roman" w:ascii="Times New Roman"/>
          <w:sz w:val="24"/>
        </w:rPr>
        <w:tab/>
        <w:t>ostali nazočni</w:t>
      </w:r>
      <w:r w:rsidR="0065429E" w:rsidRPr="002B5192">
        <w:rPr>
          <w:rFonts w:hAnsi="Times New Roman" w:ascii="Times New Roman"/>
          <w:sz w:val="24"/>
        </w:rPr>
        <w:t>:</w:t>
      </w:r>
    </w:p>
    <w:sectPr w:rsidSect="00D802D5" w:rsidR="002F0388" w:rsidRPr="002B5192">
      <w:headerReference w:type="default" r:id="rId9"/>
      <w:headerReference w:type="first" r:id="rId10"/>
      <w:pgSz w:h="16838" w:w="11906"/>
      <w:pgMar w:gutter="0" w:footer="708" w:header="708" w:left="1417" w:bottom="28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88" w:rsidP="002F0388" w:rsidR="002F0388">
      <w:r>
        <w:separator/>
      </w:r>
    </w:p>
  </w:endnote>
  <w:endnote w:id="0" w:type="continuationSeparator">
    <w:p w:rsidRDefault="002F0388" w:rsidP="002F0388" w:rsidR="002F0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88" w:rsidP="002F0388" w:rsidR="002F0388">
      <w:r>
        <w:separator/>
      </w:r>
    </w:p>
  </w:footnote>
  <w:footnote w:id="0" w:type="continuationSeparator">
    <w:p w:rsidRDefault="002F0388" w:rsidP="002F0388" w:rsidR="002F0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4607558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</w:rPr>
    </w:sdtEndPr>
    <w:sdtContent>
      <w:p w:rsidRDefault="002F0388" w:rsidP="002F0388" w:rsidR="002F0388" w:rsidRPr="002F0388">
        <w:pPr>
          <w:pStyle w:val="Zaglavlje"/>
          <w:jc w:val="right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t>48. St-147/15</w:t>
        </w:r>
      </w:p>
      <w:p w:rsidRDefault="002F0388" w:rsidR="002F0388" w:rsidRPr="002F0388">
        <w:pPr>
          <w:pStyle w:val="Zaglavlje"/>
          <w:jc w:val="center"/>
          <w:rPr>
            <w:rFonts w:hAnsi="Times New Roman" w:ascii="Times New Roman"/>
            <w:sz w:val="24"/>
          </w:rPr>
        </w:pPr>
        <w:r w:rsidRPr="002F0388">
          <w:rPr>
            <w:rFonts w:hAnsi="Times New Roman" w:ascii="Times New Roman"/>
            <w:sz w:val="24"/>
          </w:rPr>
          <w:fldChar w:fldCharType="begin"/>
        </w:r>
        <w:r w:rsidRPr="002F0388">
          <w:rPr>
            <w:rFonts w:hAnsi="Times New Roman" w:ascii="Times New Roman"/>
            <w:sz w:val="24"/>
          </w:rPr>
          <w:instrText>PAGE   \* MERGEFORMAT</w:instrText>
        </w:r>
        <w:r w:rsidRPr="002F0388">
          <w:rPr>
            <w:rFonts w:hAnsi="Times New Roman" w:ascii="Times New Roman"/>
            <w:sz w:val="24"/>
          </w:rPr>
          <w:fldChar w:fldCharType="separate"/>
        </w:r>
        <w:r w:rsidR="00D54342">
          <w:rPr>
            <w:rFonts w:hAnsi="Times New Roman" w:ascii="Times New Roman"/>
            <w:noProof/>
            <w:sz w:val="24"/>
          </w:rPr>
          <w:t>2</w:t>
        </w:r>
        <w:r w:rsidRPr="002F0388">
          <w:rPr>
            <w:rFonts w:hAnsi="Times New Roman" w:ascii="Times New Roman"/>
            <w:sz w:val="24"/>
          </w:rPr>
          <w:fldChar w:fldCharType="end"/>
        </w:r>
      </w:p>
    </w:sdtContent>
  </w:sdt>
  <w:p w:rsidRDefault="002F0388" w:rsidR="002F0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88" w:rsidP="002F0388" w:rsidR="002F0388" w:rsidRPr="002F0388">
    <w:pPr>
      <w:pStyle w:val="Zaglavlje"/>
      <w:jc w:val="right"/>
      <w:rPr>
        <w:rFonts w:hAnsi="Times New Roman" w:ascii="Times New Roman"/>
        <w:sz w:val="24"/>
      </w:rPr>
    </w:pPr>
    <w:r w:rsidRPr="002F0388">
      <w:rPr>
        <w:rFonts w:hAnsi="Times New Roman" w:ascii="Times New Roman"/>
        <w:sz w:val="24"/>
      </w:rPr>
      <w:t>48. St-147/15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16A6A"/>
    <w:multiLevelType w:val="hybridMultilevel"/>
    <w:tmpl w:val="B09277F8"/>
    <w:lvl w:tplc="ADE6CF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6491"/>
    <w:rsid w:val="0009048E"/>
    <w:rsid w:val="00166C61"/>
    <w:rsid w:val="001B6024"/>
    <w:rsid w:val="001F087F"/>
    <w:rsid w:val="002771BA"/>
    <w:rsid w:val="002B5192"/>
    <w:rsid w:val="002B59E3"/>
    <w:rsid w:val="002E45F3"/>
    <w:rsid w:val="002F0388"/>
    <w:rsid w:val="00301C7C"/>
    <w:rsid w:val="00301F07"/>
    <w:rsid w:val="003625C7"/>
    <w:rsid w:val="00383AC6"/>
    <w:rsid w:val="003B3781"/>
    <w:rsid w:val="003C450F"/>
    <w:rsid w:val="00441CA3"/>
    <w:rsid w:val="00446D6D"/>
    <w:rsid w:val="004D1167"/>
    <w:rsid w:val="00567768"/>
    <w:rsid w:val="00590823"/>
    <w:rsid w:val="005F4A7A"/>
    <w:rsid w:val="00645E48"/>
    <w:rsid w:val="0065429E"/>
    <w:rsid w:val="00654473"/>
    <w:rsid w:val="0067336B"/>
    <w:rsid w:val="00676C72"/>
    <w:rsid w:val="00677802"/>
    <w:rsid w:val="006E4E0B"/>
    <w:rsid w:val="006F3FD0"/>
    <w:rsid w:val="00702EE0"/>
    <w:rsid w:val="007250C9"/>
    <w:rsid w:val="00726E0C"/>
    <w:rsid w:val="00786A29"/>
    <w:rsid w:val="00794315"/>
    <w:rsid w:val="007A01C4"/>
    <w:rsid w:val="007A59FB"/>
    <w:rsid w:val="007C2D38"/>
    <w:rsid w:val="007F6491"/>
    <w:rsid w:val="008534A6"/>
    <w:rsid w:val="008C5766"/>
    <w:rsid w:val="009237F5"/>
    <w:rsid w:val="00954F3A"/>
    <w:rsid w:val="009E7D55"/>
    <w:rsid w:val="009F16E5"/>
    <w:rsid w:val="00A20CCF"/>
    <w:rsid w:val="00A65EAB"/>
    <w:rsid w:val="00B83BC9"/>
    <w:rsid w:val="00BC7D08"/>
    <w:rsid w:val="00C17C95"/>
    <w:rsid w:val="00CB4950"/>
    <w:rsid w:val="00D441DE"/>
    <w:rsid w:val="00D54342"/>
    <w:rsid w:val="00D802D5"/>
    <w:rsid w:val="00E33DDA"/>
    <w:rsid w:val="00E9328F"/>
    <w:rsid w:val="00EA06C6"/>
    <w:rsid w:val="00F15017"/>
    <w:rsid w:val="00F5463A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388"/>
    <w:pPr>
      <w:spacing w:lineRule="auto" w:line="240" w:after="0"/>
    </w:pPr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388"/>
    <w:rPr>
      <w:rFonts w:cs="Times New Roman" w:eastAsia="Times New Roman" w:hAnsi="Verdana" w:asci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hAnsi="Times New Roman" w:ascii="Times New Roman"/>
      <w:b/>
      <w:noProof/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16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388"/>
    <w:pPr>
      <w:spacing w:after="0" w:line="240" w:lineRule="auto"/>
    </w:pPr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388"/>
    <w:rPr>
      <w:rFonts w:ascii="Verdana" w:cs="Times New Roman" w:eastAsia="Times New Roman" w:hAnsi="Verdana"/>
      <w:sz w:val="22"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301C7C"/>
    <w:pPr>
      <w:jc w:val="both"/>
    </w:pPr>
    <w:rPr>
      <w:rFonts w:ascii="Times New Roman" w:hAnsi="Times New Roman"/>
      <w:b/>
      <w:noProof/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301C7C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383AC6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383A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16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36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64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80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11. dražba</izvorni_sadrzaj>
    <derivirana_varijabla naziv="DomainObject.Obrazlozenje_1">11. dražba</derivirana_varijabla>
  </DomainObject.Obrazlozenje>
  <DomainObject.StvarniPocetakDatum>
    <izvorni_sadrzaj>23. siječnja 2019.</izvorni_sadrzaj>
    <derivirana_varijabla naziv="DomainObject.StvarniPocetakDatum_1">23. siječnja 2019.</derivirana_varijabla>
  </DomainObject.StvarniPocetakDatum>
  <DomainObject.StvarniZavrsetakDatum>
    <izvorni_sadrzaj>23. siječnja 2019.</izvorni_sadrzaj>
    <derivirana_varijabla naziv="DomainObject.StvarniZavrsetakDatum_1">23. siječnja 2019.</derivirana_varijabla>
  </DomainObject.StvarniZavrsetakDatum>
  <DomainObject.PlaniraniZavrsetakDatum>
    <izvorni_sadrzaj>23. siječnja 2019.</izvorni_sadrzaj>
    <derivirana_varijabla naziv="DomainObject.PlaniraniZavrsetakDatum_1">23. siječnja 2019.</derivirana_varijabla>
  </DomainObject.PlaniraniZavrsetakDatum>
  <DomainObject.PlaniraniPocetakDatum>
    <izvorni_sadrzaj>23. siječnja 2019.</izvorni_sadrzaj>
    <derivirana_varijabla naziv="DomainObject.PlaniraniPocetakDatum_1">23. siječnja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2019.</izvorni_sadrzaj>
    <derivirana_varijabla naziv="DomainObject.Zapisnik.DatumKreiranja_1">23.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St-147/2015-105</izvorni_sadrzaj>
    <derivirana_varijabla naziv="DomainObject.Zapisnik.Oznaka_1">St-147/2015-105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St-147/2015-105</izvorni_sadrzaj>
    <derivirana_varijabla naziv="DomainObject.PoslovniBrojDokumenta_1">St-147/2015-105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1917</properties:Characters>
  <properties:Lines>55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2019-01-14T12:18:00Z</dcterms:created>
  <dc:creator>Matea Bizjak</dc:creator>
  <cp:lastModifiedBy>Matea Bizjak</cp:lastModifiedBy>
  <dcterms:modified xmlns:xsi="http://www.w3.org/2001/XMLSchema-instance" xsi:type="dcterms:W3CDTF">2019-01-23T10:08:00Z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St-147/2015-105 / Zapisnik - Ročište za dražbu (St-147-15-ročište za dražbu 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