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4bbe0a6" w14:textId="4bbe0a6">
      <w:pPr>
        <w15:collapsed w:val="false"/>
      </w:pPr>
      <w:bookmarkStart w:name="_GoBack" w:id="0"/>
      <w:bookmarkEnd w:id="0"/>
    </w:p>
    <w:p w:rsidRPr="005C039F" w:rsidR="008A48CE" w:rsidP="008A48CE" w:rsidRDefault="008A48CE">
      <w:r w:rsidRPr="005C039F">
        <w:t>REPUBLIKA HRVATSKA</w:t>
      </w:r>
    </w:p>
    <w:p w:rsidRPr="005C039F" w:rsidR="008A48CE" w:rsidP="008A48CE" w:rsidRDefault="008A48CE">
      <w:r w:rsidRPr="005C039F">
        <w:t>TRGOVAČKI SUD U ZAGREBU</w:t>
      </w:r>
    </w:p>
    <w:p w:rsidRPr="005C039F" w:rsidR="008A48CE" w:rsidP="008A48CE" w:rsidRDefault="008A48CE">
      <w:r w:rsidRPr="005C039F">
        <w:t xml:space="preserve">Zagreb, Amruševa 2/II        </w:t>
      </w:r>
      <w:r w:rsidRPr="005C039F" w:rsidR="00856A46">
        <w:tab/>
      </w:r>
      <w:r w:rsidRPr="005C039F" w:rsidR="00856A46">
        <w:tab/>
      </w:r>
      <w:r w:rsidRPr="005C039F" w:rsidR="00856A46">
        <w:tab/>
      </w:r>
      <w:r w:rsidRPr="005C039F" w:rsidR="00856A46">
        <w:tab/>
      </w:r>
      <w:r w:rsidRPr="005C039F" w:rsidR="00856A46">
        <w:tab/>
      </w:r>
      <w:r w:rsidRPr="005C039F" w:rsidR="00A8071E">
        <w:tab/>
      </w:r>
      <w:r w:rsidRPr="005C039F" w:rsidR="00A8071E">
        <w:tab/>
      </w:r>
      <w:r w:rsidRPr="005C039F" w:rsidR="0098486A">
        <w:t>46</w:t>
      </w:r>
      <w:r w:rsidRPr="005C039F" w:rsidR="00884DB1">
        <w:t>. St-</w:t>
      </w:r>
      <w:r w:rsidRPr="005C039F" w:rsidR="004E4286">
        <w:t>1</w:t>
      </w:r>
      <w:r w:rsidRPr="005C039F" w:rsidR="005C039F">
        <w:t>887</w:t>
      </w:r>
      <w:r w:rsidRPr="005C039F" w:rsidR="001D29A0">
        <w:t>/2019</w:t>
      </w:r>
    </w:p>
    <w:p w:rsidRPr="005C039F" w:rsidR="008A48CE" w:rsidP="008A48CE" w:rsidRDefault="008A48CE"/>
    <w:p w:rsidRPr="005C039F" w:rsidR="008A48CE" w:rsidP="00856A46" w:rsidRDefault="008A48CE">
      <w:pPr>
        <w:jc w:val="center"/>
      </w:pPr>
      <w:r w:rsidRPr="005C039F">
        <w:t>Z A P I S N I K</w:t>
      </w:r>
    </w:p>
    <w:p w:rsidRPr="005C039F" w:rsidR="00024856" w:rsidP="00856A46" w:rsidRDefault="00024856">
      <w:pPr>
        <w:jc w:val="center"/>
      </w:pPr>
    </w:p>
    <w:p w:rsidRPr="005C039F" w:rsidR="001D29A0" w:rsidP="00FA59A2" w:rsidRDefault="008A48CE">
      <w:pPr>
        <w:jc w:val="both"/>
      </w:pPr>
      <w:r w:rsidRPr="005C039F">
        <w:t xml:space="preserve">s ročišta radi </w:t>
      </w:r>
      <w:r w:rsidRPr="005C039F" w:rsidR="001047EF">
        <w:t>očitovanja</w:t>
      </w:r>
      <w:r w:rsidRPr="005C039F">
        <w:t xml:space="preserve"> o prijedlogu za otvaranje stečajnog postupka</w:t>
      </w:r>
      <w:r w:rsidRPr="005C039F" w:rsidR="00FA59A2">
        <w:t xml:space="preserve"> </w:t>
      </w:r>
      <w:r w:rsidRPr="005C039F">
        <w:t xml:space="preserve">sastavljen </w:t>
      </w:r>
      <w:r w:rsidRPr="005C039F" w:rsidR="00856A46">
        <w:t>pri Trgo</w:t>
      </w:r>
      <w:r w:rsidRPr="005C039F" w:rsidR="00777E93">
        <w:t xml:space="preserve">vačkom sudu u Zagrebu </w:t>
      </w:r>
      <w:r w:rsidRPr="005C039F" w:rsidR="00F34A1F">
        <w:t>1. listopada</w:t>
      </w:r>
      <w:r w:rsidRPr="005C039F" w:rsidR="0099269C">
        <w:t xml:space="preserve"> 2019.</w:t>
      </w:r>
      <w:r w:rsidRPr="005C039F">
        <w:t xml:space="preserve"> u stečajnom postupku nad dužnikom </w:t>
      </w:r>
      <w:r w:rsidRPr="005C039F" w:rsidR="004350A5">
        <w:rPr>
          <w:lang w:val="pt-BR"/>
        </w:rPr>
        <w:t xml:space="preserve"> </w:t>
      </w:r>
      <w:r w:rsidRPr="005C039F" w:rsidR="005C039F">
        <w:t>STP ISTOK d.o.o. za trgovinu i usluge, OIB:17534911298, Trakošćanska 4, 10000 Zagreb</w:t>
      </w:r>
    </w:p>
    <w:p w:rsidRPr="005C039F" w:rsidR="00FA59A2" w:rsidP="008A48CE" w:rsidRDefault="00FA59A2"/>
    <w:p w:rsidRPr="005C039F" w:rsidR="00441BCF" w:rsidP="008A48CE" w:rsidRDefault="008A48CE">
      <w:r w:rsidRPr="005C039F">
        <w:t>N</w:t>
      </w:r>
      <w:r w:rsidRPr="005C039F" w:rsidR="00441BCF">
        <w:t xml:space="preserve">azočni od suda: </w:t>
      </w:r>
    </w:p>
    <w:p w:rsidRPr="005C039F" w:rsidR="008A48CE" w:rsidP="008A48CE" w:rsidRDefault="008A48CE">
      <w:r w:rsidRPr="005C039F">
        <w:t>S</w:t>
      </w:r>
      <w:r w:rsidRPr="005C039F" w:rsidR="00441BCF">
        <w:t>udac</w:t>
      </w:r>
      <w:r w:rsidRPr="005C039F">
        <w:t>:</w:t>
      </w:r>
      <w:r w:rsidRPr="005C039F" w:rsidR="00856A46">
        <w:t xml:space="preserve"> </w:t>
      </w:r>
      <w:r w:rsidRPr="005C039F" w:rsidR="0098486A">
        <w:t>Maja Praljak</w:t>
      </w:r>
    </w:p>
    <w:p w:rsidRPr="005C039F" w:rsidR="008A48CE" w:rsidP="008A48CE" w:rsidRDefault="008A48CE">
      <w:r w:rsidRPr="005C039F">
        <w:t>Z</w:t>
      </w:r>
      <w:r w:rsidRPr="005C039F" w:rsidR="00441BCF">
        <w:t>apisničar</w:t>
      </w:r>
      <w:r w:rsidRPr="005C039F">
        <w:t>:</w:t>
      </w:r>
      <w:r w:rsidRPr="005C039F" w:rsidR="001A0AAD">
        <w:t xml:space="preserve"> </w:t>
      </w:r>
      <w:r w:rsidRPr="005C039F" w:rsidR="0098486A">
        <w:t>Nikolina Krunić</w:t>
      </w:r>
    </w:p>
    <w:p w:rsidRPr="005C039F" w:rsidR="0061789D" w:rsidP="00856A46" w:rsidRDefault="0061789D">
      <w:pPr>
        <w:jc w:val="both"/>
      </w:pPr>
    </w:p>
    <w:p w:rsidRPr="005C039F" w:rsidR="008A48CE" w:rsidP="00856A46" w:rsidRDefault="0061789D">
      <w:pPr>
        <w:jc w:val="both"/>
      </w:pPr>
      <w:r w:rsidRPr="005C039F">
        <w:t>S</w:t>
      </w:r>
      <w:r w:rsidRPr="005C039F" w:rsidR="001A0AAD">
        <w:t xml:space="preserve">udac otvara raspravu u </w:t>
      </w:r>
      <w:r w:rsidRPr="005C039F" w:rsidR="005C039F">
        <w:t>10,45</w:t>
      </w:r>
      <w:r w:rsidRPr="005C039F" w:rsidR="008A48CE">
        <w:t xml:space="preserve"> sati, rasprava je javna i utvrđuje da su, pristupili:</w:t>
      </w:r>
    </w:p>
    <w:p w:rsidRPr="005C039F" w:rsidR="008A48CE" w:rsidP="008A48CE" w:rsidRDefault="008A48CE"/>
    <w:p w:rsidRPr="005C039F" w:rsidR="008A48CE" w:rsidP="008A48CE" w:rsidRDefault="00777E93">
      <w:r w:rsidRPr="005C039F">
        <w:t>P</w:t>
      </w:r>
      <w:r w:rsidRPr="005C039F" w:rsidR="003F52B1">
        <w:t>redlagatelj</w:t>
      </w:r>
      <w:r w:rsidRPr="005C039F" w:rsidR="008A48CE">
        <w:t xml:space="preserve">: </w:t>
      </w:r>
      <w:r w:rsidRPr="005C039F" w:rsidR="0098486A">
        <w:t>nitko, dostava poziva uredno iskazana</w:t>
      </w:r>
    </w:p>
    <w:p w:rsidRPr="005C039F" w:rsidR="008A48CE" w:rsidP="008A48CE" w:rsidRDefault="00777E93">
      <w:r w:rsidRPr="005C039F">
        <w:t>Dužnik</w:t>
      </w:r>
      <w:r w:rsidRPr="005C039F" w:rsidR="008A48CE">
        <w:t xml:space="preserve">: </w:t>
      </w:r>
      <w:r w:rsidR="00CA2B17">
        <w:t xml:space="preserve">nitko, dostava poziva uredno iskazana </w:t>
      </w:r>
    </w:p>
    <w:p w:rsidRPr="005C039F" w:rsidR="008A48CE" w:rsidP="008A48CE" w:rsidRDefault="008A48CE">
      <w:r w:rsidRPr="005C039F">
        <w:t xml:space="preserve">Zastupnik po zakonu dužnika: </w:t>
      </w:r>
      <w:r w:rsidR="00CA2B17">
        <w:t xml:space="preserve"> nitko, dostava poziva uredno iskazana </w:t>
      </w:r>
    </w:p>
    <w:p w:rsidRPr="005C039F" w:rsidR="00877C33" w:rsidP="008A48CE" w:rsidRDefault="00877C33">
      <w:r w:rsidRPr="005C039F">
        <w:t>Pravna osoba koja za dužnika obavlja poslove platnog prometa:</w:t>
      </w:r>
      <w:r w:rsidRPr="005C039F" w:rsidR="00B310B7">
        <w:t xml:space="preserve"> nitko, dostava poziva uredno iskazana</w:t>
      </w:r>
    </w:p>
    <w:p w:rsidRPr="005C039F" w:rsidR="00024856" w:rsidP="00782D67" w:rsidRDefault="00024856"/>
    <w:p w:rsidR="00781258" w:rsidP="00024856" w:rsidRDefault="00024856">
      <w:pPr>
        <w:ind w:firstLine="708"/>
        <w:jc w:val="both"/>
      </w:pPr>
      <w:r w:rsidRPr="005C039F">
        <w:t xml:space="preserve">Utvrđuje se da </w:t>
      </w:r>
      <w:r w:rsidR="00781258">
        <w:t xml:space="preserve">je </w:t>
      </w:r>
      <w:r w:rsidRPr="005C039F">
        <w:t xml:space="preserve">zastupnik po zakonu dužnika </w:t>
      </w:r>
      <w:r w:rsidR="00781258">
        <w:t>podneskom od 11. rujna 2019. obavijestio sud da je u tijeku postupak kojim će se sanirati dugovi dužnika.</w:t>
      </w:r>
    </w:p>
    <w:p w:rsidRPr="005C039F" w:rsidR="00501738" w:rsidP="00CA2B17" w:rsidRDefault="00501738"/>
    <w:p w:rsidRPr="005C039F" w:rsidR="00501738" w:rsidP="00501738" w:rsidRDefault="00501738">
      <w:r w:rsidRPr="005C039F">
        <w:t>Sud donosi</w:t>
      </w:r>
    </w:p>
    <w:p w:rsidRPr="005C039F" w:rsidR="00501738" w:rsidP="00501738" w:rsidRDefault="00501738">
      <w:pPr>
        <w:jc w:val="center"/>
      </w:pPr>
      <w:r w:rsidRPr="005C039F">
        <w:t>R j e š e n j e</w:t>
      </w:r>
    </w:p>
    <w:p w:rsidRPr="005C039F" w:rsidR="00501738" w:rsidP="00501738" w:rsidRDefault="00501738"/>
    <w:p w:rsidRPr="005C039F" w:rsidR="00501738" w:rsidP="00501738" w:rsidRDefault="00501738">
      <w:pPr>
        <w:ind w:firstLine="708"/>
        <w:jc w:val="both"/>
      </w:pPr>
      <w:r w:rsidRPr="005C039F">
        <w:t>Na temelju odredbe čl. 128. st. 5. Stečajnog zakona spaja se ročište radi očitovanja o prijedlogu za otvaranje stečajnog postupka s ročištem radi rasprave o pretpostavkama za otvaranje stečajnog postupka.</w:t>
      </w:r>
    </w:p>
    <w:p w:rsidRPr="009933F2" w:rsidR="00501738" w:rsidP="00856A46" w:rsidRDefault="00501738"/>
    <w:p w:rsidRPr="009933F2" w:rsidR="00782D67" w:rsidP="00781258" w:rsidRDefault="00782D67">
      <w:pPr>
        <w:ind w:firstLine="708"/>
        <w:jc w:val="both"/>
      </w:pPr>
      <w:r w:rsidRPr="009933F2">
        <w:t>Utvrđuje se da je zastupnik po zakonu dužnika postupio po nalogu iz točke I zaključka ovog suda od 2</w:t>
      </w:r>
      <w:r w:rsidRPr="009933F2" w:rsidR="005C039F">
        <w:t>6</w:t>
      </w:r>
      <w:r w:rsidRPr="009933F2">
        <w:t>. kolovoza 2019. te je</w:t>
      </w:r>
      <w:r w:rsidRPr="009933F2" w:rsidR="00781258">
        <w:t xml:space="preserve"> podneskom od 11. rujna 2019. </w:t>
      </w:r>
      <w:r w:rsidRPr="009933F2">
        <w:t xml:space="preserve">dostavio sudu pisano  izviješće o financijsko gospodarskom stanju dužnika </w:t>
      </w:r>
      <w:r w:rsidRPr="009933F2" w:rsidR="00781258">
        <w:t xml:space="preserve">iz kojeg u bitnom proizlazi da dužnik nema imovine </w:t>
      </w:r>
      <w:r w:rsidRPr="009933F2">
        <w:t>(listovi</w:t>
      </w:r>
      <w:r w:rsidRPr="009933F2" w:rsidR="00781258">
        <w:t xml:space="preserve"> 15- 21 spisa).</w:t>
      </w:r>
      <w:r w:rsidRPr="009933F2">
        <w:t xml:space="preserve"> </w:t>
      </w:r>
      <w:r w:rsidRPr="009933F2" w:rsidR="00781258">
        <w:t>Iz tog podneska proizlazi da dužnik ima dugovanje prema RH u iznosu 29.547,96 kn, koji dug je u postupku podmirivanja.</w:t>
      </w:r>
    </w:p>
    <w:p w:rsidRPr="005C039F" w:rsidR="00782D67" w:rsidP="00856A46" w:rsidRDefault="00782D67"/>
    <w:p w:rsidRPr="005C039F" w:rsidR="0099269C" w:rsidP="0099269C" w:rsidRDefault="0099269C">
      <w:pPr>
        <w:ind w:firstLine="708"/>
        <w:jc w:val="both"/>
      </w:pPr>
      <w:r w:rsidRPr="005C039F">
        <w:t xml:space="preserve">Utvrđuje se da je ovaj sud po službenoj dužnosti pribavio podatak o tome da dužnik nije vlasnik nekretnina (listovi </w:t>
      </w:r>
      <w:r w:rsidRPr="005C039F" w:rsidR="00782D67">
        <w:t>4</w:t>
      </w:r>
      <w:r w:rsidRPr="005C039F" w:rsidR="00332486">
        <w:t>-6</w:t>
      </w:r>
      <w:r w:rsidRPr="005C039F">
        <w:t xml:space="preserve"> spisa). </w:t>
      </w:r>
    </w:p>
    <w:p w:rsidRPr="005C039F" w:rsidR="008F7E83" w:rsidP="00856A46" w:rsidRDefault="008F7E83">
      <w:pPr>
        <w:rPr>
          <w:highlight w:val="lightGray"/>
        </w:rPr>
      </w:pPr>
    </w:p>
    <w:p w:rsidRPr="005C039F" w:rsidR="0099269C" w:rsidP="0099269C" w:rsidRDefault="0099269C">
      <w:pPr>
        <w:ind w:firstLine="708"/>
        <w:jc w:val="both"/>
      </w:pPr>
      <w:r w:rsidRPr="005C039F">
        <w:t>Utvrđuje se da spisu prileži podnesak predlaga</w:t>
      </w:r>
      <w:r w:rsidRPr="005C039F" w:rsidR="00B566B5">
        <w:t xml:space="preserve">telja Financijske agencije od </w:t>
      </w:r>
      <w:r w:rsidRPr="005C039F" w:rsidR="005C039F">
        <w:t>2</w:t>
      </w:r>
      <w:r w:rsidRPr="005C039F" w:rsidR="00F16E78">
        <w:t>. rujna</w:t>
      </w:r>
      <w:r w:rsidRPr="005C039F">
        <w:t xml:space="preserve"> 2019. </w:t>
      </w:r>
      <w:r w:rsidRPr="005C039F" w:rsidR="00B566B5">
        <w:t>(l</w:t>
      </w:r>
      <w:r w:rsidRPr="005C039F" w:rsidR="00332486">
        <w:t>ist 13</w:t>
      </w:r>
      <w:r w:rsidRPr="005C039F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Pr="005C039F" w:rsidR="005C039F">
        <w:t>31</w:t>
      </w:r>
      <w:r w:rsidRPr="005C039F" w:rsidR="008B2B27">
        <w:t xml:space="preserve">. </w:t>
      </w:r>
      <w:r w:rsidRPr="005C039F" w:rsidR="00F16E78">
        <w:t>srpnja</w:t>
      </w:r>
      <w:r w:rsidRPr="005C039F">
        <w:t xml:space="preserve"> 2019. u Očevidniku redoslijeda osnova za plaćanje imao neizvršene osnova za plaćanje</w:t>
      </w:r>
      <w:r w:rsidRPr="005C039F" w:rsidR="001D29A0">
        <w:t xml:space="preserve"> u neprekinutom razdoblju od 120</w:t>
      </w:r>
      <w:r w:rsidRPr="005C039F">
        <w:t xml:space="preserve"> dana u ukupnom iznosu od </w:t>
      </w:r>
      <w:r w:rsidRPr="005C039F" w:rsidR="005C039F">
        <w:t>59.239,21</w:t>
      </w:r>
      <w:r w:rsidRPr="005C039F">
        <w:t xml:space="preserve"> kn.</w:t>
      </w:r>
    </w:p>
    <w:p w:rsidRPr="005C039F" w:rsidR="001D29A0" w:rsidP="0099269C" w:rsidRDefault="001D29A0">
      <w:pPr>
        <w:ind w:firstLine="708"/>
        <w:jc w:val="both"/>
      </w:pPr>
    </w:p>
    <w:p w:rsidRPr="00781258" w:rsidR="00946330" w:rsidP="00781258" w:rsidRDefault="001D29A0">
      <w:pPr>
        <w:ind w:firstLine="708"/>
        <w:jc w:val="both"/>
      </w:pPr>
      <w:r w:rsidRPr="005C039F">
        <w:lastRenderedPageBreak/>
        <w:t xml:space="preserve">Utvrđuje se da se u spisi nalazi Uvjerenje Stanice za tehnički pregled vozila, Centar za vozila </w:t>
      </w:r>
      <w:r w:rsidRPr="00781258">
        <w:t xml:space="preserve">Hrvatske d.d. od </w:t>
      </w:r>
      <w:r w:rsidRPr="00781258" w:rsidR="005C039F">
        <w:t>6</w:t>
      </w:r>
      <w:r w:rsidRPr="00781258" w:rsidR="00332486">
        <w:t xml:space="preserve">. </w:t>
      </w:r>
      <w:r w:rsidRPr="00781258" w:rsidR="00B30ACC">
        <w:t>rujna</w:t>
      </w:r>
      <w:r w:rsidRPr="00781258" w:rsidR="005C039F">
        <w:t xml:space="preserve"> 2019., iz kojeg proizlazi da </w:t>
      </w:r>
      <w:r w:rsidRPr="00781258">
        <w:t>dužnik prema službenoj evidenciji registracije cestovnih nije evidentiran kao vlasnik</w:t>
      </w:r>
      <w:r w:rsidRPr="00781258" w:rsidR="00B30ACC">
        <w:t xml:space="preserve"> dva</w:t>
      </w:r>
      <w:r w:rsidRPr="00781258">
        <w:t xml:space="preserve"> vozila (list </w:t>
      </w:r>
      <w:r w:rsidRPr="00781258" w:rsidR="00B30ACC">
        <w:t>1</w:t>
      </w:r>
      <w:r w:rsidRPr="00781258" w:rsidR="005C039F">
        <w:t>4</w:t>
      </w:r>
      <w:r w:rsidRPr="00781258" w:rsidR="00B30ACC">
        <w:t xml:space="preserve"> spisa)</w:t>
      </w:r>
      <w:r w:rsidRPr="00781258" w:rsidR="005C039F">
        <w:t>.</w:t>
      </w:r>
    </w:p>
    <w:p w:rsidRPr="00781258" w:rsidR="00946330" w:rsidP="003070B7" w:rsidRDefault="00946330">
      <w:pPr>
        <w:jc w:val="both"/>
        <w:rPr>
          <w:color w:val="FF0000"/>
        </w:rPr>
      </w:pPr>
    </w:p>
    <w:p w:rsidRPr="00CA2B17" w:rsidR="009933F2" w:rsidP="00332486" w:rsidRDefault="00CA2B17">
      <w:pPr>
        <w:jc w:val="both"/>
      </w:pPr>
      <w:r w:rsidRPr="00CA2B17">
        <w:t xml:space="preserve">S obzirom na to da je zastupnik po zakonu dužnika u podnesku od 11. rujna 2019. godine naveo da je u postupku saniranja svih dugovanja dužnika, to </w:t>
      </w:r>
    </w:p>
    <w:p w:rsidRPr="00CA2B17" w:rsidR="00CA2B17" w:rsidP="00332486" w:rsidRDefault="00CA2B17">
      <w:pPr>
        <w:jc w:val="both"/>
      </w:pPr>
    </w:p>
    <w:p w:rsidRPr="00781258" w:rsidR="000F30BA" w:rsidP="000F30BA" w:rsidRDefault="000F30BA">
      <w:r w:rsidRPr="00781258">
        <w:t>Sud donosi</w:t>
      </w:r>
    </w:p>
    <w:p w:rsidRPr="00781258" w:rsidR="000F30BA" w:rsidP="000F30BA" w:rsidRDefault="000F30BA">
      <w:pPr>
        <w:jc w:val="center"/>
      </w:pPr>
      <w:r w:rsidRPr="00781258">
        <w:t>R j e š e n j e</w:t>
      </w:r>
    </w:p>
    <w:p w:rsidRPr="00CA2B17" w:rsidR="008A48CE" w:rsidP="00CA2B17" w:rsidRDefault="00CA2B17">
      <w:r w:rsidRPr="00CA2B17">
        <w:t>Dodjeljuje se zastupniku po zakonu dužnika rok od 30 dana</w:t>
      </w:r>
      <w:r w:rsidRPr="00CA2B17" w:rsidR="00501738">
        <w:t xml:space="preserve"> radi pokušaja saniranja blokade</w:t>
      </w:r>
      <w:r w:rsidRPr="00CA2B17">
        <w:t xml:space="preserve"> dužnika </w:t>
      </w:r>
      <w:r w:rsidRPr="00CA2B17" w:rsidR="00501738">
        <w:t xml:space="preserve">, te se nastavak ročišta radi rasprave o pretpostavkama za otvaranje stečajnog postupka određuje za </w:t>
      </w:r>
      <w:r w:rsidRPr="00CA2B17" w:rsidR="00501738">
        <w:rPr>
          <w:b/>
        </w:rPr>
        <w:t xml:space="preserve">dan </w:t>
      </w:r>
      <w:r w:rsidRPr="00CA2B17">
        <w:rPr>
          <w:b/>
        </w:rPr>
        <w:t>14. studenog 2019. u 9,15</w:t>
      </w:r>
      <w:r w:rsidRPr="00CA2B17" w:rsidR="00501738">
        <w:rPr>
          <w:b/>
        </w:rPr>
        <w:t xml:space="preserve"> sati</w:t>
      </w:r>
      <w:r w:rsidRPr="00CA2B17">
        <w:rPr>
          <w:b/>
        </w:rPr>
        <w:t>, soba 88/II kat ulična zgrada</w:t>
      </w:r>
    </w:p>
    <w:p w:rsidRPr="00CA2B17" w:rsidR="00501738" w:rsidP="00501738" w:rsidRDefault="00501738">
      <w:pPr>
        <w:jc w:val="both"/>
      </w:pPr>
    </w:p>
    <w:p w:rsidRPr="00781258" w:rsidR="008A48CE" w:rsidP="00856A46" w:rsidRDefault="006F6A71">
      <w:pPr>
        <w:jc w:val="center"/>
      </w:pPr>
      <w:r w:rsidRPr="00781258">
        <w:t xml:space="preserve">Dovršeno </w:t>
      </w:r>
      <w:r w:rsidRPr="00781258" w:rsidR="00665DF6">
        <w:t>10</w:t>
      </w:r>
      <w:r w:rsidR="00CA2B17">
        <w:t>,49</w:t>
      </w:r>
      <w:r w:rsidRPr="00781258" w:rsidR="008A48CE">
        <w:t xml:space="preserve"> sati</w:t>
      </w:r>
    </w:p>
    <w:p w:rsidRPr="00781258" w:rsidR="008A48CE" w:rsidP="008A48CE" w:rsidRDefault="008A48CE"/>
    <w:p w:rsidRPr="00781258" w:rsidR="00BB40D9" w:rsidP="00AA0652" w:rsidRDefault="00AA0652">
      <w:r w:rsidRPr="00781258">
        <w:t>Zapisničar</w:t>
      </w:r>
      <w:r w:rsidRPr="00781258">
        <w:tab/>
      </w:r>
      <w:r w:rsidRPr="00781258">
        <w:tab/>
      </w:r>
      <w:r w:rsidRPr="00781258">
        <w:tab/>
      </w:r>
      <w:r w:rsidRPr="00781258">
        <w:tab/>
      </w:r>
      <w:r w:rsidRPr="00781258" w:rsidR="004D5E86">
        <w:t xml:space="preserve">   </w:t>
      </w:r>
      <w:r w:rsidRPr="00781258">
        <w:t>Sudac</w:t>
      </w:r>
      <w:r w:rsidRPr="00781258">
        <w:tab/>
      </w:r>
      <w:r w:rsidRPr="00781258">
        <w:tab/>
      </w:r>
      <w:r w:rsidRPr="00781258">
        <w:tab/>
      </w:r>
      <w:r w:rsidRPr="00781258">
        <w:tab/>
      </w:r>
      <w:r w:rsidRPr="00781258">
        <w:tab/>
      </w:r>
    </w:p>
    <w:p w:rsidRPr="00781258" w:rsidR="00BB40D9" w:rsidP="00AA0652" w:rsidRDefault="00BB40D9"/>
    <w:p w:rsidR="008A48CE" w:rsidP="00BB40D9" w:rsidRDefault="004D5E86">
      <w:pPr>
        <w:ind w:left="4956" w:firstLine="708"/>
      </w:pPr>
      <w:r w:rsidRPr="00781258">
        <w:t>D</w:t>
      </w:r>
      <w:r w:rsidRPr="00781258" w:rsidR="00AA0652">
        <w:t>užnik</w:t>
      </w:r>
      <w:r w:rsidRPr="00781258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3E53E9">
      <w:t>1</w:t>
    </w:r>
    <w:r w:rsidR="005C039F">
      <w:t>887</w:t>
    </w:r>
    <w:r w:rsidR="009C2F1F">
      <w:t>/2019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C039F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364B6"/>
    <w:rsid w:val="00765CC9"/>
    <w:rsid w:val="007700AC"/>
    <w:rsid w:val="00777E93"/>
    <w:rsid w:val="00781258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933F2"/>
    <w:rsid w:val="009C2F1F"/>
    <w:rsid w:val="009D40D7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2B17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364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64B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64B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64B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64B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1. listopada 2019.</izvorni_sadrzaj>
    <derivirana_varijabla naziv="DomainObject.StvarniPocetakDatum_1">1. listopada 2019.</derivirana_varijabla>
  </DomainObject.StvarniPocetakDatum>
  <DomainObject.StvarniZavrsetakDatum>
    <izvorni_sadrzaj>1. listopada 2019.</izvorni_sadrzaj>
    <derivirana_varijabla naziv="DomainObject.StvarniZavrsetakDatum_1">1. listopada 2019.</derivirana_varijabla>
  </DomainObject.StvarniZavrsetakDatum>
  <DomainObject.PlaniraniZavrsetakDatum>
    <izvorni_sadrzaj>1. listopada 2019.</izvorni_sadrzaj>
    <derivirana_varijabla naziv="DomainObject.PlaniraniZavrsetakDatum_1">1. listopada 2019.</derivirana_varijabla>
  </DomainObject.PlaniraniZavrsetakDatum>
  <DomainObject.PlaniraniPocetakDatum>
    <izvorni_sadrzaj>1. listopada 2019.</izvorni_sadrzaj>
    <derivirana_varijabla naziv="DomainObject.PlaniraniPocetakDatum_1">1. listopada 2019.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10:49</izvorni_sadrzaj>
    <derivirana_varijabla naziv="DomainObject.StvarniZavrsetakVrijeme_1">10:49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listopada 2019.</izvorni_sadrzaj>
    <derivirana_varijabla naziv="DomainObject.Zapisnik.DatumKreiranja_1">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St-1887/2019-10</izvorni_sadrzaj>
    <derivirana_varijabla naziv="DomainObject.Zapisnik.Oznaka_1">St-1887/2019-10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kolovoza 2019.</izvorni_sadrzaj>
    <derivirana_varijabla naziv="DomainObject.Predmet.DatumIzradeOptuznogAkta_1">1. kolovoza 2019.</derivirana_varijabla>
  </DomainObject.Predmet.DatumIzradeOptuznogAkta>
  <DomainObject.Predmet.DatumIzradeOptuznogAktaFormated>
    <izvorni_sadrzaj>1.8.2019.</izvorni_sadrzaj>
    <derivirana_varijabla naziv="DomainObject.Predmet.DatumIzradeOptuznogAktaFormated_1">1.8.2019.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St-1887/2019</izvorni_sadrzaj>
    <derivirana_varijabla naziv="DomainObject.Predmet.OznakaBroj_1">St-1887/2019</derivirana_varijabla>
  </DomainObject.Predmet.OznakaBroj>
  <DomainObject.Predmet.OznakaBrojOptuznogAkta>
    <izvorni_sadrzaj>04-06-19-3297</izvorni_sadrzaj>
    <derivirana_varijabla naziv="DomainObject.Predmet.OznakaBrojOptuznogAkta_1">04-06-19-3297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STP ISTOK d.o.o. za trgovinu i usluge</izvorni_sadrzaj>
    <derivirana_varijabla naziv="DomainObject.Predmet.ProtustrankaFormated_1">  STP ISTOK d.o.o. za trgovinu i usluge</derivirana_varijabla>
  </DomainObject.Predmet.ProtustrankaFormated>
  <DomainObject.Predmet.ProtustrankaFormatedOIB>
    <izvorni_sadrzaj>  STP ISTOK d.o.o. za trgovinu i usluge, OIB 17534911298</izvorni_sadrzaj>
    <derivirana_varijabla naziv="DomainObject.Predmet.ProtustrankaFormatedOIB_1">  STP ISTOK d.o.o. za trgovinu i usluge, OIB 17534911298</derivirana_varijabla>
  </DomainObject.Predmet.ProtustrankaFormatedOIB>
  <DomainObject.Predmet.ProtustrankaFormatedWithAdress>
    <izvorni_sadrzaj> STP ISTOK d.o.o. za trgovinu i usluge, Trakošćanska 4, 10000 Zagreb</izvorni_sadrzaj>
    <derivirana_varijabla naziv="DomainObject.Predmet.ProtustrankaFormatedWithAdress_1"> STP ISTOK d.o.o. za trgovinu i usluge, Trakošćanska 4, 10000 Zagreb</derivirana_varijabla>
  </DomainObject.Predmet.ProtustrankaFormatedWithAdress>
  <DomainObject.Predmet.ProtustrankaFormatedWithAdressOIB>
    <izvorni_sadrzaj> STP ISTOK d.o.o. za trgovinu i usluge, OIB 17534911298, Trakošćanska 4, 10000 Zagreb</izvorni_sadrzaj>
    <derivirana_varijabla naziv="DomainObject.Predmet.ProtustrankaFormatedWithAdressOIB_1"> STP ISTOK d.o.o. za trgovinu i usluge, OIB 17534911298, Trakošćanska 4, 10000 Zagreb</derivirana_varijabla>
  </DomainObject.Predmet.ProtustrankaFormatedWithAdressOIB>
  <DomainObject.Predmet.ProtustrankaWithAdress>
    <izvorni_sadrzaj>STP ISTOK d.o.o. za trgovinu i usluge Trakošćanska 4, 10000 Zagreb</izvorni_sadrzaj>
    <derivirana_varijabla naziv="DomainObject.Predmet.ProtustrankaWithAdress_1">STP ISTOK d.o.o. za trgovinu i usluge Trakošćanska 4, 10000 Zagreb</derivirana_varijabla>
  </DomainObject.Predmet.ProtustrankaWithAdress>
  <DomainObject.Predmet.ProtustrankaWithAdressOIB>
    <izvorni_sadrzaj>STP ISTOK d.o.o. za trgovinu i usluge, OIB 17534911298, Trakošćanska 4, 10000 Zagreb</izvorni_sadrzaj>
    <derivirana_varijabla naziv="DomainObject.Predmet.ProtustrankaWithAdressOIB_1">STP ISTOK d.o.o. za trgovinu i usluge, OIB 17534911298, Trakošćanska 4, 10000 Zagreb</derivirana_varijabla>
  </DomainObject.Predmet.ProtustrankaWithAdressOIB>
  <DomainObject.Predmet.ProtustrankaNazivFormated>
    <izvorni_sadrzaj>STP ISTOK d.o.o. za trgovinu i usluge</izvorni_sadrzaj>
    <derivirana_varijabla naziv="DomainObject.Predmet.ProtustrankaNazivFormated_1">STP ISTOK d.o.o. za trgovinu i usluge</derivirana_varijabla>
  </DomainObject.Predmet.ProtustrankaNazivFormated>
  <DomainObject.Predmet.ProtustrankaNazivFormatedOIB>
    <izvorni_sadrzaj>STP ISTOK d.o.o. za trgovinu i usluge, OIB 17534911298</izvorni_sadrzaj>
    <derivirana_varijabla naziv="DomainObject.Predmet.ProtustrankaNazivFormatedOIB_1">STP ISTOK d.o.o. za trgovinu i usluge, OIB 17534911298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Drago Brekalo</izvorni_sadrzaj>
    <derivirana_varijabla naziv="DomainObject.Predmet.StrankaFormated_1">  Financijska agencija; Drago Brekalo</derivirana_varijabla>
  </DomainObject.Predmet.StrankaFormated>
  <DomainObject.Predmet.StrankaFormatedOIB>
    <izvorni_sadrzaj>  Financijska agencija, OIB 85821130368; Drago Brekalo, OIB 92151183517</izvorni_sadrzaj>
    <derivirana_varijabla naziv="DomainObject.Predmet.StrankaFormatedOIB_1">  Financijska agencija, OIB 85821130368; Drago Brekalo, OIB 92151183517</derivirana_varijabla>
  </DomainObject.Predmet.StrankaFormatedOIB>
  <DomainObject.Predmet.StrankaFormatedWithAdress>
    <izvorni_sadrzaj> Financijska agencija, TRG SVIBANJSKIH ŽRTAVA 1995. 1, 10000 Zagreb; Drago Brekalo, Trakošćanska 4, 10000 Zagreb</izvorni_sadrzaj>
    <derivirana_varijabla naziv="DomainObject.Predmet.StrankaFormatedWithAdress_1"> Financijska agencija, TRG SVIBANJSKIH ŽRTAVA 1995. 1, 10000 Zagreb; Drago Brekalo, Trakošćanska 4, 10000 Zagreb</derivirana_varijabla>
  </DomainObject.Predmet.StrankaFormatedWithAdress>
  <DomainObject.Predmet.StrankaFormatedWithAdressOIB>
    <izvorni_sadrzaj> Financijska agencija, OIB 85821130368, TRG SVIBANJSKIH ŽRTAVA 1995. 1, 10000 Zagreb; Drago Brekalo, OIB 92151183517, Trakošćanska 4, 10000 Zagreb</izvorni_sadrzaj>
    <derivirana_varijabla naziv="DomainObject.Predmet.StrankaFormatedWithAdressOIB_1"> Financijska agencija, OIB 85821130368, TRG SVIBANJSKIH ŽRTAVA 1995. 1, 10000 Zagreb; Drago Brekalo, OIB 92151183517, Trakošćanska 4, 10000 Zagreb</derivirana_varijabla>
  </DomainObject.Predmet.StrankaFormatedWithAdressOIB>
  <DomainObject.Predmet.StrankaWithAdress>
    <izvorni_sadrzaj>Financijska agencija TRG SVIBANJSKIH ŽRTAVA 1995. 1,10000 Zagreb,Drago Brekalo Trakošćanska 4,10000 Zagreb</izvorni_sadrzaj>
    <derivirana_varijabla naziv="DomainObject.Predmet.StrankaWithAdress_1">Financijska agencija TRG SVIBANJSKIH ŽRTAVA 1995. 1,10000 Zagreb,Drago Brekalo Trakošćanska 4,10000 Zagreb</derivirana_varijabla>
  </DomainObject.Predmet.StrankaWithAdress>
  <DomainObject.Predmet.StrankaWithAdressOIB>
    <izvorni_sadrzaj>Financijska agencija, OIB 85821130368, TRG SVIBANJSKIH ŽRTAVA 1995. 1,10000 Zagreb,Drago Brekalo, OIB 92151183517, Trakošćanska 4,10000 Zagreb</izvorni_sadrzaj>
    <derivirana_varijabla naziv="DomainObject.Predmet.StrankaWithAdressOIB_1">Financijska agencija, OIB 85821130368, TRG SVIBANJSKIH ŽRTAVA 1995. 1,10000 Zagreb,Drago Brekalo, OIB 92151183517, Trakošćanska 4,10000 Zagreb</derivirana_varijabla>
  </DomainObject.Predmet.StrankaWithAdressOIB>
  <DomainObject.Predmet.StrankaNazivFormated>
    <izvorni_sadrzaj>Financijska agencija,Drago Brekalo</izvorni_sadrzaj>
    <derivirana_varijabla naziv="DomainObject.Predmet.StrankaNazivFormated_1">Financijska agencija,Drago Brekalo</derivirana_varijabla>
  </DomainObject.Predmet.StrankaNazivFormated>
  <DomainObject.Predmet.StrankaNazivFormatedOIB>
    <izvorni_sadrzaj>Financijska agencija, OIB 85821130368,Drago Brekalo, OIB 92151183517</izvorni_sadrzaj>
    <derivirana_varijabla naziv="DomainObject.Predmet.StrankaNazivFormatedOIB_1">Financijska agencija, OIB 85821130368,Drago Brekalo, OIB 92151183517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Drago Brekalo</item>
    </izvorni_sadrzaj>
    <derivirana_varijabla naziv="DomainObject.Predmet.StrankaListFormated_1">
      <item>Financijska agencija</item>
      <item>Drago Brekalo</item>
    </derivirana_varijabla>
  </DomainObject.Predmet.StrankaListFormated>
  <DomainObject.Predmet.StrankaListFormatedOIB>
    <izvorni_sadrzaj>
      <item>Financijska agencija, OIB 85821130368</item>
      <item>Drago Brekalo, OIB 92151183517</item>
    </izvorni_sadrzaj>
    <derivirana_varijabla naziv="DomainObject.Predmet.StrankaListFormatedOIB_1">
      <item>Financijska agencija, OIB 85821130368</item>
      <item>Drago Brekalo, OIB 92151183517</item>
    </derivirana_varijabla>
  </DomainObject.Predmet.StrankaListFormatedOIB>
  <DomainObject.Predmet.StrankaListFormatedWithAdress>
    <izvorni_sadrzaj>
      <item>Financijska agencija, TRG SVIBANJSKIH ŽRTAVA 1995. 1, 10000 Zagreb</item>
      <item>Drago Brekalo, Trakošćanska 4, 10000 Zagreb</item>
    </izvorni_sadrzaj>
    <derivirana_varijabla naziv="DomainObject.Predmet.StrankaListFormatedWithAdress_1">
      <item>Financijska agencija, TRG SVIBANJSKIH ŽRTAVA 1995. 1, 10000 Zagreb</item>
      <item>Drago Brekalo, Trakošćanska 4,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Drago Brekalo, OIB 92151183517, Trakošćanska 4, 10000 Zagreb</item>
    </izvorni_sadrzaj>
    <derivirana_varijabla naziv="DomainObject.Predmet.StrankaListFormatedWithAdressOIB_1">
      <item>Financijska agencija, OIB 85821130368, TRG SVIBANJSKIH ŽRTAVA 1995. 1, 10000 Zagreb</item>
      <item>Drago Brekalo, OIB 92151183517, Trakošćanska 4, 10000 Zagreb</item>
    </derivirana_varijabla>
  </DomainObject.Predmet.StrankaListFormatedWithAdressOIB>
  <DomainObject.Predmet.StrankaListNazivFormated>
    <izvorni_sadrzaj>
      <item>Financijska agencija</item>
      <item>Drago Brekalo</item>
    </izvorni_sadrzaj>
    <derivirana_varijabla naziv="DomainObject.Predmet.StrankaListNazivFormated_1">
      <item>Financijska agencija</item>
      <item>Drago Brekalo</item>
    </derivirana_varijabla>
  </DomainObject.Predmet.StrankaListNazivFormated>
  <DomainObject.Predmet.StrankaListNazivFormatedOIB>
    <izvorni_sadrzaj>
      <item>Financijska agencija, OIB 85821130368</item>
      <item>Drago Brekalo, OIB 92151183517</item>
    </izvorni_sadrzaj>
    <derivirana_varijabla naziv="DomainObject.Predmet.StrankaListNazivFormatedOIB_1">
      <item>Financijska agencija, OIB 85821130368</item>
      <item>Drago Brekalo, OIB 92151183517</item>
    </derivirana_varijabla>
  </DomainObject.Predmet.StrankaListNazivFormatedOIB>
  <DomainObject.Predmet.ProtuStrankaListFormated>
    <izvorni_sadrzaj>
      <item>STP ISTOK d.o.o. za trgovinu i usluge</item>
    </izvorni_sadrzaj>
    <derivirana_varijabla naziv="DomainObject.Predmet.ProtuStrankaListFormated_1">
      <item>STP ISTOK d.o.o. za trgovinu i usluge</item>
    </derivirana_varijabla>
  </DomainObject.Predmet.ProtuStrankaListFormated>
  <DomainObject.Predmet.ProtuStrankaListFormatedOIB>
    <izvorni_sadrzaj>
      <item>STP ISTOK d.o.o. za trgovinu i usluge, OIB 17534911298</item>
    </izvorni_sadrzaj>
    <derivirana_varijabla naziv="DomainObject.Predmet.ProtuStrankaListFormatedOIB_1">
      <item>STP ISTOK d.o.o. za trgovinu i usluge, OIB 17534911298</item>
    </derivirana_varijabla>
  </DomainObject.Predmet.ProtuStrankaListFormatedOIB>
  <DomainObject.Predmet.ProtuStrankaListFormatedWithAdress>
    <izvorni_sadrzaj>
      <item>STP ISTOK d.o.o. za trgovinu i usluge, Trakošćanska 4, 10000 Zagreb</item>
    </izvorni_sadrzaj>
    <derivirana_varijabla naziv="DomainObject.Predmet.ProtuStrankaListFormatedWithAdress_1">
      <item>STP ISTOK d.o.o. za trgovinu i usluge, Trakošćanska 4, 10000 Zagreb</item>
    </derivirana_varijabla>
  </DomainObject.Predmet.ProtuStrankaListFormatedWithAdress>
  <DomainObject.Predmet.ProtuStrankaListFormatedWithAdressOIB>
    <izvorni_sadrzaj>
      <item>STP ISTOK d.o.o. za trgovinu i usluge, OIB 17534911298, Trakošćanska 4, 10000 Zagreb</item>
    </izvorni_sadrzaj>
    <derivirana_varijabla naziv="DomainObject.Predmet.ProtuStrankaListFormatedWithAdressOIB_1">
      <item>STP ISTOK d.o.o. za trgovinu i usluge, OIB 17534911298, Trakošćanska 4, 10000 Zagreb</item>
    </derivirana_varijabla>
  </DomainObject.Predmet.ProtuStrankaListFormatedWithAdressOIB>
  <DomainObject.Predmet.ProtuStrankaListNazivFormated>
    <izvorni_sadrzaj>
      <item>STP ISTOK d.o.o. za trgovinu i usluge</item>
    </izvorni_sadrzaj>
    <derivirana_varijabla naziv="DomainObject.Predmet.ProtuStrankaListNazivFormated_1">
      <item>STP ISTOK d.o.o. za trgovinu i usluge</item>
    </derivirana_varijabla>
  </DomainObject.Predmet.ProtuStrankaListNazivFormated>
  <DomainObject.Predmet.ProtuStrankaListNazivFormatedOIB>
    <izvorni_sadrzaj>
      <item>STP ISTOK d.o.o. za trgovinu i usluge, OIB 17534911298</item>
    </izvorni_sadrzaj>
    <derivirana_varijabla naziv="DomainObject.Predmet.ProtuStrankaListNazivFormatedOIB_1">
      <item>STP ISTOK d.o.o. za trgovinu i usluge, OIB 17534911298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>St-1887/2019-10</izvorni_sadrzaj>
    <derivirana_varijabla naziv="DomainObject.PoslovniBrojDokumenta_1">St-1887/2019-10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STP ISTOK d.o.o. za trgovinu i usluge</izvorni_sadrzaj>
    <derivirana_varijabla naziv="DomainObject.Predmet.ProtustrankaIDrugi_1">STP ISTOK d.o.o. za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STP ISTOK d.o.o. za trgovinu i usluge, OIB 17534911298, Trakošćanska 4, 10000 Zagreb</izvorni_sadrzaj>
    <derivirana_varijabla naziv="DomainObject.Predmet.ProtustrankaIDrugiAdressOIB_1">STP ISTOK d.o.o. za trgovinu i usluge, OIB 17534911298,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STP ISTOK d.o.o. za trgovinu i usluge</item>
      <item>Financijska agencija</item>
      <item>Drago Brekalo</item>
    </izvorni_sadrzaj>
    <derivirana_varijabla naziv="DomainObject.Predmet.SudioniciListNaziv_1">
      <item>STP ISTOK d.o.o. za trgovinu i usluge</item>
      <item>Financijska agencija</item>
      <item>Drago Brekalo</item>
    </derivirana_varijabla>
  </DomainObject.Predmet.SudioniciListNaziv>
  <DomainObject.Predmet.SudioniciListAdressOIB>
    <izvorni_sadrzaj>
      <item>STP ISTOK d.o.o. za trgovinu i usluge, OIB 17534911298, Trakošćanska 4,10000 Zagreb</item>
      <item>Financijska agencija, OIB 85821130368, TRG SVIBANJSKIH ŽRTAVA 1995. 1,10000 Zagreb</item>
      <item>Drago Brekalo, OIB 92151183517, Trakošćanska 4,10000 Zagreb</item>
    </izvorni_sadrzaj>
    <derivirana_varijabla naziv="DomainObject.Predmet.SudioniciListAdressOIB_1">
      <item>STP ISTOK d.o.o. za trgovinu i usluge, OIB 17534911298, Trakošćanska 4,10000 Zagreb</item>
      <item>Financijska agencija, OIB 85821130368, TRG SVIBANJSKIH ŽRTAVA 1995. 1,10000 Zagreb</item>
      <item>Drago Brekalo, OIB 92151183517, Trakošćanska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17534911298</item>
      <item>, OIB 85821130368</item>
      <item>, OIB 92151183517</item>
    </izvorni_sadrzaj>
    <derivirana_varijabla naziv="DomainObject.Predmet.SudioniciListNazivOIB_1">
      <item>, OIB 17534911298</item>
      <item>, OIB 85821130368</item>
      <item>, OIB 92151183517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2019.</izvorni_sadrzaj>
    <derivirana_varijabla naziv="DomainObject.Predmet.DatumZadnjeOdrzaneSudskeRadnje_1">1. listopada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974C5-4D7C-4BB6-AA6E-5756938D328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476</properties:Words>
  <properties:Characters>2474</properties:Characters>
  <properties:Lines>70</properties:Lines>
  <properties:Paragraphs>28</properties:Paragraphs>
  <properties:TotalTime>130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gzubak</dc:creator>
  <cp:lastModifiedBy>Nikolina Krunić</cp:lastModifiedBy>
  <cp:lastPrinted>2019-10-01T08:50:00Z</cp:lastPrinted>
  <dcterms:modified xmlns:xsi="http://www.w3.org/2001/XMLSchema-instance" xsi:type="dcterms:W3CDTF">2019-10-01T08:52:00Z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St-1887/2019-10 / Zapisnik - Ročište radi izjašnjenja o prijedlogu za otvaranje steč.post (4. zapisnik radi očitovanja 1.10.2019..docx)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