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f3b6" w14:paraId="9dcf3b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03E4A">
        <w:t>32</w:t>
      </w:r>
      <w:r w:rsidR="00AB7CD3">
        <w:t>6</w:t>
      </w:r>
      <w:r w:rsidR="00245588">
        <w:t>/16-</w:t>
      </w:r>
      <w:r w:rsidR="003D2D0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4566F">
        <w:t>MOJA ENERGIJA d.o.o., Vir, Radovanjica III/5, Vir, OIB: 04368011135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05D5C">
        <w:t>04.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4566F">
        <w:t>MOJA ENERGIJA d.o.o., Vir, Radovanjica III/5, Vir, OIB: 04368011135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D2D04" w:rsidP="00A70A5D" w:rsidR="00A70A5D">
      <w:pPr>
        <w:jc w:val="center"/>
      </w:pPr>
      <w:r>
        <w:t>17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44566F">
        <w:t>30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D2D04" w:rsidP="00A70A5D" w:rsidR="00A70A5D">
      <w:pPr>
        <w:pStyle w:val="Odlomakpopisa"/>
        <w:ind w:left="0"/>
        <w:jc w:val="center"/>
      </w:pPr>
      <w:r>
        <w:t>17</w:t>
      </w:r>
      <w:r w:rsidR="00B26EB5">
        <w:t xml:space="preserve">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B26EB5">
        <w:t>,</w:t>
      </w:r>
      <w:r w:rsidR="0044566F"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4566F">
        <w:t>MOJA ENERGIJA d.o.o., Vir</w:t>
      </w:r>
      <w:r w:rsidR="00ED6162" w:rsidRPr="004E0D54">
        <w:t>, navodeći da</w:t>
      </w:r>
      <w:r w:rsidR="00245588">
        <w:t xml:space="preserve"> dužnik na dan </w:t>
      </w:r>
      <w:r w:rsidR="003D2D04">
        <w:t>1. rujna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44566F">
        <w:t>644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44566F">
        <w:t>16.146,89</w:t>
      </w:r>
      <w:r w:rsidR="00245588" w:rsidRPr="00067D16">
        <w:t xml:space="preserve"> kun</w:t>
      </w:r>
      <w:r w:rsidR="0044566F">
        <w:t>a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05D5C">
        <w:t>04.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4566F">
        <w:t>MOJA ENERGIJA d.o.o., Vir</w:t>
      </w:r>
      <w:r w:rsidR="0044566F" w:rsidRPr="00F60CD9">
        <w:t xml:space="preserve"> </w:t>
      </w:r>
      <w:r w:rsidR="0044566F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44566F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JOSIP GRABOVAC iz Vira, R</w:t>
      </w:r>
      <w:r w:rsidR="00A203A2">
        <w:rPr>
          <w:szCs w:val="24"/>
        </w:rPr>
        <w:t>a</w:t>
      </w:r>
      <w:r>
        <w:rPr>
          <w:szCs w:val="24"/>
        </w:rPr>
        <w:t>dovanjica III/5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E5ED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3D2D04">
      <w:t>32</w:t>
    </w:r>
    <w:r w:rsidR="0044566F">
      <w:t>6</w:t>
    </w:r>
    <w:r w:rsidR="003D2D0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5ED4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5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5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ENERGIJA d.o.o. za proizvodnju i prodaju energije</izvorni_sadrzaj>
    <derivirana_varijabla naziv="DomainObject.Predmet.ProtustrankaFormated_1">  MOJA ENERGIJA d.o.o. za proizvodnju i prodaju energije</derivirana_varijabla>
  </DomainObject.Predmet.ProtustrankaFormated>
  <DomainObject.Predmet.ProtustrankaFormatedOIB>
    <izvorni_sadrzaj>  MOJA ENERGIJA d.o.o. za proizvodnju i prodaju energije, OIB 04368011135</izvorni_sadrzaj>
    <derivirana_varijabla naziv="DomainObject.Predmet.ProtustrankaFormatedOIB_1">  MOJA ENERGIJA d.o.o. za proizvodnju i prodaju energije, OIB 04368011135</derivirana_varijabla>
  </DomainObject.Predmet.ProtustrankaFormatedOIB>
  <DomainObject.Predmet.ProtustrankaFormatedWithAdress>
    <izvorni_sadrzaj> MOJA ENERGIJA d.o.o. za proizvodnju i prodaju energije, Radovanjica/iii/5, 23234 Vir</izvorni_sadrzaj>
    <derivirana_varijabla naziv="DomainObject.Predmet.ProtustrankaFormatedWithAdress_1"> MOJA ENERGIJA d.o.o. za proizvodnju i prodaju energije, Radovanjica/iii/5, 23234 Vir</derivirana_varijabla>
  </DomainObject.Predmet.ProtustrankaFormatedWithAdress>
  <DomainObject.Predmet.ProtustrankaFormatedWithAdressOIB>
    <izvorni_sadrzaj> MOJA ENERGIJA d.o.o. za proizvodnju i prodaju energije, OIB 04368011135, Radovanjica/iii/5, 23234 Vir</izvorni_sadrzaj>
    <derivirana_varijabla naziv="DomainObject.Predmet.ProtustrankaFormatedWithAdressOIB_1"> MOJA ENERGIJA d.o.o. za proizvodnju i prodaju energije, OIB 04368011135, Radovanjica/iii/5, 23234 Vir</derivirana_varijabla>
  </DomainObject.Predmet.ProtustrankaFormatedWithAdressOIB>
  <DomainObject.Predmet.ProtustrankaWithAdress>
    <izvorni_sadrzaj>MOJA ENERGIJA d.o.o. za proizvodnju i prodaju energije Radovanjica/iii/5, 23234 Vir</izvorni_sadrzaj>
    <derivirana_varijabla naziv="DomainObject.Predmet.ProtustrankaWithAdress_1">MOJA ENERGIJA d.o.o. za proizvodnju i prodaju energije Radovanjica/iii/5, 23234 Vir</derivirana_varijabla>
  </DomainObject.Predmet.ProtustrankaWithAdress>
  <DomainObject.Predmet.ProtustrankaWithAdressOIB>
    <izvorni_sadrzaj>MOJA ENERGIJA d.o.o. za proizvodnju i prodaju energije, OIB 04368011135, Radovanjica/iii/5, 23234 Vir</izvorni_sadrzaj>
    <derivirana_varijabla naziv="DomainObject.Predmet.ProtustrankaWithAdressOIB_1">MOJA ENERGIJA d.o.o. za proizvodnju i prodaju energije, OIB 04368011135, Radovanjica/iii/5, 23234 Vir</derivirana_varijabla>
  </DomainObject.Predmet.ProtustrankaWithAdressOIB>
  <DomainObject.Predmet.ProtustrankaNazivFormated>
    <izvorni_sadrzaj>MOJA ENERGIJA d.o.o. za proizvodnju i prodaju energije</izvorni_sadrzaj>
    <derivirana_varijabla naziv="DomainObject.Predmet.ProtustrankaNazivFormated_1">MOJA ENERGIJA d.o.o. za proizvodnju i prodaju energije</derivirana_varijabla>
  </DomainObject.Predmet.ProtustrankaNazivFormated>
  <DomainObject.Predmet.ProtustrankaNazivFormatedOIB>
    <izvorni_sadrzaj>MOJA ENERGIJA d.o.o. za proizvodnju i prodaju energije, OIB 04368011135</izvorni_sadrzaj>
    <derivirana_varijabla naziv="DomainObject.Predmet.ProtustrankaNazivFormatedOIB_1">MOJA ENERGIJA d.o.o. za proizvodnju i prodaju energije, OIB 04368011135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MOJA ENERGIJA d.o.o. za proizvodnju i prodaju energije</item>
    </izvorni_sadrzaj>
    <derivirana_varijabla naziv="DomainObject.Predmet.ProtuStrankaListFormated_1">
      <item>MOJA ENERGIJA d.o.o. za proizvodnju i prodaju energije</item>
    </derivirana_varijabla>
  </DomainObject.Predmet.ProtuStrankaListFormated>
  <DomainObject.Predmet.ProtuStrankaListFormatedOIB>
    <izvorni_sadrzaj>
      <item>MOJA ENERGIJA d.o.o. za proizvodnju i prodaju energije, OIB 04368011135</item>
    </izvorni_sadrzaj>
    <derivirana_varijabla naziv="DomainObject.Predmet.ProtuStrankaListFormatedOIB_1">
      <item>MOJA ENERGIJA d.o.o. za proizvodnju i prodaju energije, OIB 04368011135</item>
    </derivirana_varijabla>
  </DomainObject.Predmet.ProtuStrankaListFormatedOIB>
  <DomainObject.Predmet.ProtuStrankaListFormatedWithAdress>
    <izvorni_sadrzaj>
      <item>MOJA ENERGIJA d.o.o. za proizvodnju i prodaju energije, Radovanjica/iii/5, 23234 Vir</item>
    </izvorni_sadrzaj>
    <derivirana_varijabla naziv="DomainObject.Predmet.ProtuStrankaListFormatedWithAdress_1">
      <item>MOJA ENERGIJA d.o.o. za proizvodnju i prodaju energije, Radovanjica/iii/5, 23234 Vir</item>
    </derivirana_varijabla>
  </DomainObject.Predmet.ProtuStrankaListFormatedWithAdress>
  <DomainObject.Predmet.ProtuStrankaListFormatedWithAdressOIB>
    <izvorni_sadrzaj>
      <item>MOJA ENERGIJA d.o.o. za proizvodnju i prodaju energije, OIB 04368011135, Radovanjica/iii/5, 23234 Vir</item>
    </izvorni_sadrzaj>
    <derivirana_varijabla naziv="DomainObject.Predmet.ProtuStrankaListFormatedWithAdressOIB_1">
      <item>MOJA ENERGIJA d.o.o. za proizvodnju i prodaju energije, OIB 04368011135, Radovanjica/iii/5, 23234 Vir</item>
    </derivirana_varijabla>
  </DomainObject.Predmet.ProtuStrankaListFormatedWithAdressOIB>
  <DomainObject.Predmet.ProtuStrankaListNazivFormated>
    <izvorni_sadrzaj>
      <item>MOJA ENERGIJA d.o.o. za proizvodnju i prodaju energije</item>
    </izvorni_sadrzaj>
    <derivirana_varijabla naziv="DomainObject.Predmet.ProtuStrankaListNazivFormated_1">
      <item>MOJA ENERGIJA d.o.o. za proizvodnju i prodaju energije</item>
    </derivirana_varijabla>
  </DomainObject.Predmet.ProtuStrankaListNazivFormated>
  <DomainObject.Predmet.ProtuStrankaListNazivFormatedOIB>
    <izvorni_sadrzaj>
      <item>MOJA ENERGIJA d.o.o. za proizvodnju i prodaju energije, OIB 04368011135</item>
    </izvorni_sadrzaj>
    <derivirana_varijabla naziv="DomainObject.Predmet.ProtuStrankaListNazivFormatedOIB_1">
      <item>MOJA ENERGIJA d.o.o. za proizvodnju i prodaju energije, OIB 04368011135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MOJA ENERGIJA d.o.o. za proizvodnju i prodaju energije</izvorni_sadrzaj>
    <derivirana_varijabla naziv="DomainObject.Predmet.ProtustrankaIDrugi_1">MOJA ENERGIJA d.o.o. za proizvodnju i prodaju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MOJA ENERGIJA d.o.o. za proizvodnju i prodaju energije, OIB 04368011135, Radovanjica/iii/5, 23234 Vir</izvorni_sadrzaj>
    <derivirana_varijabla naziv="DomainObject.Predmet.ProtustrankaIDrugiAdressOIB_1">MOJA ENERGIJA d.o.o. za proizvodnju i prodaju energije, OIB 04368011135, Radovanjica/iii/5,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MOJA ENERGIJA d.o.o. za proizvodnju i prodaju energije</item>
    </izvorni_sadrzaj>
    <derivirana_varijabla naziv="DomainObject.Predmet.SudioniciListNaziv_1">
      <item>FINA</item>
      <item>MOJA ENERGIJA d.o.o. za proizvodnju i prodaju energije</item>
    </derivirana_varijabla>
  </DomainObject.Predmet.SudioniciListNaziv>
  <DomainObject.Predmet.SudioniciListAdressOIB>
    <izvorni_sadrzaj>
      <item>FINA, OIB 85821130368</item>
      <item>MOJA ENERGIJA d.o.o. za proizvodnju i prodaju energije, OIB 04368011135, Radovanjica/iii/5,23234 Vir</item>
    </izvorni_sadrzaj>
    <derivirana_varijabla naziv="DomainObject.Predmet.SudioniciListAdressOIB_1">
      <item>FINA, OIB 85821130368</item>
      <item>MOJA ENERGIJA d.o.o. za proizvodnju i prodaju energije, OIB 04368011135, Radovanjica/iii/5,23234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04368011135</item>
    </izvorni_sadrzaj>
    <derivirana_varijabla naziv="DomainObject.Predmet.SudioniciListNazivOIB_1">
      <item>, OIB 85821130368</item>
      <item>, OIB 04368011135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4014A-B2CA-410B-86C7-B00DA89BA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1868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2016-03-04T10:02:00Z</dcterms:created>
  <dc:creator>Administrator</dc:creator>
  <cp:lastModifiedBy>wsadmin</cp:lastModifiedBy>
  <cp:lastPrinted>2016-02-24T09:00:00Z</cp:lastPrinted>
  <dcterms:modified xmlns:xsi="http://www.w3.org/2001/XMLSchema-instance" xsi:type="dcterms:W3CDTF">2016-03-04T13:04:00Z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