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35053" w14:paraId="903505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1C495A">
        <w:t>1</w:t>
      </w:r>
      <w:r w:rsidR="00CC7555">
        <w:t>208</w:t>
      </w:r>
      <w:r w:rsidR="00EF0176">
        <w:t>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</w:t>
      </w:r>
      <w:r w:rsidR="00224AB3">
        <w:t>3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CC7555" w:rsidR="00CC7555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C7555">
        <w:rPr>
          <w:szCs w:val="20"/>
        </w:rPr>
        <w:t xml:space="preserve">COUPON d.o.o., Zagreb, Petrinjska 4, MBS: 080878408, OIB: </w:t>
      </w:r>
    </w:p>
    <w:p w:rsidRDefault="00CC7555" w:rsidP="00CC7555" w:rsidR="00224AB3">
      <w:pPr>
        <w:ind w:firstLine="708"/>
        <w:jc w:val="both"/>
        <w:rPr>
          <w:szCs w:val="20"/>
        </w:rPr>
      </w:pPr>
      <w:r>
        <w:rPr>
          <w:szCs w:val="20"/>
        </w:rPr>
        <w:t xml:space="preserve">  57324456150 </w:t>
      </w:r>
    </w:p>
    <w:p w:rsidRDefault="00CC7555" w:rsidP="00CC7555" w:rsidR="00CC7555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CC7555">
        <w:t>204.966,62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CC7555">
        <w:t>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856978">
        <w:t>22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7F83"/>
    <w:rsid w:val="000521F4"/>
    <w:rsid w:val="00105849"/>
    <w:rsid w:val="001136A5"/>
    <w:rsid w:val="00114EAD"/>
    <w:rsid w:val="00126255"/>
    <w:rsid w:val="00147C91"/>
    <w:rsid w:val="001540B4"/>
    <w:rsid w:val="00166C60"/>
    <w:rsid w:val="00185571"/>
    <w:rsid w:val="001B2ED3"/>
    <w:rsid w:val="001C495A"/>
    <w:rsid w:val="001D29BB"/>
    <w:rsid w:val="001E50FB"/>
    <w:rsid w:val="001F6933"/>
    <w:rsid w:val="00205F0A"/>
    <w:rsid w:val="00211ADA"/>
    <w:rsid w:val="00216545"/>
    <w:rsid w:val="00224AB3"/>
    <w:rsid w:val="00230A63"/>
    <w:rsid w:val="00232C1D"/>
    <w:rsid w:val="00262877"/>
    <w:rsid w:val="00263D6D"/>
    <w:rsid w:val="00264D19"/>
    <w:rsid w:val="00265329"/>
    <w:rsid w:val="002704D0"/>
    <w:rsid w:val="0027225C"/>
    <w:rsid w:val="00276582"/>
    <w:rsid w:val="0028741B"/>
    <w:rsid w:val="00297E94"/>
    <w:rsid w:val="002A4EBD"/>
    <w:rsid w:val="002C21AA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1536A"/>
    <w:rsid w:val="004B337A"/>
    <w:rsid w:val="004C7919"/>
    <w:rsid w:val="004D1A95"/>
    <w:rsid w:val="004D3E5D"/>
    <w:rsid w:val="004E2A0B"/>
    <w:rsid w:val="004F3962"/>
    <w:rsid w:val="0053446F"/>
    <w:rsid w:val="00572798"/>
    <w:rsid w:val="00590AEF"/>
    <w:rsid w:val="00591994"/>
    <w:rsid w:val="005942BD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D0E0D"/>
    <w:rsid w:val="006E4B20"/>
    <w:rsid w:val="006F1038"/>
    <w:rsid w:val="00706107"/>
    <w:rsid w:val="00725D13"/>
    <w:rsid w:val="00762616"/>
    <w:rsid w:val="007B5AFD"/>
    <w:rsid w:val="007D5A5D"/>
    <w:rsid w:val="008155EE"/>
    <w:rsid w:val="00837565"/>
    <w:rsid w:val="00856978"/>
    <w:rsid w:val="008613BD"/>
    <w:rsid w:val="00863025"/>
    <w:rsid w:val="00871F01"/>
    <w:rsid w:val="008F5313"/>
    <w:rsid w:val="00900AF5"/>
    <w:rsid w:val="0091328F"/>
    <w:rsid w:val="00920CA0"/>
    <w:rsid w:val="009419D8"/>
    <w:rsid w:val="0095606D"/>
    <w:rsid w:val="00962089"/>
    <w:rsid w:val="00972F64"/>
    <w:rsid w:val="00997F35"/>
    <w:rsid w:val="00A34A83"/>
    <w:rsid w:val="00A43C5C"/>
    <w:rsid w:val="00A44AEC"/>
    <w:rsid w:val="00A509BA"/>
    <w:rsid w:val="00A604BA"/>
    <w:rsid w:val="00A70EBC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28E9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C7555"/>
    <w:rsid w:val="00CE7362"/>
    <w:rsid w:val="00D01B78"/>
    <w:rsid w:val="00D147D5"/>
    <w:rsid w:val="00D30052"/>
    <w:rsid w:val="00D56FCA"/>
    <w:rsid w:val="00D66226"/>
    <w:rsid w:val="00D9792E"/>
    <w:rsid w:val="00DB51B1"/>
    <w:rsid w:val="00DD6099"/>
    <w:rsid w:val="00E04B7F"/>
    <w:rsid w:val="00E05BED"/>
    <w:rsid w:val="00E16E7E"/>
    <w:rsid w:val="00E44A99"/>
    <w:rsid w:val="00E60E7D"/>
    <w:rsid w:val="00EC3302"/>
    <w:rsid w:val="00ED6AA8"/>
    <w:rsid w:val="00EE6378"/>
    <w:rsid w:val="00EF0176"/>
    <w:rsid w:val="00F034D3"/>
    <w:rsid w:val="00F05060"/>
    <w:rsid w:val="00F13C58"/>
    <w:rsid w:val="00F2647C"/>
    <w:rsid w:val="00F54B00"/>
    <w:rsid w:val="00F7405B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62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2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2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2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2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62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2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2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2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2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1208</izvorni_sadrzaj>
    <derivirana_varijabla naziv="DomainObject.Predmet.Broj_1">1208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St-1208/2016</izvorni_sadrzaj>
    <derivirana_varijabla naziv="DomainObject.Predmet.OznakaBroj_1">St-1208/2016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COUPON d.o.o. zastupanog po punomoćniku Boris Šimunić</izvorni_sadrzaj>
    <derivirana_varijabla naziv="DomainObject.Predmet.ProtustrankaFormated_1">  COUPON d.o.o. zastupanog po punomoćniku Boris Šimunić</derivirana_varijabla>
  </DomainObject.Predmet.ProtustrankaFormated>
  <DomainObject.Predmet.ProtustrankaFormatedOIB>
    <izvorni_sadrzaj>  COUPON d.o.o., OIB 57324456150 zastupanog po punomoćniku Boris Šimunić</izvorni_sadrzaj>
    <derivirana_varijabla naziv="DomainObject.Predmet.ProtustrankaFormatedOIB_1">  COUPON d.o.o., OIB 57324456150 zastupanog po punomoćniku Boris Šimunić</derivirana_varijabla>
  </DomainObject.Predmet.ProtustrankaFormatedOIB>
  <DomainObject.Predmet.ProtustrankaFormatedWithAdress>
    <izvorni_sadrzaj> COUPON d.o.o., Petrinjska 4, 10000 Zagreb zastupanog po punomoćniku Boris Šimunić</izvorni_sadrzaj>
    <derivirana_varijabla naziv="DomainObject.Predmet.ProtustrankaFormatedWithAdress_1"> COUPON d.o.o., Petrinjska 4, 10000 Zagreb zastupanog po punomoćniku Boris Šimunić</derivirana_varijabla>
  </DomainObject.Predmet.ProtustrankaFormatedWithAdress>
  <DomainObject.Predmet.ProtustrankaFormatedWithAdressOIB>
    <izvorni_sadrzaj> COUPON d.o.o., OIB 57324456150, Petrinjska 4, 10000 Zagreb zastupanog po punomoćniku Boris Šimunić</izvorni_sadrzaj>
    <derivirana_varijabla naziv="DomainObject.Predmet.ProtustrankaFormatedWithAdressOIB_1"> COUPON d.o.o., OIB 57324456150, Petrinjska 4, 10000 Zagreb zastupanog po punomoćniku Boris Šimunić</derivirana_varijabla>
  </DomainObject.Predmet.ProtustrankaFormatedWithAdressOIB>
  <DomainObject.Predmet.ProtustrankaWithAdress>
    <izvorni_sadrzaj>COUPON d.o.o. Petrinjska 4, 10000 Zagreb</izvorni_sadrzaj>
    <derivirana_varijabla naziv="DomainObject.Predmet.ProtustrankaWithAdress_1">COUPON d.o.o. Petrinjska 4, 10000 Zagreb</derivirana_varijabla>
  </DomainObject.Predmet.ProtustrankaWithAdress>
  <DomainObject.Predmet.ProtustrankaWithAdressOIB>
    <izvorni_sadrzaj>COUPON d.o.o., OIB 57324456150, Petrinjska 4, 10000 Zagreb</izvorni_sadrzaj>
    <derivirana_varijabla naziv="DomainObject.Predmet.ProtustrankaWithAdressOIB_1">COUPON d.o.o., OIB 57324456150, Petrinjska 4, 10000 Zagreb</derivirana_varijabla>
  </DomainObject.Predmet.ProtustrankaWithAdressOIB>
  <DomainObject.Predmet.ProtustrankaNazivFormated>
    <izvorni_sadrzaj>COUPON d.o.o.</izvorni_sadrzaj>
    <derivirana_varijabla naziv="DomainObject.Predmet.ProtustrankaNazivFormated_1">COUPON d.o.o.</derivirana_varijabla>
  </DomainObject.Predmet.ProtustrankaNazivFormated>
  <DomainObject.Predmet.ProtustrankaNazivFormatedOIB>
    <izvorni_sadrzaj>COUPON d.o.o., OIB 57324456150</izvorni_sadrzaj>
    <derivirana_varijabla naziv="DomainObject.Predmet.ProtustrankaNazivFormatedOIB_1">COUPON d.o.o., OIB 57324456150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COUPON d.o.o. zastupanog po punomoćniku Boris Šimunić</item>
    </izvorni_sadrzaj>
    <derivirana_varijabla naziv="DomainObject.Predmet.ProtuStrankaListFormated_1">
      <item>COUPON d.o.o. zastupanog po punomoćniku Boris Šimunić</item>
    </derivirana_varijabla>
  </DomainObject.Predmet.ProtuStrankaListFormated>
  <DomainObject.Predmet.ProtuStrankaListFormatedOIB>
    <izvorni_sadrzaj>
      <item>COUPON d.o.o., OIB 57324456150 zastupanog po punomoćniku Boris Šimunić</item>
    </izvorni_sadrzaj>
    <derivirana_varijabla naziv="DomainObject.Predmet.ProtuStrankaListFormatedOIB_1">
      <item>COUPON d.o.o., OIB 57324456150 zastupanog po punomoćniku Boris Šimunić</item>
    </derivirana_varijabla>
  </DomainObject.Predmet.ProtuStrankaListFormatedOIB>
  <DomainObject.Predmet.ProtuStrankaListFormatedWithAdress>
    <izvorni_sadrzaj>
      <item>COUPON d.o.o., Petrinjska 4, 10000 Zagreb zastupanog po punomoćniku Boris Šimunić</item>
    </izvorni_sadrzaj>
    <derivirana_varijabla naziv="DomainObject.Predmet.ProtuStrankaListFormatedWithAdress_1">
      <item>COUPON d.o.o., Petrinjska 4, 10000 Zagreb zastupanog po punomoćniku Boris Šimunić</item>
    </derivirana_varijabla>
  </DomainObject.Predmet.ProtuStrankaListFormatedWithAdress>
  <DomainObject.Predmet.ProtuStrankaListFormatedWithAdressOIB>
    <izvorni_sadrzaj>
      <item>COUPON d.o.o., OIB 57324456150, Petrinjska 4, 10000 Zagreb zastupanog po punomoćniku Boris Šimunić</item>
    </izvorni_sadrzaj>
    <derivirana_varijabla naziv="DomainObject.Predmet.ProtuStrankaListFormatedWithAdressOIB_1">
      <item>COUPON d.o.o., OIB 57324456150, Petrinjska 4, 10000 Zagreb zastupanog po punomoćniku Boris Šimunić</item>
    </derivirana_varijabla>
  </DomainObject.Predmet.ProtuStrankaListFormatedWithAdressOIB>
  <DomainObject.Predmet.ProtuStrankaListNazivFormated>
    <izvorni_sadrzaj>
      <item>COUPON d.o.o.</item>
    </izvorni_sadrzaj>
    <derivirana_varijabla naziv="DomainObject.Predmet.ProtuStrankaListNazivFormated_1">
      <item>COUPON d.o.o.</item>
    </derivirana_varijabla>
  </DomainObject.Predmet.ProtuStrankaListNazivFormated>
  <DomainObject.Predmet.ProtuStrankaListNazivFormatedOIB>
    <izvorni_sadrzaj>
      <item>COUPON d.o.o., OIB 57324456150</item>
    </izvorni_sadrzaj>
    <derivirana_varijabla naziv="DomainObject.Predmet.ProtuStrankaListNazivFormatedOIB_1">
      <item>COUPON d.o.o., OIB 57324456150</item>
    </derivirana_varijabla>
  </DomainObject.Predmet.ProtuStrankaListNazivFormatedOIB>
  <DomainObject.Predmet.OstaliListFormated>
    <izvorni_sadrzaj>
      <item>Boris Šimunić punomoćnik sudionika u postupku COUPON d.o.o.</item>
    </izvorni_sadrzaj>
    <derivirana_varijabla naziv="DomainObject.Predmet.OstaliListFormated_1">
      <item>Boris Šimunić punomoćnik sudionika u postupku COUPON d.o.o.</item>
    </derivirana_varijabla>
  </DomainObject.Predmet.OstaliListFormated>
  <DomainObject.Predmet.OstaliListFormatedOIB>
    <izvorni_sadrzaj>
      <item>Boris Šimunić, OIB 50128970358 punomoćnik sudionika u postupku COUPON d.o.o.</item>
    </izvorni_sadrzaj>
    <derivirana_varijabla naziv="DomainObject.Predmet.OstaliListFormatedOIB_1">
      <item>Boris Šimunić, OIB 50128970358 punomoćnik sudionika u postupku COUPON d.o.o.</item>
    </derivirana_varijabla>
  </DomainObject.Predmet.OstaliListFormatedOIB>
  <DomainObject.Predmet.OstaliListFormatedWithAdress>
    <izvorni_sadrzaj>
      <item>Boris Šimunić, Zelinska Ulica 12, 10437 Bestovje punomoćnik sudionika u postupku COUPON d.o.o.</item>
    </izvorni_sadrzaj>
    <derivirana_varijabla naziv="DomainObject.Predmet.OstaliListFormatedWithAdress_1">
      <item>Boris Šimunić, Zelinska Ulica 12, 10437 Bestovje punomoćnik sudionika u postupku COUPON d.o.o.</item>
    </derivirana_varijabla>
  </DomainObject.Predmet.OstaliListFormatedWithAdress>
  <DomainObject.Predmet.OstaliListFormatedWithAdressOIB>
    <izvorni_sadrzaj>
      <item>Boris Šimunić, OIB 50128970358, Zelinska Ulica 12, 10437 Bestovje punomoćnik sudionika u postupku COUPON d.o.o.</item>
    </izvorni_sadrzaj>
    <derivirana_varijabla naziv="DomainObject.Predmet.OstaliListFormatedWithAdressOIB_1">
      <item>Boris Šimunić, OIB 50128970358, Zelinska Ulica 12, 10437 Bestovje punomoćnik sudionika u postupku COUPON d.o.o.</item>
    </derivirana_varijabla>
  </DomainObject.Predmet.OstaliListFormatedWithAdressOIB>
  <DomainObject.Predmet.OstaliListNazivFormated>
    <izvorni_sadrzaj>
      <item>Boris Šimunić</item>
    </izvorni_sadrzaj>
    <derivirana_varijabla naziv="DomainObject.Predmet.OstaliListNazivFormated_1">
      <item>Boris Šimunić</item>
    </derivirana_varijabla>
  </DomainObject.Predmet.OstaliListNazivFormated>
  <DomainObject.Predmet.OstaliListNazivFormatedOIB>
    <izvorni_sadrzaj>
      <item>Boris Šimunić, OIB 50128970358</item>
    </izvorni_sadrzaj>
    <derivirana_varijabla naziv="DomainObject.Predmet.OstaliListNazivFormatedOIB_1">
      <item>Boris Šimunić, OIB 50128970358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COUPON d.o.o.</izvorni_sadrzaj>
    <derivirana_varijabla naziv="DomainObject.Predmet.ProtustrankaIDrugi_1">COUPON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COUPON d.o.o., OIB 57324456150, Petrinjska 4, 10000 Zagreb</izvorni_sadrzaj>
    <derivirana_varijabla naziv="DomainObject.Predmet.ProtustrankaIDrugiAdressOIB_1">COUPON d.o.o., OIB 57324456150, Petrinjska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COUPON d.o.o.</item>
      <item>Boris Šimunić</item>
    </izvorni_sadrzaj>
    <derivirana_varijabla naziv="DomainObject.Predmet.SudioniciListNaziv_1">
      <item>FINA Regionalni centar Zagreb</item>
      <item>COUPON d.o.o.</item>
      <item>Boris Šimunić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COUPON d.o.o., OIB 57324456150, Petrinjska 4,10000 Zagreb</item>
      <item>Boris Šimunić, OIB 50128970358, Zelinska Ulica 12,10437 Bestovje</item>
    </izvorni_sadrzaj>
    <derivirana_varijabla naziv="DomainObject.Predmet.SudioniciListAdressOIB_1">
      <item>FINA Regionalni centar Zagreb, OIB 85821130368, Trg svibanjskih žrtava 1995. br. 1,10000 Zagreb</item>
      <item>COUPON d.o.o., OIB 57324456150, Petrinjska 4,10000 Zagreb</item>
      <item>Boris Šimunić, OIB 50128970358, Zelinska Ulica 12,10437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57324456150</item>
      <item>, OIB 50128970358</item>
    </izvorni_sadrzaj>
    <derivirana_varijabla naziv="DomainObject.Predmet.SudioniciListNazivOIB_1">
      <item>, OIB 85821130368</item>
      <item>, OIB 57324456150</item>
      <item>, OIB 50128970358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1295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2016-02-22T14:59:00Z</dcterms:created>
  <dc:creator>ilukac</dc:creator>
  <cp:lastModifiedBy>Ksenija Nol</cp:lastModifiedBy>
  <cp:lastPrinted>2016-02-22T14:56:00Z</cp:lastPrinted>
  <dcterms:modified xmlns:xsi="http://www.w3.org/2001/XMLSchema-instance" xsi:type="dcterms:W3CDTF">2016-02-23T06:23:00Z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