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E6E75" w:rsidR="00FE6E75">
        <w:tc>
          <w:tcPr>
            <w:tcW w:type="dxa" w:w="2985"/>
            <w:hideMark/>
          </w:tcPr>
          <w:p w:rsidRDefault="00FE6E75" w:rsidP="00FE6E75" w:rsidR="00FE6E7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6E75" w:rsidP="00FE6E75" w:rsidR="00FE6E75">
            <w:pPr>
              <w:spacing w:after="0"/>
              <w:jc w:val="center"/>
            </w:pPr>
            <w:r>
              <w:t>Republika Hrvatska</w:t>
            </w:r>
          </w:p>
          <w:p w:rsidRDefault="00FE6E75" w:rsidP="00FE6E75" w:rsidR="00FE6E75">
            <w:pPr>
              <w:spacing w:after="0"/>
              <w:jc w:val="center"/>
            </w:pPr>
            <w:r>
              <w:t>Trgovački sud u Varaždinu</w:t>
            </w:r>
          </w:p>
          <w:p w:rsidRDefault="00FE6E75" w:rsidP="00FE6E75" w:rsidR="00FE6E7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a7ba6d" w14:paraId="ea7ba6d" w:rsidRDefault="00FE6E75" w:rsidP="00FE6E75" w:rsidR="00FE6E7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E6E75" w:rsidP="00FE6E75" w:rsidR="00FE6E75">
      <w:pPr>
        <w:spacing w:after="0"/>
        <w:ind w:left="5664"/>
      </w:pPr>
      <w:r>
        <w:t>Poslovni broj: 3 St-294/2018-11</w:t>
      </w:r>
    </w:p>
    <w:p w:rsidRDefault="00FE6E75" w:rsidP="00FE6E75" w:rsidR="00FE6E75">
      <w:pPr>
        <w:spacing w:after="0"/>
        <w:ind w:left="5664"/>
      </w:pPr>
    </w:p>
    <w:p w:rsidRDefault="00FE6E75" w:rsidP="00FE6E75" w:rsidR="00FE6E75">
      <w:pPr>
        <w:spacing w:after="0"/>
      </w:pPr>
    </w:p>
    <w:p w:rsidRDefault="00FE6E75" w:rsidP="00FE6E75" w:rsidR="00FE6E75">
      <w:pPr>
        <w:spacing w:after="0"/>
        <w:ind w:left="5664"/>
      </w:pPr>
    </w:p>
    <w:p w:rsidRDefault="00FE6E75" w:rsidP="00FE6E75" w:rsidR="00FE6E75">
      <w:pPr>
        <w:spacing w:after="0"/>
        <w:jc w:val="center"/>
      </w:pPr>
      <w:r>
        <w:t>R E P U B L I K A   H R V A T S K A</w:t>
      </w:r>
    </w:p>
    <w:p w:rsidRDefault="00FE6E75" w:rsidP="00FE6E75" w:rsidR="00FE6E75">
      <w:pPr>
        <w:spacing w:after="0"/>
        <w:rPr>
          <w:b/>
        </w:rPr>
      </w:pPr>
    </w:p>
    <w:p w:rsidRDefault="00FE6E75" w:rsidP="00FE6E75" w:rsidR="00FE6E75">
      <w:pPr>
        <w:spacing w:after="0"/>
        <w:jc w:val="center"/>
      </w:pPr>
      <w:r>
        <w:t>R J E Š E N J E</w:t>
      </w:r>
    </w:p>
    <w:p w:rsidRDefault="00FE6E75" w:rsidP="00FE6E75" w:rsidR="00FE6E75">
      <w:pPr>
        <w:spacing w:after="0"/>
        <w:jc w:val="center"/>
      </w:pPr>
    </w:p>
    <w:p w:rsidRDefault="00FE6E75" w:rsidP="00FE6E75" w:rsidR="00FE6E75">
      <w:pPr>
        <w:spacing w:after="0"/>
      </w:pPr>
    </w:p>
    <w:p w:rsidRDefault="00FE6E75" w:rsidP="00FE6E75" w:rsidR="00FE6E75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TIME CAFFE društvo s ograničenom odgovornošću za ugostiteljstvo, trgovinu i usluge, skraćena tvrtka TIME CAFFE d.o.o. Koprivnica, Mije </w:t>
      </w:r>
      <w:proofErr w:type="spellStart"/>
      <w:r>
        <w:t>Šimeka</w:t>
      </w:r>
      <w:proofErr w:type="spellEnd"/>
      <w:r>
        <w:t xml:space="preserve"> 54, MBS: 070154744, OIB: 83967493988, radi otvaranja stečajnog postupka nad dužnikom, dana 13. lipnja 2019. godine, </w:t>
      </w:r>
    </w:p>
    <w:p w:rsidRDefault="00FE6E75" w:rsidP="00FE6E75" w:rsidR="00FE6E75">
      <w:pPr>
        <w:spacing w:after="0"/>
        <w:ind w:firstLine="708"/>
        <w:jc w:val="both"/>
      </w:pP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center"/>
      </w:pPr>
      <w:r>
        <w:t xml:space="preserve">r i j e š i o   j e </w:t>
      </w:r>
    </w:p>
    <w:p w:rsidRDefault="00FE6E75" w:rsidP="00FE6E75" w:rsidR="00FE6E75">
      <w:pPr>
        <w:spacing w:after="0"/>
      </w:pPr>
    </w:p>
    <w:p w:rsidRDefault="00FE6E75" w:rsidP="00FE6E75" w:rsidR="00FE6E75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TIME CAFFE d.o.o. Koprivnica, Mije </w:t>
      </w:r>
      <w:proofErr w:type="spellStart"/>
      <w:r>
        <w:t>Šimeka</w:t>
      </w:r>
      <w:proofErr w:type="spellEnd"/>
      <w:r>
        <w:t xml:space="preserve"> 54, OIB: 83967493988, da uplate predujam za namirenje troškova prethodnog i otvorenog stečajnog postupka u iznosu od 5.000,00 kn, na žiro-račun ovog suda otvoren kod Hrvatske poštanske banke broj: HR4023900011300002754, poziv na broj odobrenja: 22029418, u roku od 15 dana od dana isteka osmog dana od dana objave ovog oglasa na mrežnoj stranici e-Oglasna ploča sudova.   </w:t>
      </w:r>
    </w:p>
    <w:p w:rsidRDefault="00FE6E75" w:rsidP="00FE6E75" w:rsidR="00FE6E75">
      <w:pPr>
        <w:spacing w:after="0"/>
        <w:ind w:left="1065"/>
        <w:jc w:val="both"/>
      </w:pPr>
    </w:p>
    <w:p w:rsidRDefault="00FE6E75" w:rsidP="00FE6E75" w:rsidR="00FE6E75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center"/>
      </w:pPr>
      <w:r>
        <w:t>Obrazloženje</w:t>
      </w:r>
    </w:p>
    <w:p w:rsidRDefault="00FE6E75" w:rsidP="00FE6E75" w:rsidR="00FE6E75">
      <w:pPr>
        <w:spacing w:after="0"/>
      </w:pPr>
    </w:p>
    <w:p w:rsidRDefault="00FE6E75" w:rsidP="00FE6E75" w:rsidR="00FE6E75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center"/>
      </w:pPr>
      <w:r>
        <w:t>Varaždin, 13. lipnja 2019.</w:t>
      </w:r>
    </w:p>
    <w:p w:rsidRDefault="00FE6E75" w:rsidP="00FE6E75" w:rsidR="00FE6E75">
      <w:pPr>
        <w:spacing w:after="0"/>
        <w:jc w:val="center"/>
      </w:pPr>
    </w:p>
    <w:p w:rsidRDefault="00FE6E75" w:rsidP="00FE6E75" w:rsidR="00FE6E75">
      <w:pPr>
        <w:spacing w:after="0"/>
      </w:pPr>
    </w:p>
    <w:p w:rsidRDefault="00FE6E75" w:rsidP="00FE6E75" w:rsidR="00FE6E75">
      <w:pPr>
        <w:spacing w:after="0"/>
        <w:jc w:val="both"/>
      </w:pPr>
      <w:r>
        <w:t xml:space="preserve">                                                                                                                 Sudac:</w:t>
      </w: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  <w:r>
        <w:t>UPUTA O PRAVNOM LIJEKU:</w:t>
      </w: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FE6E75" w:rsidP="00FE6E75" w:rsidR="00FE6E75">
      <w:pPr>
        <w:spacing w:after="0"/>
      </w:pPr>
    </w:p>
    <w:p w:rsidRDefault="00FE6E75" w:rsidP="00FE6E75" w:rsidR="00FE6E75">
      <w:pPr>
        <w:spacing w:after="0"/>
        <w:ind w:firstLine="708"/>
        <w:jc w:val="both"/>
      </w:pP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</w:p>
    <w:p w:rsidRDefault="00FE6E75" w:rsidP="00FE6E75" w:rsidR="00FE6E75">
      <w:pPr>
        <w:spacing w:after="0"/>
        <w:jc w:val="both"/>
      </w:pPr>
      <w:r>
        <w:t xml:space="preserve">DNA: 1. E-oglasna ploča ovog suda </w:t>
      </w:r>
    </w:p>
    <w:p w:rsidRDefault="00AE649C" w:rsidP="00FE6E75" w:rsidR="00AE649C" w:rsidRPr="00B76F3C">
      <w:pPr>
        <w:pStyle w:val="NormaleSPIS"/>
        <w:spacing w:after="0"/>
      </w:pPr>
    </w:p>
    <w:p w:rsidRDefault="00AB4602" w:rsidP="00FE6E7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E6E7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E95" w:rsidP="00537B78" w:rsidR="00C47E95">
      <w:r>
        <w:separator/>
      </w:r>
    </w:p>
  </w:endnote>
  <w:endnote w:id="0" w:type="continuationSeparator">
    <w:p w:rsidRDefault="00C47E95" w:rsidP="00537B78" w:rsidR="00C47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E95" w:rsidP="00537B78" w:rsidR="00C47E95">
      <w:r>
        <w:separator/>
      </w:r>
    </w:p>
  </w:footnote>
  <w:footnote w:id="0" w:type="continuationSeparator">
    <w:p w:rsidRDefault="00C47E95" w:rsidP="00537B78" w:rsidR="00C47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286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E95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E75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15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St-294/2018-11</izvorni_sadrzaj>
    <derivirana_varijabla naziv="DomainObject.Oznaka_1">St-294/2018-11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 CAFFE društvo s ograničenom odgovornošću za ugostiteljstvo, trgovinu i usluge zastupanog po punomoćniku Andrija Golubić</izvorni_sadrzaj>
    <derivirana_varijabla naziv="DomainObject.Predmet.ProtustrankaFormated_1">  TIME CAFFE društvo s ograničenom odgovornošću za ugostiteljstvo, trgovinu i usluge zastupanog po punomoćniku Andrija Golubić</derivirana_varijabla>
  </DomainObject.Predmet.ProtustrankaFormated>
  <DomainObject.Predmet.ProtustrankaFormatedOIB>
    <izvorni_sadrzaj>  TIME CAFFE društvo s ograničenom odgovornošću za ugostiteljstvo, trgovinu i usluge, OIB 83967493988 zastupanog po punomoćniku Andrija Golubić</izvorni_sadrzaj>
    <derivirana_varijabla naziv="DomainObject.Predmet.ProtustrankaFormatedOIB_1">  TIME CAFFE društvo s ograničenom odgovornošću za ugostiteljstvo, trgovinu i usluge, OIB 83967493988 zastupanog po punomoćniku Andrija Golubić</derivirana_varijabla>
  </DomainObject.Predmet.ProtustrankaFormatedOIB>
  <DomainObject.Predmet.ProtustrankaFormatedWithAdress>
    <izvorni_sadrzaj> TIME CAFFE društvo s ograničenom odgovornošću za ugostiteljstvo, trgovinu i usluge, Mije Šimeka 54, 48000 Koprivnica zastupanog po punomoćniku Andrija Golubić</izvorni_sadrzaj>
    <derivirana_varijabla naziv="DomainObject.Predmet.ProtustrankaFormatedWithAdress_1"> TIME CAFFE društvo s ograničenom odgovornošću za ugostiteljstvo, trgovinu i usluge, Mije Šimeka 54, 48000 Koprivnica zastupanog po punomoćniku Andrija Golubić</derivirana_varijabla>
  </DomainObject.Predmet.ProtustrankaFormatedWithAdress>
  <DomainObject.Predmet.ProtustrankaFormatedWithAdressOIB>
    <izvorni_sadrzaj> TIME CAFFE društvo s ograničenom odgovornošću za ugostiteljstvo, trgovinu i usluge, OIB 83967493988, Mije Šimeka 54, 48000 Koprivnica zastupanog po punomoćniku Andrija Golubić</izvorni_sadrzaj>
    <derivirana_varijabla naziv="DomainObject.Predmet.ProtustrankaFormatedWithAdressOIB_1"> TIME CAFFE društvo s ograničenom odgovornošću za ugostiteljstvo, trgovinu i usluge, OIB 83967493988, Mije Šimeka 54, 48000 Koprivnica zastupanog po punomoćniku Andrija Golubić</derivirana_varijabla>
  </DomainObject.Predmet.ProtustrankaFormatedWithAdressOIB>
  <DomainObject.Predmet.ProtustrankaWithAdress>
    <izvorni_sadrzaj>TIME CAFFE društvo s ograničenom odgovornošću za ugostiteljstvo, trgovinu i usluge Mije Šimeka 54, 48000 Koprivnica</izvorni_sadrzaj>
    <derivirana_varijabla naziv="DomainObject.Predmet.ProtustrankaWithAdress_1">TIME CAFFE društvo s ograničenom odgovornošću za ugostiteljstvo, trgovinu i usluge Mije Šimeka 54, 48000 Koprivnica</derivirana_varijabla>
  </DomainObject.Predmet.ProtustrankaWithAdress>
  <DomainObject.Predmet.ProtustrankaWithAdressOIB>
    <izvorni_sadrzaj>TIME CAFFE društvo s ograničenom odgovornošću za ugostiteljstvo, trgovinu i usluge, OIB 83967493988, Mije Šimeka 54, 48000 Koprivnica</izvorni_sadrzaj>
    <derivirana_varijabla naziv="DomainObject.Predmet.ProtustrankaWithAdressOIB_1">TIME CAFFE društvo s ograničenom odgovornošću za ugostiteljstvo, trgovinu i usluge, OIB 83967493988, Mije Šimeka 54, 48000 Koprivnica</derivirana_varijabla>
  </DomainObject.Predmet.ProtustrankaWithAdressOIB>
  <DomainObject.Predmet.ProtustrankaNazivFormated>
    <izvorni_sadrzaj>TIME CAFFE društvo s ograničenom odgovornošću za ugostiteljstvo, trgovinu i usluge</izvorni_sadrzaj>
    <derivirana_varijabla naziv="DomainObject.Predmet.ProtustrankaNazivFormated_1">TIME CAFFE društvo s ograničenom odgovornošću za ugostiteljstvo, trgovinu i usluge</derivirana_varijabla>
  </DomainObject.Predmet.ProtustrankaNazivFormated>
  <DomainObject.Predmet.ProtustrankaNazivFormatedOIB>
    <izvorni_sadrzaj>TIME CAFFE društvo s ograničenom odgovornošću za ugostiteljstvo, trgovinu i usluge, OIB 83967493988</izvorni_sadrzaj>
    <derivirana_varijabla naziv="DomainObject.Predmet.ProtustrankaNazivFormatedOIB_1">TIME CAFFE društvo s ograničenom odgovornošću za ugostiteljstvo, trgovinu i usluge, OIB 83967493988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19804.57</izvorni_sadrzaj>
    <derivirana_varijabla naziv="DomainObject.Predmet.TrenutnaVrijednost_1">19804.57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TIME CAFFE društvo s ograničenom odgovornošću za ugostiteljstvo, trgovinu i usluge zastupanog po punomoćniku Andrija Golubić</item>
    </izvorni_sadrzaj>
    <derivirana_varijabla naziv="DomainObject.Predmet.ProtuStrankaListFormated_1">
      <item>TIME CAFFE društvo s ograničenom odgovornošću za ugostiteljstvo, trgovinu i usluge zastupanog po punomoćniku Andrija Golubić</item>
    </derivirana_varijabla>
  </DomainObject.Predmet.ProtuStrankaListFormated>
  <DomainObject.Predmet.ProtuStrankaListFormatedOIB>
    <izvorni_sadrzaj>
      <item>TIME CAFFE društvo s ograničenom odgovornošću za ugostiteljstvo, trgovinu i usluge, OIB 83967493988 zastupanog po punomoćniku Andrija Golubić</item>
    </izvorni_sadrzaj>
    <derivirana_varijabla naziv="DomainObject.Predmet.ProtuStrankaListFormatedOIB_1">
      <item>TIME CAFFE društvo s ograničenom odgovornošću za ugostiteljstvo, trgovinu i usluge, OIB 83967493988 zastupanog po punomoćniku Andrija Golubić</item>
    </derivirana_varijabla>
  </DomainObject.Predmet.ProtuStrankaListFormatedOIB>
  <DomainObject.Predmet.ProtuStrankaListFormatedWithAdress>
    <izvorni_sadrzaj>
      <item>TIME CAFFE društvo s ograničenom odgovornošću za ugostiteljstvo, trgovinu i usluge, Mije Šimeka 54, 48000 Koprivnica zastupanog po punomoćniku Andrija Golubić</item>
    </izvorni_sadrzaj>
    <derivirana_varijabla naziv="DomainObject.Predmet.ProtuStrankaListFormatedWithAdress_1">
      <item>TIME CAFFE društvo s ograničenom odgovornošću za ugostiteljstvo, trgovinu i usluge, Mije Šimeka 54, 48000 Koprivnica zastupanog po punomoćniku Andrija Golubić</item>
    </derivirana_varijabla>
  </DomainObject.Predmet.ProtuStrankaListFormatedWithAdress>
  <DomainObject.Predmet.ProtuStrankaListFormatedWithAdressOIB>
    <izvorni_sadrzaj>
      <item>TIME CAFFE društvo s ograničenom odgovornošću za ugostiteljstvo, trgovinu i usluge, OIB 83967493988, Mije Šimeka 54, 48000 Koprivnica zastupanog po punomoćniku Andrija Golubić</item>
    </izvorni_sadrzaj>
    <derivirana_varijabla naziv="DomainObject.Predmet.ProtuStrankaListFormatedWithAdressOIB_1">
      <item>TIME CAFFE društvo s ograničenom odgovornošću za ugostiteljstvo, trgovinu i usluge, OIB 83967493988, Mije Šimeka 54, 48000 Koprivnica zastupanog po punomoćniku Andrija Golubić</item>
    </derivirana_varijabla>
  </DomainObject.Predmet.ProtuStrankaListFormatedWithAdressOIB>
  <DomainObject.Predmet.ProtuStrankaListNazivFormated>
    <izvorni_sadrzaj>
      <item>TIME CAFFE društvo s ograničenom odgovornošću za ugostiteljstvo, trgovinu i usluge</item>
    </izvorni_sadrzaj>
    <derivirana_varijabla naziv="DomainObject.Predmet.ProtuStrankaListNazivFormated_1">
      <item>TIME CAFFE društvo s ograničenom odgovornošću za ugostiteljstvo, trgovinu i usluge</item>
    </derivirana_varijabla>
  </DomainObject.Predmet.ProtuStrankaListNazivFormated>
  <DomainObject.Predmet.ProtuStrankaListNazivFormatedOIB>
    <izvorni_sadrzaj>
      <item>TIME CAFFE društvo s ograničenom odgovornošću za ugostiteljstvo, trgovinu i usluge, OIB 83967493988</item>
    </izvorni_sadrzaj>
    <derivirana_varijabla naziv="DomainObject.Predmet.ProtuStrankaListNazivFormatedOIB_1">
      <item>TIME CAFFE društvo s ograničenom odgovornošću za ugostiteljstvo, trgovinu i usluge, OIB 83967493988</item>
    </derivirana_varijabla>
  </DomainObject.Predmet.ProtuStrankaListNazivFormatedOIB>
  <DomainObject.Predmet.OstaliListFormated>
    <izvorni_sadrzaj>
      <item>Andrija Golubić punomoćnik sudionika u postupku TIME CAFFE društvo s ograničenom odgovornošću za ugostiteljstvo, trgovinu i usluge</item>
      <item>e-Oglasna</item>
      <item>Sudski registar Trgovačkog suda u Varaždinu</item>
      <item>Županijsko državno odvjetništvo u Varaždinu</item>
    </izvorni_sadrzaj>
    <derivirana_varijabla naziv="DomainObject.Predmet.OstaliListFormated_1">
      <item>Andrija Golubić punomoćnik sudionika u postupku TIME CAFFE društvo s ograničenom odgovornošću za ugostiteljstvo, trgovinu i usluge</item>
      <item>e-Oglasna</item>
      <item>Sudski registar Trgovačkog suda u Varaždinu</item>
      <item>Županijsko državno odvjetništvo u Varaždinu</item>
    </derivirana_varijabla>
  </DomainObject.Predmet.OstaliListFormated>
  <DomainObject.Predmet.OstaliListFormatedOIB>
    <izvorni_sadrzaj>
      <item>Andrija Golubić, OIB 21912628844 punomoćnik sudionika u postupku TIME CAFFE društvo s ograničenom odgovornošću za ugostiteljstvo, trgovinu i usluge</item>
      <item>e-Oglasna</item>
      <item>Sudski registar Trgovačkog suda u Varaždinu</item>
      <item>Županijsko državno odvjetništvo u Varaždinu</item>
    </izvorni_sadrzaj>
    <derivirana_varijabla naziv="DomainObject.Predmet.OstaliListFormatedOIB_1">
      <item>Andrija Golubić, OIB 21912628844 punomoćnik sudionika u postupku TIME CAFFE društvo s ograničenom odgovornošću za ugostiteljstvo, trgovinu i usluge</item>
      <item>e-Oglasna</item>
      <item>Sudski registar Trgovačkog suda u Varaždinu</item>
      <item>Županijsko državno odvjetništvo u Varaždinu</item>
    </derivirana_varijabla>
  </DomainObject.Predmet.OstaliListFormatedOIB>
  <DomainObject.Predmet.OstaliListFormatedWithAdress>
    <izvorni_sadrzaj>
      <item>Andrija Golubić, Mije Šimeka 54, 48000 Koprivnica punomoćnik sudionika u postupku TIME CAFFE društvo s ograničenom odgovornošću za ugostiteljstvo, trgovinu i usluge</item>
      <item>e-Oglasna</item>
      <item>Sudski registar Trgovačkog suda u Varaždinu, B.Radića 2, 47280 Varaštovac</item>
      <item>Županijsko državno odvjetništvo u Varaždinu, Ul. braće Radić 2, 42000 Varaždin</item>
    </izvorni_sadrzaj>
    <derivirana_varijabla naziv="DomainObject.Predmet.OstaliListFormatedWithAdress_1">
      <item>Andrija Golubić, Mije Šimeka 54, 48000 Koprivnica punomoćnik sudionika u postupku TIME CAFFE društvo s ograničenom odgovornošću za ugostiteljstvo, trgovinu i usluge</item>
      <item>e-Oglasna</item>
      <item>Sudski registar Trgovačkog suda u Varaždinu, B.Radića 2, 47280 Varaštovac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Andrija Golubić, OIB 21912628844, Mije Šimeka 54, 48000 Koprivnica punomoćnik sudionika u postupku TIME CAFFE društvo s ograničenom odgovornošću za ugostiteljstvo, trgovinu i usluge</item>
      <item>e-Oglasna</item>
      <item>Sudski registar Trgovačkog suda u Varaždinu, B.Radića 2, 47280 Varaštovac</item>
      <item>Županijsko državno odvjetništvo u Varaždinu, Ul. braće Radić 2, 42000 Varaždin</item>
    </izvorni_sadrzaj>
    <derivirana_varijabla naziv="DomainObject.Predmet.OstaliListFormatedWithAdressOIB_1">
      <item>Andrija Golubić, OIB 21912628844, Mije Šimeka 54, 48000 Koprivnica punomoćnik sudionika u postupku TIME CAFFE društvo s ograničenom odgovornošću za ugostiteljstvo, trgovinu i usluge</item>
      <item>e-Oglasna</item>
      <item>Sudski registar Trgovačkog suda u Varaždinu, B.Radića 2, 47280 Varaštovac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Andrija Golubić</item>
      <item>e-Oglasna</item>
      <item>Sudski registar Trgovačkog suda u Varaždinu</item>
      <item>Županijsko državno odvjetništvo u Varaždinu</item>
    </izvorni_sadrzaj>
    <derivirana_varijabla naziv="DomainObject.Predmet.OstaliListNazivFormated_1">
      <item>Andrija Golubić</item>
      <item>e-Oglasna</item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Andrija Golubić, OIB 21912628844</item>
      <item>e-Oglasna</item>
      <item>Sudski registar Trgovačkog suda u Varaždinu</item>
      <item>Županijsko državno odvjetništvo u Varaždinu</item>
    </izvorni_sadrzaj>
    <derivirana_varijabla naziv="DomainObject.Predmet.OstaliListNazivFormatedOIB_1">
      <item>Andrija Golubić, OIB 21912628844</item>
      <item>e-Oglasna</item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St-294/2018-11</izvorni_sadrzaj>
    <derivirana_varijabla naziv="DomainObject.PoslovniBrojDokumenta_1">St-294/2018-11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TIME CAFFE društvo s ograničenom odgovornošću za ugostiteljstvo, trgovinu i usluge</izvorni_sadrzaj>
    <derivirana_varijabla naziv="DomainObject.Predmet.ProtustrankaIDrugi_1">TIME CAFFE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TIME CAFFE društvo s ograničenom odgovornošću za ugostiteljstvo, trgovinu i usluge, OIB 83967493988, Mije Šimeka 54, 48000 Koprivnica</izvorni_sadrzaj>
    <derivirana_varijabla naziv="DomainObject.Predmet.ProtustrankaIDrugiAdressOIB_1">TIME CAFFE društvo s ograničenom odgovornošću za ugostiteljstvo, trgovinu i usluge, OIB 83967493988, Mije Šimeka 54,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TIME CAFFE društvo s ograničenom odgovornošću za ugostiteljstvo, trgovinu i usluge</item>
      <item>Andrija Golubić</item>
      <item>e-Oglasna</item>
      <item>Sudski registar Trgovačkog suda u Varaždinu</item>
      <item>Županijsko državno odvjetništvo u Varaždinu</item>
    </izvorni_sadrzaj>
    <derivirana_varijabla naziv="DomainObject.Predmet.SudioniciListNaziv_1">
      <item>Financijska agencija</item>
      <item>TIME CAFFE društvo s ograničenom odgovornošću za ugostiteljstvo, trgovinu i usluge</item>
      <item>Andrija Golubić</item>
      <item>e-Oglasna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TIME CAFFE društvo s ograničenom odgovornošću za ugostiteljstvo, trgovinu i usluge, OIB 83967493988, Mije Šimeka 54,48000 Koprivnica</item>
      <item>Andrija Golubić, OIB 21912628844, Mije Šimeka 54,48000 Koprivnica</item>
      <item>e-Oglasna</item>
      <item>Sudski registar Trgovačkog suda u Varaždinu, B.Radića 2,47280 Varaštovac</item>
      <item>Županijsko državno odvjetništvo u Varaždinu, Ul. braće Radić 2,42000 Varaždin</item>
    </izvorni_sadrzaj>
    <derivirana_varijabla naziv="DomainObject.Predmet.SudioniciListAdressOIB_1">
      <item>Financijska agencija, OIB 85821130368, Ulica grada Vukovara 70,10000 Zagreb</item>
      <item>TIME CAFFE društvo s ograničenom odgovornošću za ugostiteljstvo, trgovinu i usluge, OIB 83967493988, Mije Šimeka 54,48000 Koprivnica</item>
      <item>Andrija Golubić, OIB 21912628844, Mije Šimeka 54,48000 Koprivnica</item>
      <item>e-Oglasna</item>
      <item>Sudski registar Trgovačkog suda u Varaždinu, B.Radića 2,47280 Varaštovac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68E60-A181-49C7-AB3F-804515587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2323</properties:Characters>
  <properties:Lines>80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2019-06-13T10:56:00Z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St-294/2018-11 / Odluka - Rješenje (odluka_St-294_2018-11.docx)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