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729d" w14:paraId="b70729d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0134DD">
        <w:t>PIRATES ISTRA d.o.o. Rovinj, Cesta za Rovinjsko selo 4, OIB: 61047808965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0134DD">
        <w:t>PIRATES ISTRA d.o.o. Rovinj, Cesta za Rovinjsko selo 4, OIB: 61047808965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8B569C" w:rsidP="008B569C" w:rsidR="008B569C" w:rsidRPr="00356A3F">
      <w:pPr>
        <w:ind w:firstLine="720"/>
        <w:jc w:val="both"/>
      </w:pPr>
      <w:r w:rsidRPr="00356A3F">
        <w:t>II. Za stečajnog upravitelja imenuje se Slaven Gavrić, Rijeka, Zagrebačka 18, OIB: 20372135016.</w:t>
      </w:r>
    </w:p>
    <w:p w:rsidRDefault="008E02E7" w:rsidP="005D6592" w:rsidR="008E02E7" w:rsidRPr="002C7B18">
      <w:pPr>
        <w:ind w:firstLine="720"/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>I</w:t>
      </w:r>
      <w:r w:rsidR="00DC4994">
        <w:t>II</w:t>
      </w:r>
      <w:r w:rsidRPr="00373E2F">
        <w:t xml:space="preserve">. Zaključuje se stečajni postupak nad </w:t>
      </w:r>
      <w:r w:rsidR="000134DD">
        <w:t>PIRATES ISTRA d.o.o. Rovinj, Cesta za Rovinjsko selo 4, OIB: 61047808965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 xml:space="preserve">Rješenjem ovog suda posl.br. </w:t>
      </w:r>
      <w:r w:rsidR="003C6907" w:rsidRPr="00530514">
        <w:t>St-</w:t>
      </w:r>
      <w:r w:rsidR="006F2D86">
        <w:t>153</w:t>
      </w:r>
      <w:r w:rsidR="003C6907" w:rsidRPr="00530514">
        <w:t>/1</w:t>
      </w:r>
      <w:r w:rsidR="006F2D86">
        <w:t>7</w:t>
      </w:r>
      <w:r w:rsidR="003C6907" w:rsidRPr="00530514">
        <w:t>-</w:t>
      </w:r>
      <w:r w:rsidR="003C6907">
        <w:t>4</w:t>
      </w:r>
      <w:r w:rsidR="003C6907" w:rsidRPr="00530514">
        <w:t xml:space="preserve"> od </w:t>
      </w:r>
      <w:r w:rsidR="00584927">
        <w:t>23</w:t>
      </w:r>
      <w:r w:rsidR="003C6907" w:rsidRPr="00530514">
        <w:t xml:space="preserve">. </w:t>
      </w:r>
      <w:r w:rsidR="00584927">
        <w:t xml:space="preserve">ožujka </w:t>
      </w:r>
      <w:r w:rsidR="003C6907">
        <w:t>2017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584927">
        <w:t>23</w:t>
      </w:r>
      <w:r w:rsidR="00584927" w:rsidRPr="00530514">
        <w:t xml:space="preserve">. </w:t>
      </w:r>
      <w:r w:rsidR="00584927">
        <w:t>ožujka 2017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CD42C9" w:rsidRPr="00530514">
        <w:t>St-</w:t>
      </w:r>
      <w:r w:rsidR="00584927">
        <w:t>153</w:t>
      </w:r>
      <w:r w:rsidR="00CD42C9" w:rsidRPr="00530514">
        <w:t>/1</w:t>
      </w:r>
      <w:r w:rsidR="00584927">
        <w:t>7</w:t>
      </w:r>
      <w:r w:rsidR="00CD42C9" w:rsidRPr="00530514">
        <w:t>-</w:t>
      </w:r>
      <w:r w:rsidR="00F144DA">
        <w:t>1</w:t>
      </w:r>
      <w:r w:rsidR="00584927">
        <w:t>1</w:t>
      </w:r>
      <w:r w:rsidR="00CD42C9" w:rsidRPr="00530514">
        <w:t xml:space="preserve"> od </w:t>
      </w:r>
      <w:r w:rsidR="00584927">
        <w:t>4</w:t>
      </w:r>
      <w:r w:rsidR="00CD42C9" w:rsidRPr="00530514">
        <w:t xml:space="preserve">. </w:t>
      </w:r>
      <w:r w:rsidR="00584927">
        <w:t xml:space="preserve">svibnja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 xml:space="preserve">Navedeno rješenje objavljeno je na e-oglasnoj ploči suda </w:t>
      </w:r>
      <w:r w:rsidR="00584927">
        <w:t>4</w:t>
      </w:r>
      <w:r w:rsidR="00584927" w:rsidRPr="00530514">
        <w:t xml:space="preserve">. </w:t>
      </w:r>
      <w:r w:rsidR="00584927">
        <w:t xml:space="preserve">svibnja </w:t>
      </w:r>
      <w:r w:rsidR="00584927" w:rsidRPr="00373E2F">
        <w:t>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0C5E03">
        <w:t>13</w:t>
      </w:r>
      <w:r w:rsidR="000C5E03" w:rsidRPr="00530514">
        <w:t xml:space="preserve">. </w:t>
      </w:r>
      <w:r w:rsidR="000C5E03">
        <w:t xml:space="preserve">svibnja </w:t>
      </w:r>
      <w:r w:rsidR="000C5E03" w:rsidRPr="00373E2F">
        <w:t>2017</w:t>
      </w:r>
      <w:r w:rsidRPr="00373E2F">
        <w:t xml:space="preserve">. U roku od 15 dana, koji rok je istekao </w:t>
      </w:r>
      <w:r w:rsidR="000C5E03">
        <w:t>29</w:t>
      </w:r>
      <w:r w:rsidR="000C5E03" w:rsidRPr="00530514">
        <w:t xml:space="preserve">. </w:t>
      </w:r>
      <w:r w:rsidR="000C5E03">
        <w:t xml:space="preserve">svibnja </w:t>
      </w:r>
      <w:r w:rsidR="000C5E03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DC4994" w:rsidR="005D6592" w:rsidRPr="00373E2F">
      <w:pPr>
        <w:jc w:val="both"/>
      </w:pPr>
      <w:r w:rsidRPr="00373E2F">
        <w:tab/>
      </w:r>
      <w:r w:rsidR="005D6592"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447FFC">
        <w:t>6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447FFC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B70B8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0134DD">
        <w:t>PIRATES ISTRA d.o.o. Rovinj, Cesta za Rovinjsko selo 4</w:t>
      </w:r>
      <w:r w:rsidR="008B70B8">
        <w:t xml:space="preserve">, </w:t>
      </w:r>
      <w:r w:rsidR="00447FFC">
        <w:t>po pun.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621F87" w:rsidRPr="00EB5162">
        <w:t xml:space="preserve"> - </w:t>
      </w:r>
      <w:r w:rsidR="00447FFC">
        <w:t>RC Rijeka, F. Kurelca 8,</w:t>
      </w:r>
    </w:p>
    <w:p w:rsidRDefault="005D6592" w:rsidP="005D6592" w:rsidR="00B7595F" w:rsidRPr="00356A3F">
      <w:pPr>
        <w:ind w:firstLine="720"/>
        <w:jc w:val="both"/>
      </w:pPr>
      <w:r w:rsidRPr="00356A3F">
        <w:t>- stečajn</w:t>
      </w:r>
      <w:r w:rsidR="00397CB5" w:rsidRPr="00356A3F">
        <w:t xml:space="preserve">om </w:t>
      </w:r>
      <w:r w:rsidRPr="00356A3F">
        <w:t>upravitelj</w:t>
      </w:r>
      <w:r w:rsidR="00397CB5" w:rsidRPr="00356A3F">
        <w:t>u</w:t>
      </w:r>
      <w:r w:rsidR="00621F87" w:rsidRPr="00356A3F">
        <w:t xml:space="preserve"> </w:t>
      </w:r>
      <w:r w:rsidR="008B569C" w:rsidRPr="00356A3F">
        <w:t>Slaven</w:t>
      </w:r>
      <w:r w:rsidR="008B569C">
        <w:t>u</w:t>
      </w:r>
      <w:r w:rsidR="008B569C" w:rsidRPr="00356A3F">
        <w:t xml:space="preserve"> Gavrić</w:t>
      </w:r>
      <w:r w:rsidR="008B569C">
        <w:t>u</w:t>
      </w:r>
      <w:r w:rsidR="008B569C" w:rsidRPr="00356A3F">
        <w:t>, Rijeka, Zagrebačka 18</w:t>
      </w:r>
      <w:r w:rsidR="00133797" w:rsidRPr="00356A3F">
        <w:t>,</w:t>
      </w:r>
    </w:p>
    <w:p w:rsidRDefault="005D6592" w:rsidP="00E303E6" w:rsidR="005D6592" w:rsidRPr="00447FFC">
      <w:pPr>
        <w:tabs>
          <w:tab w:pos="5923" w:val="left"/>
        </w:tabs>
        <w:ind w:firstLine="720"/>
        <w:jc w:val="both"/>
      </w:pPr>
      <w:r w:rsidRPr="00447FFC">
        <w:t>- ŽDO Pula</w:t>
      </w:r>
      <w:r w:rsidR="00B7595F" w:rsidRPr="00447FFC">
        <w:t xml:space="preserve">, </w:t>
      </w:r>
      <w:r w:rsidR="00447FFC" w:rsidRPr="00447FFC">
        <w:t>Rovinjska 2a,</w:t>
      </w:r>
      <w:r w:rsidR="00E303E6" w:rsidRPr="00447FFC">
        <w:tab/>
      </w:r>
    </w:p>
    <w:p w:rsidRDefault="003B5C56" w:rsidP="005D6592" w:rsidR="005D6592" w:rsidRPr="00447FFC">
      <w:pPr>
        <w:ind w:firstLine="720"/>
        <w:jc w:val="both"/>
      </w:pPr>
      <w:r w:rsidRPr="00447FFC">
        <w:t>- Ministarstvo financija, Porezna uprava - Područni ured Pazin, M.B.Rašana 2/4, Pazin</w:t>
      </w:r>
    </w:p>
    <w:p w:rsidRDefault="006B422D" w:rsidP="006B422D" w:rsidR="005D6592" w:rsidRPr="00447FFC">
      <w:pPr>
        <w:jc w:val="both"/>
      </w:pPr>
      <w:r w:rsidRPr="00447FFC">
        <w:t xml:space="preserve">            </w:t>
      </w:r>
      <w:r w:rsidR="005D6592" w:rsidRPr="00447FFC">
        <w:t xml:space="preserve">- </w:t>
      </w:r>
      <w:r w:rsidRPr="00447FFC">
        <w:t>e-oglasna ploča suda – osam dana</w:t>
      </w:r>
      <w:r w:rsidR="00447FFC" w:rsidRPr="00447FFC">
        <w:t>,</w:t>
      </w:r>
    </w:p>
    <w:p w:rsidRDefault="005D6592" w:rsidP="009C424D" w:rsidR="009C424D" w:rsidRPr="00447FFC">
      <w:pPr>
        <w:ind w:firstLine="720"/>
        <w:jc w:val="both"/>
      </w:pPr>
      <w:r w:rsidRPr="00447FFC">
        <w:t xml:space="preserve">- </w:t>
      </w:r>
      <w:r w:rsidR="009C424D" w:rsidRPr="00447FFC">
        <w:t>sudskom registru</w:t>
      </w:r>
      <w:r w:rsidR="00447FFC" w:rsidRPr="00447FFC">
        <w:t>,</w:t>
      </w:r>
      <w:r w:rsidR="009C424D" w:rsidRPr="00447FFC">
        <w:t xml:space="preserve"> </w:t>
      </w:r>
    </w:p>
    <w:p w:rsidRDefault="00460740" w:rsidP="009C424D" w:rsidR="00460740" w:rsidRPr="00447FFC">
      <w:pPr>
        <w:ind w:firstLine="720"/>
        <w:jc w:val="both"/>
      </w:pPr>
      <w:r w:rsidRPr="00447FFC">
        <w:t>- sud</w:t>
      </w:r>
      <w:r w:rsidR="00447FFC" w:rsidRPr="00447FFC">
        <w:t>skom registru po pravomoćnosti.</w:t>
      </w:r>
    </w:p>
    <w:p w:rsidRDefault="005D6592" w:rsidP="005D6592" w:rsidR="005D6592" w:rsidRPr="00CC5DE4">
      <w:pPr>
        <w:jc w:val="both"/>
        <w:rPr>
          <w:color w:val="FF0000"/>
        </w:rPr>
      </w:pPr>
    </w:p>
    <w:sectPr w:rsidSect="007926B9" w:rsidR="005D6592" w:rsidRPr="00CC5D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E07" w:rsidR="00653E07">
      <w:r>
        <w:separator/>
      </w:r>
    </w:p>
  </w:endnote>
  <w:endnote w:id="0" w:type="continuationSeparator">
    <w:p w:rsidRDefault="00653E07" w:rsidR="00653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E07" w:rsidR="00653E07">
      <w:r>
        <w:separator/>
      </w:r>
    </w:p>
  </w:footnote>
  <w:footnote w:id="0" w:type="continuationSeparator">
    <w:p w:rsidRDefault="00653E07" w:rsidR="00653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E4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DC4994">
      <w:rPr>
        <w:sz w:val="23"/>
        <w:szCs w:val="23"/>
      </w:rPr>
      <w:t>153</w:t>
    </w:r>
    <w:r w:rsidR="001D01C0"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="00447FFC">
      <w:rPr>
        <w:sz w:val="23"/>
        <w:szCs w:val="23"/>
      </w:rPr>
      <w:t>-12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DC4994">
      <w:rPr>
        <w:sz w:val="23"/>
        <w:szCs w:val="23"/>
      </w:rPr>
      <w:t>153</w:t>
    </w:r>
    <w:r w:rsidRPr="00530514">
      <w:rPr>
        <w:sz w:val="23"/>
        <w:szCs w:val="23"/>
      </w:rPr>
      <w:t>/1</w:t>
    </w:r>
    <w:r w:rsidR="00DC499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447FFC">
      <w:rPr>
        <w:sz w:val="23"/>
        <w:szCs w:val="23"/>
      </w:rPr>
      <w:t>12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12578E"/>
    <w:rsid w:val="00133797"/>
    <w:rsid w:val="00171F7C"/>
    <w:rsid w:val="001850D2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47FFC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5D763A"/>
    <w:rsid w:val="00616258"/>
    <w:rsid w:val="00621F87"/>
    <w:rsid w:val="00653E07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F1B9B"/>
    <w:rsid w:val="007F3F4B"/>
    <w:rsid w:val="008013C3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D6E47"/>
    <w:rsid w:val="008E02E7"/>
    <w:rsid w:val="008F1F9E"/>
    <w:rsid w:val="00903923"/>
    <w:rsid w:val="00922EA3"/>
    <w:rsid w:val="00923B89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13AEF"/>
    <w:rsid w:val="00B55D56"/>
    <w:rsid w:val="00B7595F"/>
    <w:rsid w:val="00B81A5B"/>
    <w:rsid w:val="00BA3CA3"/>
    <w:rsid w:val="00BB1E0F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303E6"/>
    <w:rsid w:val="00E55DA2"/>
    <w:rsid w:val="00E80ECB"/>
    <w:rsid w:val="00E84FAB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E4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E4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E4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E4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E4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E4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E4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E4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PIRATES ISTRA d.o.o. ROVINJ zastupanog po punomoćniku Odvj. Ana Pavičić</izvorni_sadrzaj>
    <derivirana_varijabla naziv="DomainObject.Predmet.ProtustrankaFormated_1">  PIRATES ISTRA d.o.o. ROVINJ zastupanog po punomoćniku Odvj. Ana Pavičić</derivirana_varijabla>
  </DomainObject.Predmet.ProtustrankaFormated>
  <DomainObject.Predmet.ProtustrankaFormatedOIB>
    <izvorni_sadrzaj>  PIRATES ISTRA d.o.o. ROVINJ, OIB 61047808965 zastupanog po punomoćniku Odvj. Ana Pavičić</izvorni_sadrzaj>
    <derivirana_varijabla naziv="DomainObject.Predmet.ProtustrankaFormatedOIB_1">  PIRATES ISTRA d.o.o. ROVINJ, OIB 61047808965 zastupanog po punomoćniku Odvj. Ana Pavičić</derivirana_varijabla>
  </DomainObject.Predmet.ProtustrankaFormatedOIB>
  <DomainObject.Predmet.ProtustrankaFormatedWithAdress>
    <izvorni_sadrzaj> PIRATES ISTRA d.o.o. ROVINJ, Cesta za Rovinjsko selo 4, 52210 Rovinj zastupanog po punomoćniku Odvj. Ana Pavičić</izvorni_sadrzaj>
    <derivirana_varijabla naziv="DomainObject.Predmet.ProtustrankaFormatedWithAdress_1"> PIRATES ISTRA d.o.o. ROVINJ, Cesta za Rovinjsko selo 4, 52210 Rovinj zastupanog po punomoćniku Odvj. Ana Pavičić</derivirana_varijabla>
  </DomainObject.Predmet.ProtustrankaFormatedWithAdress>
  <DomainObject.Predmet.ProtustrankaFormatedWithAdressOIB>
    <izvorni_sadrzaj> PIRATES ISTRA d.o.o. ROVINJ, OIB 61047808965, Cesta za Rovinjsko selo 4, 52210 Rovinj zastupanog po punomoćniku Odvj. Ana Pavičić</izvorni_sadrzaj>
    <derivirana_varijabla naziv="DomainObject.Predmet.ProtustrankaFormatedWithAdressOIB_1"> PIRATES ISTRA d.o.o. ROVINJ, OIB 61047808965, Cesta za Rovinjsko selo 4, 52210 Rovinj zastupanog po punomoćniku Odvj. Ana Pavičić</derivirana_varijabla>
  </DomainObject.Predmet.ProtustrankaFormatedWithAdressOIB>
  <DomainObject.Predmet.ProtustrankaWithAdress>
    <izvorni_sadrzaj>PIRATES ISTRA d.o.o. ROVINJ Cesta za Rovinjsko selo 4, 52210 Rovinj</izvorni_sadrzaj>
    <derivirana_varijabla naziv="DomainObject.Predmet.ProtustrankaWithAdress_1">PIRATES ISTRA d.o.o. ROVINJ Cesta za Rovinjsko selo 4, 52210 Rovinj</derivirana_varijabla>
  </DomainObject.Predmet.ProtustrankaWithAdress>
  <DomainObject.Predmet.ProtustrankaWithAdressOIB>
    <izvorni_sadrzaj>PIRATES ISTRA d.o.o. ROVINJ, OIB 61047808965, Cesta za Rovinjsko selo 4, 52210 Rovinj</izvorni_sadrzaj>
    <derivirana_varijabla naziv="DomainObject.Predmet.ProtustrankaWithAdressOIB_1">PIRATES ISTRA d.o.o. ROVINJ, OIB 61047808965, Cesta za Rovinjsko selo 4, 52210 Rovinj</derivirana_varijabla>
  </DomainObject.Predmet.ProtustrankaWithAdressOIB>
  <DomainObject.Predmet.ProtustrankaNazivFormated>
    <izvorni_sadrzaj>PIRATES ISTRA d.o.o. ROVINJ</izvorni_sadrzaj>
    <derivirana_varijabla naziv="DomainObject.Predmet.ProtustrankaNazivFormated_1">PIRATES ISTRA d.o.o. ROVINJ</derivirana_varijabla>
  </DomainObject.Predmet.ProtustrankaNazivFormated>
  <DomainObject.Predmet.ProtustrankaNazivFormatedOIB>
    <izvorni_sadrzaj>PIRATES ISTRA d.o.o. ROVINJ, OIB 61047808965</izvorni_sadrzaj>
    <derivirana_varijabla naziv="DomainObject.Predmet.ProtustrankaNazivFormatedOIB_1">PIRATES ISTRA d.o.o. ROVINJ, OIB 61047808965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6604.69</izvorni_sadrzaj>
    <derivirana_varijabla naziv="DomainObject.Predmet.TrenutnaVrijednost_1">6604.69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PIRATES ISTRA d.o.o. ROVINJ zastupanog po punomoćniku Odvj. Ana Pavičić</item>
    </izvorni_sadrzaj>
    <derivirana_varijabla naziv="DomainObject.Predmet.ProtuStrankaListFormated_1">
      <item>PIRATES ISTRA d.o.o. ROVINJ zastupanog po punomoćniku Odvj. Ana Pavičić</item>
    </derivirana_varijabla>
  </DomainObject.Predmet.ProtuStrankaListFormated>
  <DomainObject.Predmet.ProtuStrankaListFormatedOIB>
    <izvorni_sadrzaj>
      <item>PIRATES ISTRA d.o.o. ROVINJ, OIB 61047808965 zastupanog po punomoćniku Odvj. Ana Pavičić</item>
    </izvorni_sadrzaj>
    <derivirana_varijabla naziv="DomainObject.Predmet.ProtuStrankaListFormatedOIB_1">
      <item>PIRATES ISTRA d.o.o. ROVINJ, OIB 61047808965 zastupanog po punomoćniku Odvj. Ana Pavičić</item>
    </derivirana_varijabla>
  </DomainObject.Predmet.ProtuStrankaListFormatedOIB>
  <DomainObject.Predmet.ProtuStrankaListFormatedWithAdress>
    <izvorni_sadrzaj>
      <item>PIRATES ISTRA d.o.o. ROVINJ, Cesta za Rovinjsko selo 4, 52210 Rovinj zastupanog po punomoćniku Odvj. Ana Pavičić</item>
    </izvorni_sadrzaj>
    <derivirana_varijabla naziv="DomainObject.Predmet.ProtuStrankaListFormatedWithAdress_1">
      <item>PIRATES ISTRA d.o.o. ROVINJ, Cesta za Rovinjsko selo 4, 52210 Rovinj zastupanog po punomoćniku Odvj. Ana Pavičić</item>
    </derivirana_varijabla>
  </DomainObject.Predmet.ProtuStrankaListFormatedWithAdress>
  <DomainObject.Predmet.ProtuStrankaListFormatedWithAdressOIB>
    <izvorni_sadrzaj>
      <item>PIRATES ISTRA d.o.o. ROVINJ, OIB 61047808965, Cesta za Rovinjsko selo 4, 52210 Rovinj zastupanog po punomoćniku Odvj. Ana Pavičić</item>
    </izvorni_sadrzaj>
    <derivirana_varijabla naziv="DomainObject.Predmet.ProtuStrankaListFormatedWithAdressOIB_1">
      <item>PIRATES ISTRA d.o.o. ROVINJ, OIB 61047808965, Cesta za Rovinjsko selo 4, 52210 Rovinj zastupanog po punomoćniku Odvj. Ana Pavičić</item>
    </derivirana_varijabla>
  </DomainObject.Predmet.ProtuStrankaListFormatedWithAdressOIB>
  <DomainObject.Predmet.ProtuStrankaListNazivFormated>
    <izvorni_sadrzaj>
      <item>PIRATES ISTRA d.o.o. ROVINJ</item>
    </izvorni_sadrzaj>
    <derivirana_varijabla naziv="DomainObject.Predmet.ProtuStrankaListNazivFormated_1">
      <item>PIRATES ISTRA d.o.o. ROVINJ</item>
    </derivirana_varijabla>
  </DomainObject.Predmet.ProtuStrankaListNazivFormated>
  <DomainObject.Predmet.ProtuStrankaListNazivFormatedOIB>
    <izvorni_sadrzaj>
      <item>PIRATES ISTRA d.o.o. ROVINJ, OIB 61047808965</item>
    </izvorni_sadrzaj>
    <derivirana_varijabla naziv="DomainObject.Predmet.ProtuStrankaListNazivFormatedOIB_1">
      <item>PIRATES ISTRA d.o.o. ROVINJ, OIB 61047808965</item>
    </derivirana_varijabla>
  </DomainObject.Predmet.ProtuStrankaListNazivFormatedOIB>
  <DomainObject.Predmet.OstaliListFormated>
    <izvorni_sadrzaj>
      <item>Odvj. Ana Pavičić punomoćnik sudionika u postupku PIRATES ISTRA d.o.o. ROVINJ</item>
    </izvorni_sadrzaj>
    <derivirana_varijabla naziv="DomainObject.Predmet.OstaliListFormated_1">
      <item>Odvj. Ana Pavičić punomoćnik sudionika u postupku PIRATES ISTRA d.o.o. ROVINJ</item>
    </derivirana_varijabla>
  </DomainObject.Predmet.OstaliListFormated>
  <DomainObject.Predmet.OstaliListFormatedOIB>
    <izvorni_sadrzaj>
      <item>Odvj. Ana Pavičić punomoćnik sudionika u postupku PIRATES ISTRA d.o.o. ROVINJ</item>
    </izvorni_sadrzaj>
    <derivirana_varijabla naziv="DomainObject.Predmet.OstaliListFormatedOIB_1">
      <item>Odvj. Ana Pavičić punomoćnik sudionika u postupku PIRATES ISTRA d.o.o. ROVINJ</item>
    </derivirana_varijabla>
  </DomainObject.Predmet.OstaliListFormatedOIB>
  <DomainObject.Predmet.OstaliListFormatedWithAdress>
    <izvorni_sadrzaj>
      <item>Odvj. Ana Pavičić, Franje Čandeka 23B, 51000 Rijeka punomoćnik sudionika u postupku PIRATES ISTRA d.o.o. ROVINJ</item>
    </izvorni_sadrzaj>
    <derivirana_varijabla naziv="DomainObject.Predmet.OstaliListFormatedWithAdress_1">
      <item>Odvj. Ana Pavičić, Franje Čandeka 23B, 51000 Rijeka punomoćnik sudionika u postupku PIRATES ISTRA d.o.o. ROVINJ</item>
    </derivirana_varijabla>
  </DomainObject.Predmet.OstaliListFormatedWithAdress>
  <DomainObject.Predmet.OstaliListFormatedWithAdressOIB>
    <izvorni_sadrzaj>
      <item>Odvj. Ana Pavičić, Franje Čandeka 23B, 51000 Rijeka punomoćnik sudionika u postupku PIRATES ISTRA d.o.o. ROVINJ</item>
    </izvorni_sadrzaj>
    <derivirana_varijabla naziv="DomainObject.Predmet.OstaliListFormatedWithAdressOIB_1">
      <item>Odvj. Ana Pavičić, Franje Čandeka 23B, 51000 Rijeka punomoćnik sudionika u postupku PIRATES ISTRA d.o.o. ROVINJ</item>
    </derivirana_varijabla>
  </DomainObject.Predmet.OstaliListFormatedWithAdressOIB>
  <DomainObject.Predmet.OstaliListNazivFormated>
    <izvorni_sadrzaj>
      <item>Odvj. Ana Pavičić</item>
    </izvorni_sadrzaj>
    <derivirana_varijabla naziv="DomainObject.Predmet.OstaliListNazivFormated_1">
      <item>Odvj. Ana Pavičić</item>
    </derivirana_varijabla>
  </DomainObject.Predmet.OstaliListNazivFormated>
  <DomainObject.Predmet.OstaliListNazivFormatedOIB>
    <izvorni_sadrzaj>
      <item>Odvj. Ana Pavičić</item>
    </izvorni_sadrzaj>
    <derivirana_varijabla naziv="DomainObject.Predmet.OstaliListNazivFormatedOIB_1">
      <item>Odvj. Ana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PIRATES ISTRA d.o.o. ROVINJ</izvorni_sadrzaj>
    <derivirana_varijabla naziv="DomainObject.Predmet.ProtustrankaIDrugi_1">PIRATES ISTRA d.o.o. ROVINJ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PIRATES ISTRA d.o.o. ROVINJ, OIB 61047808965, Cesta za Rovinjsko selo 4, 52210 Rovinj</izvorni_sadrzaj>
    <derivirana_varijabla naziv="DomainObject.Predmet.ProtustrankaIDrugiAdressOIB_1">PIRATES ISTRA d.o.o. ROVINJ, OIB 61047808965, Cesta za Rovinjsko selo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PIRATES ISTRA d.o.o. ROVINJ</item>
      <item>Odvj. Ana Pavičić</item>
    </izvorni_sadrzaj>
    <derivirana_varijabla naziv="DomainObject.Predmet.SudioniciListNaziv_1">
      <item>FINANCIJSKA AGENCIJA, RC RIJEKA, PODRUŽNICA PULA, PULA</item>
      <item>PIRATES ISTRA d.o.o. ROVINJ</item>
      <item>Odvj. Ana Pavičić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PIRATES ISTRA d.o.o. ROVINJ, OIB 61047808965, Cesta za Rovinjsko selo 4,52210 Rovinj</item>
      <item>Odvj. Ana Pavičić, Franje Čandeka 23B,51000 Rijeka</item>
    </izvorni_sadrzaj>
    <derivirana_varijabla naziv="DomainObject.Predmet.SudioniciListAdressOIB_1">
      <item>FINANCIJSKA AGENCIJA, RC RIJEKA, PODRUŽNICA PULA, PULA, OIB 85821130368, Frana Kurelca 8,51000 Rijeka</item>
      <item>PIRATES ISTRA d.o.o. ROVINJ, OIB 61047808965, Cesta za Rovinjsko selo 4,52210 Rovinj</item>
      <item>Odvj. Ana Pavičić, Franje Čandeka 23B,51000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61047808965</item>
      <item>, OIB null</item>
    </izvorni_sadrzaj>
    <derivirana_varijabla naziv="DomainObject.Predmet.SudioniciListNazivOIB_1">
      <item>, OIB 85821130368</item>
      <item>, OIB 61047808965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6D97C0-010D-44D1-BBA3-B9574FD20D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2555</properties:Characters>
  <properties:Lines>73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2017-06-06T06:48:00Z</dcterms:created>
  <dc:creator>Damir Rabar</dc:creator>
  <cp:lastModifiedBy>Lorena Paris Aničić</cp:lastModifiedBy>
  <cp:lastPrinted>2017-06-06T06:52:00Z</cp:lastPrinted>
  <dcterms:modified xmlns:xsi="http://www.w3.org/2001/XMLSchema-instance" xsi:type="dcterms:W3CDTF">2017-06-06T06:53:00Z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