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9249" w14:paraId="68a9249" w:rsidRDefault="008F001F" w:rsidP="008F001F" w:rsidR="008F001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01F" w:rsidP="008F001F" w:rsidR="008F001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F001F" w:rsidP="008F001F" w:rsidR="008F001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F001F" w:rsidP="008F001F" w:rsidR="008F001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F001F" w:rsidP="008F001F" w:rsidR="008F001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F001F" w:rsidP="008F001F" w:rsidR="008F001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F001F" w:rsidP="008F001F" w:rsidR="008F001F" w:rsidRPr="005D578C">
      <w:pPr>
        <w:jc w:val="center"/>
        <w:rPr>
          <w:rFonts w:cs="Times New Roman" w:eastAsia="Times New Roman"/>
          <w:szCs w:val="24"/>
        </w:rPr>
      </w:pPr>
    </w:p>
    <w:p w:rsidRDefault="008F001F" w:rsidP="008F001F" w:rsidR="008F00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F001F" w:rsidP="008F001F" w:rsidR="008F001F" w:rsidRPr="005D578C">
      <w:pPr>
        <w:rPr>
          <w:rFonts w:cs="Times New Roman" w:eastAsia="Times New Roman"/>
          <w:szCs w:val="24"/>
        </w:rPr>
      </w:pPr>
    </w:p>
    <w:p w:rsidRDefault="008F001F" w:rsidP="008F001F" w:rsidR="008F001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HELLY d. o. o. Pula, Splitska 5, OIB 45454895484, MBS 040098008,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23. veljače 2016.</w:t>
      </w:r>
    </w:p>
    <w:p w:rsidRDefault="008F001F" w:rsidP="008F001F" w:rsidR="008F001F" w:rsidRPr="005D578C">
      <w:pPr>
        <w:rPr>
          <w:rFonts w:cs="Times New Roman" w:eastAsia="Times New Roman"/>
          <w:szCs w:val="24"/>
        </w:rPr>
      </w:pPr>
    </w:p>
    <w:p w:rsidRDefault="008F001F" w:rsidP="008F001F" w:rsidR="008F00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F001F" w:rsidP="008F001F" w:rsidR="008F001F" w:rsidRPr="005D578C">
      <w:pPr>
        <w:rPr>
          <w:rFonts w:cs="Times New Roman" w:eastAsia="Times New Roman"/>
          <w:szCs w:val="24"/>
        </w:rPr>
      </w:pPr>
    </w:p>
    <w:p w:rsidRDefault="008F001F" w:rsidP="008F001F" w:rsidR="008F001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HELLY d. o. o. Pula, Splitska 5, OIB 45454895484, MBS 040098008,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23.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F001F" w:rsidP="008F001F" w:rsidR="008F001F" w:rsidRPr="005D578C">
      <w:pPr>
        <w:rPr>
          <w:rFonts w:cs="Times New Roman" w:eastAsia="Times New Roman"/>
          <w:szCs w:val="24"/>
        </w:rPr>
      </w:pPr>
    </w:p>
    <w:p w:rsidRDefault="008F001F" w:rsidP="008F001F" w:rsidR="008F001F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8F001F" w:rsidP="008F001F" w:rsidR="008F001F">
      <w:pPr>
        <w:ind w:firstLine="708"/>
        <w:rPr>
          <w:rFonts w:cs="Times New Roman" w:eastAsia="Times New Roman"/>
          <w:szCs w:val="20"/>
        </w:rPr>
      </w:pPr>
    </w:p>
    <w:p w:rsidRDefault="008F001F" w:rsidP="008F001F" w:rsidR="008F001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HELLY d. o. o. Pula, Splitska 5, OIB 45454895484, MBS 040098008.</w:t>
      </w:r>
    </w:p>
    <w:p w:rsidRDefault="008F001F" w:rsidP="008F001F" w:rsidR="008F001F">
      <w:pPr>
        <w:rPr>
          <w:rFonts w:cs="Times New Roman" w:eastAsia="Times New Roman"/>
          <w:szCs w:val="24"/>
        </w:rPr>
      </w:pPr>
    </w:p>
    <w:p w:rsidRDefault="008F001F" w:rsidP="008F001F" w:rsidR="008F001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HELLY d. o. o. Pula, Splitska 5, OIB 45454895484, MBS 040098008.</w:t>
      </w:r>
    </w:p>
    <w:p w:rsidRDefault="008F001F" w:rsidP="008F001F" w:rsidR="008F001F">
      <w:pPr>
        <w:rPr>
          <w:rFonts w:cs="Times New Roman" w:eastAsia="Times New Roman"/>
          <w:szCs w:val="24"/>
        </w:rPr>
      </w:pPr>
    </w:p>
    <w:p w:rsidRDefault="008F001F" w:rsidP="008F001F" w:rsidR="008F001F" w:rsidRPr="005D578C">
      <w:pPr>
        <w:rPr>
          <w:rFonts w:cs="Times New Roman" w:eastAsia="Times New Roman"/>
          <w:szCs w:val="24"/>
        </w:rPr>
      </w:pPr>
    </w:p>
    <w:p w:rsidRDefault="008F001F" w:rsidP="008F001F" w:rsidR="008F001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F001F" w:rsidP="008F001F" w:rsidR="008F001F">
      <w:pPr>
        <w:ind w:firstLine="708"/>
        <w:rPr>
          <w:rFonts w:cs="Times New Roman" w:eastAsia="Times New Roman"/>
          <w:szCs w:val="24"/>
        </w:rPr>
      </w:pPr>
    </w:p>
    <w:p w:rsidRDefault="008F001F" w:rsidP="008F001F" w:rsidR="008F001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HELLY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St-522/2015-3 od 3. prosinca 2015. pokrenuo skraćeni stečajni postupak nad dužnikom,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St-522/2015-4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F001F" w:rsidP="008F001F" w:rsidR="008F001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F001F" w:rsidP="008F001F" w:rsidR="008F001F" w:rsidRPr="005D578C">
      <w:pPr>
        <w:rPr>
          <w:rFonts w:cs="Times New Roman" w:eastAsia="Times New Roman"/>
          <w:szCs w:val="24"/>
        </w:rPr>
      </w:pPr>
    </w:p>
    <w:p w:rsidRDefault="008F001F" w:rsidP="008F001F" w:rsidR="008F00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F001F" w:rsidP="008F001F" w:rsidR="008F001F" w:rsidRPr="005D578C">
      <w:pPr>
        <w:jc w:val="center"/>
        <w:rPr>
          <w:rFonts w:cs="Times New Roman" w:eastAsia="Times New Roman"/>
          <w:szCs w:val="24"/>
        </w:rPr>
      </w:pPr>
    </w:p>
    <w:p w:rsidRDefault="008F001F" w:rsidP="008F001F" w:rsidR="008F001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8F001F" w:rsidP="008F001F" w:rsidR="008F001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015B92">
        <w:rPr>
          <w:rFonts w:cs="Times New Roman" w:eastAsia="Times New Roman"/>
          <w:szCs w:val="24"/>
        </w:rPr>
        <w:t>, v. r.</w:t>
      </w:r>
    </w:p>
    <w:p w:rsidRDefault="008F001F" w:rsidP="008F001F" w:rsidR="008F001F">
      <w:pPr>
        <w:jc w:val="left"/>
        <w:rPr>
          <w:rFonts w:cs="Times New Roman" w:eastAsia="Times New Roman"/>
          <w:szCs w:val="24"/>
        </w:rPr>
      </w:pPr>
    </w:p>
    <w:p w:rsidRDefault="008F001F" w:rsidP="008F001F" w:rsidR="008F001F" w:rsidRPr="005D578C">
      <w:pPr>
        <w:jc w:val="left"/>
        <w:rPr>
          <w:rFonts w:cs="Times New Roman" w:eastAsia="Times New Roman"/>
          <w:szCs w:val="24"/>
        </w:rPr>
      </w:pPr>
    </w:p>
    <w:p w:rsidRDefault="008F001F" w:rsidP="008F001F" w:rsidR="008F001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F001F" w:rsidP="008F001F" w:rsidR="008F001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F001F" w:rsidP="008F001F" w:rsidR="008F00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F001F" w:rsidP="008F001F" w:rsidR="008F001F">
      <w:pPr>
        <w:rPr>
          <w:rFonts w:cs="Times New Roman" w:eastAsia="Times New Roman"/>
          <w:szCs w:val="24"/>
        </w:rPr>
      </w:pPr>
    </w:p>
    <w:p w:rsidRDefault="008F001F" w:rsidP="008F001F" w:rsidR="008F001F" w:rsidRPr="005D578C">
      <w:pPr>
        <w:rPr>
          <w:rFonts w:cs="Times New Roman" w:eastAsia="Times New Roman"/>
          <w:szCs w:val="24"/>
        </w:rPr>
      </w:pPr>
    </w:p>
    <w:p w:rsidRDefault="008F001F" w:rsidP="008F001F" w:rsidR="008F001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F001F" w:rsidP="008F001F" w:rsidR="008F00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F001F" w:rsidP="008F001F" w:rsidR="008F00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HELLY d. o. o. Pula, Splitska 5, </w:t>
      </w:r>
    </w:p>
    <w:p w:rsidRDefault="00B506F4" w:rsidP="008F001F" w:rsidR="008F00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8F001F">
        <w:rPr>
          <w:rFonts w:cs="Times New Roman" w:eastAsia="Times New Roman"/>
          <w:szCs w:val="24"/>
        </w:rPr>
        <w:t xml:space="preserve"> za zastupanje dužnika – </w:t>
      </w:r>
      <w:r w:rsidR="007908C9">
        <w:rPr>
          <w:rFonts w:cs="Times New Roman" w:eastAsia="Times New Roman"/>
          <w:szCs w:val="24"/>
        </w:rPr>
        <w:t>Helena Poljak, Pula, Splitska 5,</w:t>
      </w:r>
    </w:p>
    <w:p w:rsidRDefault="008F001F" w:rsidP="008F001F" w:rsidR="008F001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F001F" w:rsidP="008F001F" w:rsidR="008F00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F001F" w:rsidP="008F001F" w:rsidR="008F001F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8F001F" w:rsidP="008F001F" w:rsidR="008F00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F001F" w:rsidP="008F001F" w:rsidR="008F00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F001F" w:rsidP="008F001F" w:rsidR="008F00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F001F" w:rsidP="008F001F" w:rsidR="008F001F"/>
    <w:p w:rsidRDefault="008F001F" w:rsidP="008F001F" w:rsidR="008F001F"/>
    <w:p w:rsidRDefault="008F001F" w:rsidP="008F001F" w:rsidR="008F001F"/>
    <w:p w:rsidRDefault="008F001F" w:rsidP="008F001F" w:rsidR="008F001F"/>
    <w:p w:rsidRDefault="008F001F" w:rsidP="008F001F" w:rsidR="008F001F"/>
    <w:p w:rsidRDefault="008F001F" w:rsidP="008F001F" w:rsidR="008F001F"/>
    <w:p w:rsidRDefault="008F001F" w:rsidP="008F001F" w:rsidR="008F001F"/>
    <w:p w:rsidRDefault="008F001F" w:rsidP="008F001F" w:rsidR="008F001F"/>
    <w:p w:rsidRDefault="007908C9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01F" w:rsidP="008F001F" w:rsidR="008F001F">
      <w:r>
        <w:separator/>
      </w:r>
    </w:p>
  </w:endnote>
  <w:endnote w:id="0" w:type="continuationSeparator">
    <w:p w:rsidRDefault="008F001F" w:rsidP="008F001F" w:rsidR="008F0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01F" w:rsidP="008F001F" w:rsidR="008F001F">
      <w:r>
        <w:separator/>
      </w:r>
    </w:p>
  </w:footnote>
  <w:footnote w:id="0" w:type="continuationSeparator">
    <w:p w:rsidRDefault="008F001F" w:rsidP="008F001F" w:rsidR="008F00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01F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908C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St-522/2015-5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01F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St-522/2015-5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9D8"/>
    <w:rsid w:val="00015B92"/>
    <w:rsid w:val="005879D8"/>
    <w:rsid w:val="0075528E"/>
    <w:rsid w:val="007908C9"/>
    <w:rsid w:val="0079403F"/>
    <w:rsid w:val="008F001F"/>
    <w:rsid w:val="00B5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001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001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F001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00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001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00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001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8C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908C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908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908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001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001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F001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00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001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00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001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8C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08C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08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08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St-522/2015</izvorni_sadrzaj>
    <derivirana_varijabla naziv="DomainObject.Predmet.OznakaBroj_1">St-522/2015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HELLY d. o. o. PULA</izvorni_sadrzaj>
    <derivirana_varijabla naziv="DomainObject.Predmet.ProtustrankaFormated_1">  HELLY d. o. o. PULA</derivirana_varijabla>
  </DomainObject.Predmet.ProtustrankaFormated>
  <DomainObject.Predmet.ProtustrankaFormatedOIB>
    <izvorni_sadrzaj>  HELLY d. o. o. PULA, OIB 45454895484</izvorni_sadrzaj>
    <derivirana_varijabla naziv="DomainObject.Predmet.ProtustrankaFormatedOIB_1">  HELLY d. o. o. PULA, OIB 45454895484</derivirana_varijabla>
  </DomainObject.Predmet.ProtustrankaFormatedOIB>
  <DomainObject.Predmet.ProtustrankaFormatedWithAdress>
    <izvorni_sadrzaj> HELLY d. o. o. PULA, Splitska 5, 52100 Pula</izvorni_sadrzaj>
    <derivirana_varijabla naziv="DomainObject.Predmet.ProtustrankaFormatedWithAdress_1"> HELLY d. o. o. PULA, Splitska 5, 52100 Pula</derivirana_varijabla>
  </DomainObject.Predmet.ProtustrankaFormatedWithAdress>
  <DomainObject.Predmet.ProtustrankaFormatedWithAdressOIB>
    <izvorni_sadrzaj> HELLY d. o. o. PULA, OIB 45454895484, Splitska 5, 52100 Pula</izvorni_sadrzaj>
    <derivirana_varijabla naziv="DomainObject.Predmet.ProtustrankaFormatedWithAdressOIB_1"> HELLY d. o. o. PULA, OIB 45454895484, Splitska 5, 52100 Pula</derivirana_varijabla>
  </DomainObject.Predmet.ProtustrankaFormatedWithAdressOIB>
  <DomainObject.Predmet.ProtustrankaWithAdress>
    <izvorni_sadrzaj>HELLY d. o. o. PULA Splitska 5, 52100 Pula</izvorni_sadrzaj>
    <derivirana_varijabla naziv="DomainObject.Predmet.ProtustrankaWithAdress_1">HELLY d. o. o. PULA Splitska 5, 52100 Pula</derivirana_varijabla>
  </DomainObject.Predmet.ProtustrankaWithAdress>
  <DomainObject.Predmet.ProtustrankaWithAdressOIB>
    <izvorni_sadrzaj>HELLY d. o. o. PULA, OIB 45454895484, Splitska 5, 52100 Pula</izvorni_sadrzaj>
    <derivirana_varijabla naziv="DomainObject.Predmet.ProtustrankaWithAdressOIB_1">HELLY d. o. o. PULA, OIB 45454895484, Splitska 5, 52100 Pula</derivirana_varijabla>
  </DomainObject.Predmet.ProtustrankaWithAdressOIB>
  <DomainObject.Predmet.ProtustrankaNazivFormated>
    <izvorni_sadrzaj>HELLY d. o. o. PULA</izvorni_sadrzaj>
    <derivirana_varijabla naziv="DomainObject.Predmet.ProtustrankaNazivFormated_1">HELLY d. o. o. PULA</derivirana_varijabla>
  </DomainObject.Predmet.ProtustrankaNazivFormated>
  <DomainObject.Predmet.ProtustrankaNazivFormatedOIB>
    <izvorni_sadrzaj>HELLY d. o. o. PULA, OIB 45454895484</izvorni_sadrzaj>
    <derivirana_varijabla naziv="DomainObject.Predmet.ProtustrankaNazivFormatedOIB_1">HELLY d. o. o. PULA, OIB 45454895484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26643.66</izvorni_sadrzaj>
    <derivirana_varijabla naziv="DomainObject.Predmet.TrenutnaVrijednost_1">26643.66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HELLY d. o. o. PULA</item>
    </izvorni_sadrzaj>
    <derivirana_varijabla naziv="DomainObject.Predmet.ProtuStrankaListFormated_1">
      <item>HELLY d. o. o. PULA</item>
    </derivirana_varijabla>
  </DomainObject.Predmet.ProtuStrankaListFormated>
  <DomainObject.Predmet.ProtuStrankaListFormatedOIB>
    <izvorni_sadrzaj>
      <item>HELLY d. o. o. PULA, OIB 45454895484</item>
    </izvorni_sadrzaj>
    <derivirana_varijabla naziv="DomainObject.Predmet.ProtuStrankaListFormatedOIB_1">
      <item>HELLY d. o. o. PULA, OIB 45454895484</item>
    </derivirana_varijabla>
  </DomainObject.Predmet.ProtuStrankaListFormatedOIB>
  <DomainObject.Predmet.ProtuStrankaListFormatedWithAdress>
    <izvorni_sadrzaj>
      <item>HELLY d. o. o. PULA, Splitska 5, 52100 Pula</item>
    </izvorni_sadrzaj>
    <derivirana_varijabla naziv="DomainObject.Predmet.ProtuStrankaListFormatedWithAdress_1">
      <item>HELLY d. o. o. PULA, Splitska 5, 52100 Pula</item>
    </derivirana_varijabla>
  </DomainObject.Predmet.ProtuStrankaListFormatedWithAdress>
  <DomainObject.Predmet.ProtuStrankaListFormatedWithAdressOIB>
    <izvorni_sadrzaj>
      <item>HELLY d. o. o. PULA, OIB 45454895484, Splitska 5, 52100 Pula</item>
    </izvorni_sadrzaj>
    <derivirana_varijabla naziv="DomainObject.Predmet.ProtuStrankaListFormatedWithAdressOIB_1">
      <item>HELLY d. o. o. PULA, OIB 45454895484, Splitska 5, 52100 Pula</item>
    </derivirana_varijabla>
  </DomainObject.Predmet.ProtuStrankaListFormatedWithAdressOIB>
  <DomainObject.Predmet.ProtuStrankaListNazivFormated>
    <izvorni_sadrzaj>
      <item>HELLY d. o. o. PULA</item>
    </izvorni_sadrzaj>
    <derivirana_varijabla naziv="DomainObject.Predmet.ProtuStrankaListNazivFormated_1">
      <item>HELLY d. o. o. PULA</item>
    </derivirana_varijabla>
  </DomainObject.Predmet.ProtuStrankaListNazivFormated>
  <DomainObject.Predmet.ProtuStrankaListNazivFormatedOIB>
    <izvorni_sadrzaj>
      <item>HELLY d. o. o. PULA, OIB 45454895484</item>
    </izvorni_sadrzaj>
    <derivirana_varijabla naziv="DomainObject.Predmet.ProtuStrankaListNazivFormatedOIB_1">
      <item>HELLY d. o. o. PULA, OIB 45454895484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HELLY d. o. o. PULA</izvorni_sadrzaj>
    <derivirana_varijabla naziv="DomainObject.Predmet.ProtustrankaIDrugi_1">HELLY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HELLY d. o. o. PULA, OIB 45454895484, Splitska 5, 52100 Pula</izvorni_sadrzaj>
    <derivirana_varijabla naziv="DomainObject.Predmet.ProtustrankaIDrugiAdressOIB_1">HELLY d. o. o. PULA, OIB 45454895484, Splitska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HELLY d. o. o. PULA</item>
    </izvorni_sadrzaj>
    <derivirana_varijabla naziv="DomainObject.Predmet.SudioniciListNaziv_1">
      <item>FINANCIJSKA AGENCIJA, RC RIJEKA, PODRUŽNICA PULA, PULA</item>
      <item>HELLY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HELLY d. o. o. PULA, OIB 45454895484, Splitska 5,52100 Pula</item>
    </izvorni_sadrzaj>
    <derivirana_varijabla naziv="DomainObject.Predmet.SudioniciListAdressOIB_1">
      <item>FINANCIJSKA AGENCIJA, RC RIJEKA, PODRUŽNICA PULA, PULA, OIB 85821130368, Ulica grada Vukovara 70,Zagreb</item>
      <item>HELLY d. o. o. PULA, OIB 45454895484, Splitska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45454895484</item>
    </izvorni_sadrzaj>
    <derivirana_varijabla naziv="DomainObject.Predmet.SudioniciListNazivOIB_1">
      <item>, OIB 85821130368</item>
      <item>, OIB 45454895484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3098</properties:Characters>
  <properties:Lines>85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2016-02-19T11:17:00Z</dcterms:created>
  <dc:creator>Mihaela Kaligari</dc:creator>
  <dc:description/>
  <cp:keywords/>
  <cp:lastModifiedBy>Mihaela Kaligari</cp:lastModifiedBy>
  <cp:lastPrinted>2016-02-23T06:51:00Z</cp:lastPrinted>
  <dcterms:modified xmlns:xsi="http://www.w3.org/2001/XMLSchema-instance" xsi:type="dcterms:W3CDTF">2016-02-23T07:27:00Z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