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7F4226">
        <w:tc>
          <w:tcPr>
            <w:tcW w:type="dxa" w:w="2985"/>
            <w:shd w:fill="auto" w:color="auto" w:val="clear"/>
          </w:tcPr>
          <w:p w:rsidRDefault="005E1D89" w:rsidP="0049749B" w:rsidR="00B92B8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F4226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7F422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F422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0e9346" w14:paraId="50e9346" w:rsidRDefault="00B92B86" w:rsidP="0049749B" w:rsidR="00B92B86" w:rsidRPr="007F4226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7F4226">
        <w:trPr>
          <w:jc w:val="right"/>
        </w:trPr>
        <w:tc>
          <w:tcPr>
            <w:tcW w:type="dxa" w:w="4320"/>
          </w:tcPr>
          <w:p w:rsidRDefault="002F61DE" w:rsidP="00D2196F" w:rsidR="00340399" w:rsidRPr="007F4226">
            <w:pPr>
              <w:pStyle w:val="VSVerzija"/>
              <w:jc w:val="right"/>
            </w:pPr>
            <w:r w:rsidRPr="007F4226">
              <w:t>Poslovni b</w:t>
            </w:r>
            <w:r w:rsidR="0092437B" w:rsidRPr="007F4226">
              <w:t xml:space="preserve">roj: </w:t>
            </w:r>
            <w:r w:rsidR="002322F7" w:rsidRPr="007F4226">
              <w:t>1</w:t>
            </w:r>
            <w:r w:rsidR="00514316" w:rsidRPr="007F4226">
              <w:t>0</w:t>
            </w:r>
            <w:r w:rsidRPr="007F4226">
              <w:t xml:space="preserve"> </w:t>
            </w:r>
            <w:r w:rsidR="004A29AB" w:rsidRPr="007F4226">
              <w:t>St</w:t>
            </w:r>
            <w:r w:rsidR="0092437B" w:rsidRPr="007F4226">
              <w:t>-</w:t>
            </w:r>
            <w:r w:rsidR="00D2196F">
              <w:t>449</w:t>
            </w:r>
            <w:r w:rsidR="00340399" w:rsidRPr="007F4226">
              <w:t>/</w:t>
            </w:r>
            <w:r w:rsidR="002322F7" w:rsidRPr="007F4226">
              <w:t>201</w:t>
            </w:r>
            <w:r w:rsidR="001139DB" w:rsidRPr="007F4226">
              <w:t>8</w:t>
            </w:r>
            <w:r w:rsidR="00340399" w:rsidRPr="007F4226">
              <w:t>-</w:t>
            </w:r>
            <w:r w:rsidR="00D2196F">
              <w:t>7</w:t>
            </w:r>
          </w:p>
        </w:tc>
      </w:tr>
    </w:tbl>
    <w:p w:rsidRDefault="00340399" w:rsidP="00340399" w:rsidR="00340399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114EB4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069E3" w:rsidP="00AF5E3C" w:rsidR="00AF5E3C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</w:t>
      </w:r>
      <w:r w:rsidR="00010F74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2196F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F5E3C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</w:t>
      </w: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7F4226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Obustavlja se skraćeni stečajni postupak nad dužnikom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7F4226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2.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 pokretanju prethodnog postupka odnosno o otvaranju stečajnog postupka nad dužnikom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, sud će donijeti posebno rješenje.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</w:t>
      </w:r>
    </w:p>
    <w:p w:rsidRDefault="005D0405" w:rsidP="00997402" w:rsidR="005D0405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Varaždin je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D2196F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1114" w:rsidRPr="007F4226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2018. podnijela zahtjev za pokretanje skraćenog stečajnog postupka nad dužnikom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pa kako su za to bile ispunjene pretpostavke iz čl. 428. Stečajnog zakona </w:t>
      </w:r>
      <w:r w:rsidR="00D2196F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(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Narodne novine' broj 71/15 i 104/17 – dalje u tekstu: SZ), sud je dana </w:t>
      </w:r>
      <w:r w:rsidR="00D2196F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30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. </w:t>
      </w:r>
      <w:r w:rsidR="000877DE"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studenoga</w:t>
      </w:r>
      <w:r w:rsidRPr="007F4226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2018. primjenom čl. 430. SZ-a,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010F74" w:rsidP="00997402" w:rsidR="00010F74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2660E8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toga je dana </w:t>
      </w:r>
      <w:r w:rsidR="00D2196F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7DE" w:rsidRPr="007F4226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2018. zaprimljen prijedlog vjerovnika RH Ministarstvo financija, Porezna uprava Područni ured Varaždin, zastupano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 Županijskom državnom odvjetništvu u Varaždinu, za otvaranje stečajnog postupka u kojem se navodi da vjerovnik ima tražbinu prema dužniku u iznosu od </w:t>
      </w:r>
      <w:r w:rsidR="00D2196F">
        <w:rPr>
          <w:rFonts w:eastAsia="Times New Roman" w:hAnsi="Times New Roman" w:ascii="Times New Roman"/>
          <w:sz w:val="24"/>
          <w:szCs w:val="24"/>
          <w:lang w:eastAsia="hr-HR"/>
        </w:rPr>
        <w:t>254.449,67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  <w:r w:rsidRPr="007F4226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S obzirom na navedeno, proizlazi da nisu ispunjene pretpostavke za istodobno otvaranje i zaključenje skraćenog stečajnog postupka, u smislu čl. 431. </w:t>
      </w:r>
      <w:r w:rsidR="00010F74" w:rsidRPr="007F4226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, pa je sud temeljem članka 433. SZ-a riješio kao u izreci.</w:t>
      </w:r>
    </w:p>
    <w:p w:rsidRDefault="00010F74" w:rsidP="00997402" w:rsidR="00010F7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43/a, OIB:24954429930</w:t>
      </w:r>
      <w:r w:rsidRPr="007F4226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7F422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D2196F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F4226" w:rsidRPr="007F422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7F4226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Denis Krnjak, v.r. </w:t>
      </w: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7F4226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997402" w:rsidP="00FA5A67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7F4226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>Uputa o pravnom lijeku:</w:t>
      </w:r>
    </w:p>
    <w:p w:rsidRDefault="00010F74" w:rsidP="00010F74" w:rsidR="00010F74" w:rsidRPr="007F422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7F422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Financijska agencija, Regionalni centar Zagreb, Podružnica Varaždin, </w:t>
      </w:r>
    </w:p>
    <w:p w:rsidRDefault="00FA5A67" w:rsidP="005D0405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A. </w:t>
      </w:r>
      <w:r w:rsidR="00997402" w:rsidRPr="007F4226">
        <w:rPr>
          <w:rFonts w:eastAsia="Times New Roman" w:hAnsi="Times New Roman" w:ascii="Times New Roman"/>
          <w:sz w:val="24"/>
          <w:szCs w:val="24"/>
          <w:lang w:eastAsia="hr-HR"/>
        </w:rPr>
        <w:t>Cesarca 2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RH Ministarstvo financija</w:t>
      </w:r>
      <w:r w:rsidR="005D0405" w:rsidRPr="007F422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Porezna uprava</w:t>
      </w:r>
      <w:r w:rsidR="005D0405" w:rsidRPr="007F422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Područni ured Varaždin, po 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ŽDO Varaždin, 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građansko-upravni odjel</w:t>
      </w:r>
    </w:p>
    <w:p w:rsidRDefault="00997402" w:rsidP="000877DE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D2196F" w:rsidRPr="00D2196F">
        <w:rPr>
          <w:rFonts w:eastAsia="Times New Roman" w:hAnsi="Times New Roman" w:ascii="Times New Roman"/>
          <w:sz w:val="24"/>
          <w:szCs w:val="24"/>
          <w:lang w:eastAsia="hr-HR"/>
        </w:rPr>
        <w:t>SAKY j.d.o.o., Ljubešćica, Zagrebačka 43/a</w:t>
      </w:r>
    </w:p>
    <w:p w:rsidRDefault="00997402" w:rsidP="005D0405" w:rsidR="00997402" w:rsidRPr="007F4226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FA5A67" w:rsidRPr="007F4226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7F422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7F42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114EB4" w:rsidP="00FA5A67" w:rsidR="00DF6C31" w:rsidRPr="007F422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F6EA9" w:rsidRPr="007F422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2473A7" w:rsidR="00DF6C31" w:rsidRPr="007F4226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CE7B24" w:rsidRPr="00CE7B24">
      <w:rPr>
        <w:rFonts w:hAnsi="Times New Roman" w:ascii="Times New Roman"/>
        <w:bCs/>
        <w:noProof/>
        <w:sz w:val="24"/>
        <w:szCs w:val="24"/>
      </w:rPr>
      <w:t>Poslovni broj: 10 St-449/2018-7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E7B2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7DE"/>
    <w:rsid w:val="00087C43"/>
    <w:rsid w:val="0009785E"/>
    <w:rsid w:val="000B7AC1"/>
    <w:rsid w:val="000D36A2"/>
    <w:rsid w:val="00100133"/>
    <w:rsid w:val="001139DB"/>
    <w:rsid w:val="00114EB4"/>
    <w:rsid w:val="00166DE1"/>
    <w:rsid w:val="00194888"/>
    <w:rsid w:val="001F6DF0"/>
    <w:rsid w:val="00211114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0405"/>
    <w:rsid w:val="005D2327"/>
    <w:rsid w:val="005E1D89"/>
    <w:rsid w:val="005F633B"/>
    <w:rsid w:val="00685195"/>
    <w:rsid w:val="006C559B"/>
    <w:rsid w:val="006F7BE7"/>
    <w:rsid w:val="00741600"/>
    <w:rsid w:val="00757A30"/>
    <w:rsid w:val="007802E2"/>
    <w:rsid w:val="0078483D"/>
    <w:rsid w:val="0078776D"/>
    <w:rsid w:val="007A409A"/>
    <w:rsid w:val="007B18F5"/>
    <w:rsid w:val="007F4226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E6770"/>
    <w:rsid w:val="00AF28D9"/>
    <w:rsid w:val="00AF5E3C"/>
    <w:rsid w:val="00B00B9A"/>
    <w:rsid w:val="00B43087"/>
    <w:rsid w:val="00B43741"/>
    <w:rsid w:val="00B81E18"/>
    <w:rsid w:val="00B92B86"/>
    <w:rsid w:val="00BA37EC"/>
    <w:rsid w:val="00BB5A6E"/>
    <w:rsid w:val="00BC5568"/>
    <w:rsid w:val="00C039CC"/>
    <w:rsid w:val="00C1546B"/>
    <w:rsid w:val="00C26FC9"/>
    <w:rsid w:val="00C42AD6"/>
    <w:rsid w:val="00C470B6"/>
    <w:rsid w:val="00C50709"/>
    <w:rsid w:val="00CB0DAC"/>
    <w:rsid w:val="00CE3864"/>
    <w:rsid w:val="00CE7B24"/>
    <w:rsid w:val="00D06C64"/>
    <w:rsid w:val="00D17896"/>
    <w:rsid w:val="00D2196F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7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B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B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B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B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7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B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B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B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B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SAKY jednostavno društvo s ograničenom odgovornošću za proizvodnju, usluge i trgovinu zastupanog po punomoćniku Kristijan Sakač</izvorni_sadrzaj>
    <derivirana_varijabla naziv="DomainObject.Predmet.ProtustrankaFormated_1">  SAKY jednostavno društvo s ograničenom odgovornošću za proizvodnju, usluge i trgovinu zastupanog po punomoćniku Kristijan Sakač</derivirana_varijabla>
  </DomainObject.Predmet.ProtustrankaFormated>
  <DomainObject.Predmet.ProtustrankaFormatedOIB>
    <izvorni_sadrzaj>  SAKY jednostavno društvo s ograničenom odgovornošću za proizvodnju, usluge i trgovinu, OIB 24954429930 zastupanog po punomoćniku Kristijan Sakač</izvorni_sadrzaj>
    <derivirana_varijabla naziv="DomainObject.Predmet.ProtustrankaFormatedOIB_1">  SAKY jednostavno društvo s ograničenom odgovornošću za proizvodnju, usluge i trgovinu, OIB 24954429930 zastupanog po punomoćniku Kristijan Sakač</derivirana_varijabla>
  </DomainObject.Predmet.ProtustrankaFormatedOIB>
  <DomainObject.Predmet.ProtustrankaFormatedWithAdress>
    <izvorni_sadrzaj> SAKY jednostavno društvo s ograničenom odgovornošću za proizvodnju, usluge i trgovinu, Zagrebačka 43/A, 42220 Ljubešćica zastupanog po punomoćniku Kristijan Sakač</izvorni_sadrzaj>
    <derivirana_varijabla naziv="DomainObject.Predmet.ProtustrankaFormatedWithAdress_1"> SAKY jednostavno društvo s ograničenom odgovornošću za proizvodnju, usluge i trgovinu, Zagrebačka 43/A, 42220 Ljubešćica zastupanog po punomoćniku Kristijan Sakač</derivirana_varijabla>
  </DomainObject.Predmet.ProtustrankaFormatedWithAdress>
  <DomainObject.Predmet.ProtustrankaFormatedWithAdressOIB>
    <izvorni_sadrzaj> SAKY jednostavno društvo s ograničenom odgovornošću za proizvodnju, usluge i trgovinu, OIB 24954429930, Zagrebačka 43/A, 42220 Ljubešćica zastupanog po punomoćniku Kristijan Sakač</izvorni_sadrzaj>
    <derivirana_varijabla naziv="DomainObject.Predmet.ProtustrankaFormatedWithAdressOIB_1"> SAKY jednostavno društvo s ograničenom odgovornošću za proizvodnju, usluge i trgovinu, OIB 24954429930, Zagrebačka 43/A, 42220 Ljubešćica zastupanog po punomoćniku Kristijan Sakač</derivirana_varijabla>
  </DomainObject.Predmet.ProtustrankaFormatedWithAdressOIB>
  <DomainObject.Predmet.ProtustrankaWithAdress>
    <izvorni_sadrzaj>SAKY jednostavno društvo s ograničenom odgovornošću za proizvodnju, usluge i trgovinu Zagrebačka 43/A, 42220 Ljubešćica</izvorni_sadrzaj>
    <derivirana_varijabla naziv="DomainObject.Predmet.ProtustrankaWithAdress_1">SAKY jednostavno društvo s ograničenom odgovornošću za proizvodnju, usluge i trgovinu Zagrebačka 43/A, 42220 Ljubešćica</derivirana_varijabla>
  </DomainObject.Predmet.ProtustrankaWithAdress>
  <DomainObject.Predmet.ProtustrankaWithAdressOIB>
    <izvorni_sadrzaj>SAKY jednostavno društvo s ograničenom odgovornošću za proizvodnju, usluge i trgovinu, OIB 24954429930, Zagrebačka 43/A, 42220 Ljubešćica</izvorni_sadrzaj>
    <derivirana_varijabla naziv="DomainObject.Predmet.ProtustrankaWithAdressOIB_1">SAKY jednostavno društvo s ograničenom odgovornošću za proizvodnju, usluge i trgovinu, OIB 24954429930, Zagrebačka 43/A, 42220 Ljubešćica</derivirana_varijabla>
  </DomainObject.Predmet.ProtustrankaWithAdressOIB>
  <DomainObject.Predmet.ProtustrankaNazivFormated>
    <izvorni_sadrzaj>SAKY jednostavno društvo s ograničenom odgovornošću za proizvodnju, usluge i trgovinu</izvorni_sadrzaj>
    <derivirana_varijabla naziv="DomainObject.Predmet.ProtustrankaNazivFormated_1">SAKY jednostavno društvo s ograničenom odgovornošću za proizvodnju, usluge i trgovinu</derivirana_varijabla>
  </DomainObject.Predmet.ProtustrankaNazivFormated>
  <DomainObject.Predmet.ProtustrankaNazivFormatedOIB>
    <izvorni_sadrzaj>SAKY jednostavno društvo s ograničenom odgovornošću za proizvodnju, usluge i trgovinu, OIB 24954429930</izvorni_sadrzaj>
    <derivirana_varijabla naziv="DomainObject.Predmet.ProtustrankaNazivFormatedOIB_1">SAKY jednostavno društvo s ograničenom odgovornošću za proizvodnju, usluge i trgovinu, OIB 24954429930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 Ministarstvo financija - Porezna uprava, Područni ured u Varaždinu zastupanog po punomoćniku RH Županijsko državno odvjetništvo u Varaždinu</izvorni_sadrzaj>
    <derivirana_varijabla naziv="DomainObject.Predmet.StrankaFormated_1">  Financijska agencija; RH  Ministarstvo financija - Porezna uprava, Područni ured u Varaždinu zastupanog po punomoćniku RH Županijsko državno odvjetništvo u Varaždinu</derivirana_varijabla>
  </DomainObject.Predmet.StrankaFormated>
  <DomainObject.Predmet.StrankaFormatedOIB>
    <izvorni_sadrzaj>  Financijska agencija, OIB 85821130368; RH  Ministarstvo financija - Porezna uprava, Područni ured u Varaždinu, OIB 18683136487 zastupanog po punomoćniku RH Županijsko državno odvjetništvo u Varaždinu</izvorni_sadrzaj>
    <derivirana_varijabla naziv="DomainObject.Predmet.StrankaFormatedOIB_1">  Financijska agencija, OIB 85821130368; RH  Ministarstvo financija - Porezna uprava, Područni ured u Varaždinu, OIB 18683136487 zastupanog po punomoćniku RH Županijsko državno odvjetništvo u Varaždinu</derivirana_varijabla>
  </DomainObject.Predmet.StrankaFormatedOIB>
  <DomainObject.Predmet.StrankaFormatedWithAdress>
    <izvorni_sadrzaj> Financijska agencija, A. Cesarca 2, 42000 Varaždin; RH  Ministarstvo financija - Porezna uprava, Područni ured u Varaždinu, Graberje 1, 42000 Varaždin zastupanog po punomoćniku RH Županijsko državno odvjetništvo u Varaždinu</izvorni_sadrzaj>
    <derivirana_varijabla naziv="DomainObject.Predmet.StrankaFormatedWithAdress_1"> Financijska agencija, A. Cesarca 2, 42000 Varaždin; RH  Ministarstvo financija - Porezna uprava,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Financijska agencija, OIB 85821130368, A. Cesarca 2, 42000 Varaždin; RH  Ministarstvo financija - Porezna uprava, Područni ured u Varaždinu, OIB 18683136487, Graberje 1, 42000 Varaždin zastupanog po punomoćniku RH Županijsko državno odvjetništvo u Varaždinu</izvorni_sadrzaj>
    <derivirana_varijabla naziv="DomainObject.Predmet.StrankaFormatedWithAdressOIB_1"> Financijska agencija, OIB 85821130368, A. Cesarca 2, 42000 Varaždin; RH  Ministarstvo financija - Porezna uprava,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Financijska agencija A. Cesarca 2,42000 Varaždin,RH  Ministarstvo financija - Porezna uprava, Područni ured u Varaždinu Graberje 1,42000 Varaždin</izvorni_sadrzaj>
    <derivirana_varijabla naziv="DomainObject.Predmet.StrankaWithAdress_1">Financijska agencija A. Cesarca 2,42000 Varaždin,RH  Ministarstvo financija - Porezna uprava, Područni ured u Varaždinu Graberje 1,42000 Varaždin</derivirana_varijabla>
  </DomainObject.Predmet.StrankaWithAdress>
  <DomainObject.Predmet.StrankaWithAdressOIB>
    <izvorni_sadrzaj>Financijska agencija, OIB 85821130368, A. Cesarca 2,42000 Varaždin,RH  Ministarstvo financija - Porezna uprava, Područni ured u Varaždinu, OIB 18683136487, Graberje 1,42000 Varaždin</izvorni_sadrzaj>
    <derivirana_varijabla naziv="DomainObject.Predmet.StrankaWithAdressOIB_1">Financijska agencija, OIB 85821130368, A. Cesarca 2,42000 Varaždin,RH  Ministarstvo financija - Porezna uprava, Područni ured u Varaždinu, OIB 18683136487, Graberje 1,42000 Varaždin</derivirana_varijabla>
  </DomainObject.Predmet.StrankaWithAdressOIB>
  <DomainObject.Predmet.StrankaNazivFormated>
    <izvorni_sadrzaj>Financijska agencija,RH  Ministarstvo financija - Porezna uprava, Područni ured u Varaždinu</izvorni_sadrzaj>
    <derivirana_varijabla naziv="DomainObject.Predmet.StrankaNazivFormated_1">Financijska agencija,RH  Ministarstvo financija - Porezna uprava, Područni ured u Varaždinu</derivirana_varijabla>
  </DomainObject.Predmet.StrankaNazivFormated>
  <DomainObject.Predmet.StrankaNazivFormatedOIB>
    <izvorni_sadrzaj>Financijska agencija, OIB 85821130368,RH  Ministarstvo financija - Porezna uprava, Područni ured u Varaždinu, OIB 18683136487</izvorni_sadrzaj>
    <derivirana_varijabla naziv="DomainObject.Predmet.StrankaNazivFormatedOIB_1">Financijska agencija, OIB 85821130368,RH  Ministarstvo financija - Porezna uprava,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521401.38</izvorni_sadrzaj>
    <derivirana_varijabla naziv="DomainObject.Predmet.TrenutnaVrijednost_1">521401.38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RH  Ministarstvo financija - Porezna uprava, Područni ured u Varaždinu zastupanog po punomoćniku RH Županijsko državno odvjetništvo u Varaždinu</item>
    </izvorni_sadrzaj>
    <derivirana_varijabla naziv="DomainObject.Predmet.StrankaListFormated_1">
      <item>Financijska agencija</item>
      <item>RH  Ministarstvo financija - Porezna uprava, Područni ured u Varaždinu zastupanog po punomoćniku RH Županijsko državno odvjetništvo u Varaždinu</item>
    </derivirana_varijabla>
  </DomainObject.Predmet.StrankaListFormated>
  <DomainObject.Predmet.StrankaListFormatedOIB>
    <izvorni_sadrzaj>
      <item>Financijska agencija, OIB 85821130368</item>
      <item>RH  Ministarstvo financija - Porezna uprava, Područni ured u Varaždinu, OIB 18683136487 zastupanog po punomoćniku RH Županijsko državno odvjetništvo u Varaždinu</item>
    </izvorni_sadrzaj>
    <derivirana_varijabla naziv="DomainObject.Predmet.StrankaListFormatedOIB_1">
      <item>Financijska agencija, OIB 85821130368</item>
      <item>RH  Ministarstvo financija - Porezna uprava,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Financijska agencija, A. Cesarca 2, 42000 Varaždin</item>
      <item>RH  Ministarstvo financija - Porezna uprava, Područni ured u Varaždinu, Graberje 1, 42000 Varaždin zastupanog po punomoćniku RH Županijsko državno odvjetništvo u Varaždinu</item>
    </izvorni_sadrzaj>
    <derivirana_varijabla naziv="DomainObject.Predmet.StrankaListFormatedWithAdress_1">
      <item>Financijska agencija, A. Cesarca 2, 42000 Varaždin</item>
      <item>RH  Ministarstvo financija - Porezna uprava,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Financijska agencija, OIB 85821130368, A. Cesarca 2, 42000 Varaždin</item>
      <item>RH  Ministarstvo financija - Porezna uprava,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Financijska agencija, OIB 85821130368, A. Cesarca 2, 42000 Varaždin</item>
      <item>RH  Ministarstvo financija - Porezna uprava,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Financijska agencija</item>
      <item>RH  Ministarstvo financija - Porezna uprava, Područni ured u Varaždinu</item>
    </izvorni_sadrzaj>
    <derivirana_varijabla naziv="DomainObject.Predmet.StrankaListNazivFormated_1">
      <item>Financijska agencija</item>
      <item>RH  Ministarstvo financija - Porezna uprava, Područni ured u Varaždinu</item>
    </derivirana_varijabla>
  </DomainObject.Predmet.StrankaListNazivFormated>
  <DomainObject.Predmet.StrankaListNazivFormatedOIB>
    <izvorni_sadrzaj>
      <item>Financijska agencija, OIB 85821130368</item>
      <item>RH  Ministarstvo financija - Porezna uprava, Područni ured u Varaždinu, OIB 18683136487</item>
    </izvorni_sadrzaj>
    <derivirana_varijabla naziv="DomainObject.Predmet.StrankaListNazivFormatedOIB_1">
      <item>Financijska agencija, OIB 85821130368</item>
      <item>RH  Ministarstvo financija - Porezna uprava, Područni ured u Varaždinu, OIB 18683136487</item>
    </derivirana_varijabla>
  </DomainObject.Predmet.StrankaListNazivFormatedOIB>
  <DomainObject.Predmet.ProtuStrankaListFormated>
    <izvorni_sadrzaj>
      <item>SAKY jednostavno društvo s ograničenom odgovornošću za proizvodnju, usluge i trgovinu zastupanog po punomoćniku Kristijan Sakač</item>
    </izvorni_sadrzaj>
    <derivirana_varijabla naziv="DomainObject.Predmet.ProtuStrankaListFormated_1">
      <item>SAKY jednostavno društvo s ograničenom odgovornošću za proizvodnju, usluge i trgovinu zastupanog po punomoćniku Kristijan Sakač</item>
    </derivirana_varijabla>
  </DomainObject.Predmet.ProtuStrankaListFormated>
  <DomainObject.Predmet.ProtuStrankaListFormatedOIB>
    <izvorni_sadrzaj>
      <item>SAKY jednostavno društvo s ograničenom odgovornošću za proizvodnju, usluge i trgovinu, OIB 24954429930 zastupanog po punomoćniku Kristijan Sakač</item>
    </izvorni_sadrzaj>
    <derivirana_varijabla naziv="DomainObject.Predmet.ProtuStrankaListFormatedOIB_1">
      <item>SAKY jednostavno društvo s ograničenom odgovornošću za proizvodnju, usluge i trgovinu, OIB 24954429930 zastupanog po punomoćniku Kristijan Sakač</item>
    </derivirana_varijabla>
  </DomainObject.Predmet.ProtuStrankaListFormatedOIB>
  <DomainObject.Predmet.ProtuStrankaListFormatedWithAdress>
    <izvorni_sadrzaj>
      <item>SAKY jednostavno društvo s ograničenom odgovornošću za proizvodnju, usluge i trgovinu, Zagrebačka 43/A, 42220 Ljubešćica zastupanog po punomoćniku Kristijan Sakač</item>
    </izvorni_sadrzaj>
    <derivirana_varijabla naziv="DomainObject.Predmet.ProtuStrankaListFormatedWithAdress_1">
      <item>SAKY jednostavno društvo s ograničenom odgovornošću za proizvodnju, usluge i trgovinu, Zagrebačka 43/A, 42220 Ljubešćica zastupanog po punomoćniku Kristijan Sakač</item>
    </derivirana_varijabla>
  </DomainObject.Predmet.ProtuStrankaListFormatedWithAdress>
  <DomainObject.Predmet.ProtuStrankaListFormatedWithAdressOIB>
    <izvorni_sadrzaj>
      <item>SAKY jednostavno društvo s ograničenom odgovornošću za proizvodnju, usluge i trgovinu, OIB 24954429930, Zagrebačka 43/A, 42220 Ljubešćica zastupanog po punomoćniku Kristijan Sakač</item>
    </izvorni_sadrzaj>
    <derivirana_varijabla naziv="DomainObject.Predmet.ProtuStrankaListFormatedWithAdressOIB_1">
      <item>SAKY jednostavno društvo s ograničenom odgovornošću za proizvodnju, usluge i trgovinu, OIB 24954429930, Zagrebačka 43/A, 42220 Ljubešćica zastupanog po punomoćniku Kristijan Sakač</item>
    </derivirana_varijabla>
  </DomainObject.Predmet.ProtuStrankaListFormatedWithAdressOIB>
  <DomainObject.Predmet.ProtuStrankaListNazivFormated>
    <izvorni_sadrzaj>
      <item>SAKY jednostavno društvo s ograničenom odgovornošću za proizvodnju, usluge i trgovinu</item>
    </izvorni_sadrzaj>
    <derivirana_varijabla naziv="DomainObject.Predmet.ProtuStrankaListNazivFormated_1">
      <item>SAKY jednostavno društvo s ograničenom odgovornošću za proizvodnju, usluge i trgovinu</item>
    </derivirana_varijabla>
  </DomainObject.Predmet.ProtuStrankaListNazivFormated>
  <DomainObject.Predmet.ProtuStrankaListNazivFormatedOIB>
    <izvorni_sadrzaj>
      <item>SAKY jednostavno društvo s ograničenom odgovornošću za proizvodnju, usluge i trgovinu, OIB 24954429930</item>
    </izvorni_sadrzaj>
    <derivirana_varijabla naziv="DomainObject.Predmet.ProtuStrankaListNazivFormatedOIB_1">
      <item>SAKY jednostavno društvo s ograničenom odgovornošću za proizvodnju, usluge i trgovinu, OIB 24954429930</item>
    </derivirana_varijabla>
  </DomainObject.Predmet.ProtuStrankaListNazivFormatedOIB>
  <DomainObject.Predmet.OstaliListFormated>
    <izvorni_sadrzaj>
      <item>Sudski registar</item>
      <item>Kristijan Sakač punomoćnik sudionika u postupku SAKY jednostavno društvo s ograničenom odgovornošću za proizvodnju, usluge i trgovinu</item>
      <item>RH Županijsko državno odvjetništvo u Varaždinu punomoćnik sudionika u postupku RH  Ministarstvo financija - Porezna uprava, Područni ured u Varaždinu</item>
    </izvorni_sadrzaj>
    <derivirana_varijabla naziv="DomainObject.Predmet.OstaliListFormated_1">
      <item>Sudski registar</item>
      <item>Kristijan Sakač punomoćnik sudionika u postupku SAKY jednostavno društvo s ograničenom odgovornošću za proizvodnju, usluge i trgovinu</item>
      <item>RH Županijsko državno odvjetništvo u Varaždinu punomoćnik sudionika u postupku RH  Ministarstvo financija - Porezna uprava, Područni ured u Varaždinu</item>
    </derivirana_varijabla>
  </DomainObject.Predmet.OstaliListFormated>
  <DomainObject.Predmet.OstaliListFormatedOIB>
    <izvorni_sadrzaj>
      <item>Sudski registar</item>
      <item>Kristijan Sakač, OIB 57977049782 punomoćnik sudionika u postupku SAKY jednostavno društvo s ograničenom odgovornošću za proizvodnju, usluge i trgovinu</item>
      <item>RH Županijsko državno odvjetništvo u Varaždinu punomoćnik sudionika u postupku RH  Ministarstvo financija - Porezna uprava, Područni ured u Varaždinu</item>
    </izvorni_sadrzaj>
    <derivirana_varijabla naziv="DomainObject.Predmet.OstaliListFormatedOIB_1">
      <item>Sudski registar</item>
      <item>Kristijan Sakač, OIB 57977049782 punomoćnik sudionika u postupku SAKY jednostavno društvo s ograničenom odgovornošću za proizvodnju, usluge i trgovinu</item>
      <item>RH Županijsko državno odvjetništvo u Varaždinu punomoćnik sudionika u postupku RH  Ministarstvo financija - Porezna uprava, Područni ured u Varaždinu</item>
    </derivirana_varijabla>
  </DomainObject.Predmet.OstaliListFormatedOIB>
  <DomainObject.Predmet.OstaliListFormatedWithAdress>
    <izvorni_sadrzaj>
      <item>Sudski registar</item>
      <item>Kristijan Sakač, Zagrebačka Ulica 43 A, 42220 Ljubešćica punomoćnik sudionika u postupku SAKY jednostavno društvo s ograničenom odgovornošću za proizvodnju, usluge i trgovinu</item>
      <item>RH Županijsko državno odvjetništvo u Varaždinu, B.Radića 2, 42000 Varaždin punomoćnik sudionika u postupku RH  Ministarstvo financija - Porezna uprava, Područni ured u Varaždinu</item>
    </izvorni_sadrzaj>
    <derivirana_varijabla naziv="DomainObject.Predmet.OstaliListFormatedWithAdress_1">
      <item>Sudski registar</item>
      <item>Kristijan Sakač, Zagrebačka Ulica 43 A, 42220 Ljubešćica punomoćnik sudionika u postupku SAKY jednostavno društvo s ograničenom odgovornošću za proizvodnju, usluge i trgovinu</item>
      <item>RH Županijsko državno odvjetništvo u Varaždinu, B.Radića 2, 42000 Varaždin punomoćnik sudionika u postupku RH  Ministarstvo financija - Porezna uprava, Područni ured u Varaždinu</item>
    </derivirana_varijabla>
  </DomainObject.Predmet.OstaliListFormatedWithAdress>
  <DomainObject.Predmet.OstaliListFormatedWithAdressOIB>
    <izvorni_sadrzaj>
      <item>Sudski registar</item>
      <item>Kristijan Sakač, OIB 57977049782, Zagrebačka Ulica 43 A, 42220 Ljubešćica punomoćnik sudionika u postupku SAKY jednostavno društvo s ograničenom odgovornošću za proizvodnju, usluge i trgovinu</item>
      <item>RH Županijsko državno odvjetništvo u Varaždinu, B.Radića 2, 42000 Varaždin punomoćnik sudionika u postupku RH  Ministarstvo financija - Porezna uprava, Područni ured u Varaždinu</item>
    </izvorni_sadrzaj>
    <derivirana_varijabla naziv="DomainObject.Predmet.OstaliListFormatedWithAdressOIB_1">
      <item>Sudski registar</item>
      <item>Kristijan Sakač, OIB 57977049782, Zagrebačka Ulica 43 A, 42220 Ljubešćica punomoćnik sudionika u postupku SAKY jednostavno društvo s ograničenom odgovornošću za proizvodnju, usluge i trgovinu</item>
      <item>RH Županijsko državno odvjetništvo u Varaždinu, B.Radića 2, 42000 Varaždin punomoćnik sudionika u postupku RH  Ministarstvo financija - Porezna uprava, Područni ured u Varaždinu</item>
    </derivirana_varijabla>
  </DomainObject.Predmet.OstaliListFormatedWithAdressOIB>
  <DomainObject.Predmet.OstaliListNazivFormated>
    <izvorni_sadrzaj>
      <item>Sudski registar</item>
      <item>Kristijan Sakač</item>
      <item>RH Županijsko državno odvjetništvo u Varaždinu</item>
    </izvorni_sadrzaj>
    <derivirana_varijabla naziv="DomainObject.Predmet.OstaliListNazivFormated_1">
      <item>Sudski registar</item>
      <item>Kristijan Sakač</item>
      <item>RH Županijsko državno odvjetništvo u Varaždinu</item>
    </derivirana_varijabla>
  </DomainObject.Predmet.OstaliListNazivFormated>
  <DomainObject.Predmet.OstaliListNazivFormatedOIB>
    <izvorni_sadrzaj>
      <item>Sudski registar</item>
      <item>Kristijan Sakač, OIB 57977049782</item>
      <item>RH Županijsko državno odvjetništvo u Varaždinu</item>
    </izvorni_sadrzaj>
    <derivirana_varijabla naziv="DomainObject.Predmet.OstaliListNazivFormatedOIB_1">
      <item>Sudski registar</item>
      <item>Kristijan Sakač, OIB 57977049782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SAKY jednostavno društvo s ograničenom odgovornošću za proizvodnju, usluge i trgovinu</izvorni_sadrzaj>
    <derivirana_varijabla naziv="DomainObject.Predmet.ProtustrankaIDrugi_1">SAKY jednostavno društvo s ograničenom odgovornošću za proizvodnju, usluge i trgovinu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SAKY jednostavno društvo s ograničenom odgovornošću za proizvodnju, usluge i trgovinu, OIB 24954429930, Zagrebačka 43/A, 42220 Ljubešćica</izvorni_sadrzaj>
    <derivirana_varijabla naziv="DomainObject.Predmet.ProtustrankaIDrugiAdressOIB_1">SAKY jednostavno društvo s ograničenom odgovornošću za proizvodnju, usluge i trgovinu, OIB 24954429930, Zagrebačka 43/A,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SAKY jednostavno društvo s ograničenom odgovornošću za proizvodnju, usluge i trgovinu</item>
      <item>Sudski registar</item>
      <item>Kristijan Sakač</item>
      <item>RH  Ministarstvo financija - Porezna uprava, Područni ured u Varaždinu</item>
      <item>RH Županijsko državno odvjetništvo u Varaždinu</item>
    </izvorni_sadrzaj>
    <derivirana_varijabla naziv="DomainObject.Predmet.SudioniciListNaziv_1">
      <item>Financijska agencija</item>
      <item>SAKY jednostavno društvo s ograničenom odgovornošću za proizvodnju, usluge i trgovinu</item>
      <item>Sudski registar</item>
      <item>Kristijan Sakač</item>
      <item>RH  Ministarstvo financija - Porezna uprava, Područni ured u Varaždinu</item>
      <item>RH 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SAKY jednostavno društvo s ograničenom odgovornošću za proizvodnju, usluge i trgovinu, OIB 24954429930, Zagrebačka 43/A,42220 Ljubešćica</item>
      <item>Sudski registar</item>
      <item>Kristijan Sakač, OIB 57977049782, Zagrebačka Ulica 43 A,42220 Ljubešćica</item>
      <item>RH  Ministarstvo financija - Porezna uprava, Područni ured u Varaždinu, OIB 18683136487, Graberje 1,42000 Varaždin</item>
      <item>RH Županijsko državno odvjetništvo u Varaždinu, B.Radića 2,42000 Varaždin</item>
    </izvorni_sadrzaj>
    <derivirana_varijabla naziv="DomainObject.Predmet.SudioniciListAdressOIB_1">
      <item>Financijska agencija, OIB 85821130368, A. Cesarca 2,42000 Varaždin</item>
      <item>SAKY jednostavno društvo s ograničenom odgovornošću za proizvodnju, usluge i trgovinu, OIB 24954429930, Zagrebačka 43/A,42220 Ljubešćica</item>
      <item>Sudski registar</item>
      <item>Kristijan Sakač, OIB 57977049782, Zagrebačka Ulica 43 A,42220 Ljubešćica</item>
      <item>RH  Ministarstvo financija - Porezna uprava, Područni ured u Varaždinu,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24954429930</item>
      <item>, OIB null</item>
      <item>, OIB 57977049782</item>
      <item>, OIB 18683136487</item>
      <item>, OIB null</item>
    </izvorni_sadrzaj>
    <derivirana_varijabla naziv="DomainObject.Predmet.SudioniciListNazivOIB_1">
      <item>, OIB 85821130368</item>
      <item>, OIB 24954429930</item>
      <item>, OIB null</item>
      <item>, OIB 57977049782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St-449/2018-3</izvorni_sadrzaj>
    <derivirana_varijabla naziv="DomainObject.PredzadnjaOdlukaIzPredmeta.Oznaka_1">St-449/2018-3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D8DEC-A0EC-4090-8E2A-3836900D3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2581</properties:Characters>
  <properties:Lines>91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2019-01-22T12:14:00Z</dcterms:created>
  <dc:creator>Mirjana Mlinarić</dc:creator>
  <cp:lastModifiedBy>Nevenka Vuković</cp:lastModifiedBy>
  <cp:lastPrinted>2019-01-22T12:20:00Z</cp:lastPrinted>
  <dcterms:modified xmlns:xsi="http://www.w3.org/2001/XMLSchema-instance" xsi:type="dcterms:W3CDTF">2019-01-22T12:20:00Z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(St-449-18-7 Rješenje - OBUSTAVA - skr. st. - čl. 433-prijedlog za otv.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