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18fb" w14:paraId="74c18fb"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B55EA3">
        <w:t>909</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B55EA3">
        <w:t>HB</w:t>
      </w:r>
      <w:proofErr w:type="spellEnd"/>
      <w:r w:rsidR="00B55EA3">
        <w:t>-</w:t>
      </w:r>
      <w:proofErr w:type="spellStart"/>
      <w:r w:rsidR="00B55EA3">
        <w:t>LZ</w:t>
      </w:r>
      <w:proofErr w:type="spellEnd"/>
      <w:r w:rsidR="00B55EA3">
        <w:t xml:space="preserve"> d.o.o., Zagreb, Hrvatskog Proljeća </w:t>
      </w:r>
      <w:proofErr w:type="spellStart"/>
      <w:r w:rsidR="00B55EA3">
        <w:t>30</w:t>
      </w:r>
      <w:proofErr w:type="spellEnd"/>
      <w:r w:rsidR="00B55EA3">
        <w:t xml:space="preserve">, </w:t>
      </w:r>
      <w:proofErr w:type="spellStart"/>
      <w:r w:rsidR="00B55EA3">
        <w:t>OIB</w:t>
      </w:r>
      <w:proofErr w:type="spellEnd"/>
      <w:r w:rsidR="00B55EA3">
        <w:t xml:space="preserve">: </w:t>
      </w:r>
      <w:proofErr w:type="spellStart"/>
      <w:r w:rsidR="00B55EA3">
        <w:t>07025556128</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DC62C1">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DC62C1" w:rsidP="007A64BB" w:rsidR="00DC62C1">
      <w:pPr>
        <w:jc w:val="right"/>
      </w:pPr>
      <w:r>
        <w:t xml:space="preserve">Za točnost </w:t>
      </w:r>
      <w:proofErr w:type="spellStart"/>
      <w:r>
        <w:t>otpravka</w:t>
      </w:r>
      <w:proofErr w:type="spellEnd"/>
      <w:r>
        <w:t>:</w:t>
      </w:r>
    </w:p>
    <w:p w:rsidRDefault="00DC62C1" w:rsidP="007A64BB" w:rsidR="00DC62C1">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8559B"/>
    <w:rsid w:val="00200CB5"/>
    <w:rsid w:val="00227825"/>
    <w:rsid w:val="002450E7"/>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41DC5"/>
    <w:rsid w:val="008902B9"/>
    <w:rsid w:val="00974AC0"/>
    <w:rsid w:val="009D1BE2"/>
    <w:rsid w:val="00A137C9"/>
    <w:rsid w:val="00AB465E"/>
    <w:rsid w:val="00B55EA3"/>
    <w:rsid w:val="00B56630"/>
    <w:rsid w:val="00B60270"/>
    <w:rsid w:val="00BF0A6A"/>
    <w:rsid w:val="00BF46DA"/>
    <w:rsid w:val="00D40972"/>
    <w:rsid w:val="00DC62C1"/>
    <w:rsid w:val="00EC1891"/>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C62C1"/>
    <w:rPr>
      <w:color w:val="808080"/>
      <w:bdr w:space="0" w:sz="0" w:color="auto" w:val="none"/>
      <w:shd w:fill="auto" w:color="auto" w:val="clear"/>
    </w:rPr>
  </w:style>
  <w:style w:customStyle="true" w:styleId="eSPISCCParagraphDefaultFont" w:type="character">
    <w:name w:val="eSPIS_CC_Paragraph Default Font"/>
    <w:basedOn w:val="Zadanifontodlomka"/>
    <w:rsid w:val="00DC62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2C1"/>
    <w:rPr>
      <w:bdr w:space="0" w:sz="0" w:color="auto" w:val="none"/>
      <w:shd w:fill="FFFFCC" w:color="auto" w:val="clear"/>
      <w:lang w:val="hr-HR"/>
    </w:rPr>
  </w:style>
  <w:style w:customStyle="true" w:styleId="PozadinaSvijetloCrvena" w:type="character">
    <w:name w:val="Pozadina_SvijetloCrvena"/>
    <w:basedOn w:val="eSPISCCParagraphDefaultFont"/>
    <w:rsid w:val="00DC62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2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C62C1"/>
    <w:rPr>
      <w:color w:val="808080"/>
      <w:bdr w:color="auto" w:space="0" w:sz="0" w:val="none"/>
      <w:shd w:color="auto" w:fill="auto" w:val="clear"/>
    </w:rPr>
  </w:style>
  <w:style w:customStyle="1" w:styleId="eSPISCCParagraphDefaultFont" w:type="character">
    <w:name w:val="eSPIS_CC_Paragraph Default Font"/>
    <w:basedOn w:val="Zadanifontodlomka"/>
    <w:rsid w:val="00DC62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62C1"/>
    <w:rPr>
      <w:bdr w:color="auto" w:space="0" w:sz="0" w:val="none"/>
      <w:shd w:color="auto" w:fill="FFFFCC" w:val="clear"/>
      <w:lang w:val="hr-HR"/>
    </w:rPr>
  </w:style>
  <w:style w:customStyle="1" w:styleId="PozadinaSvijetloCrvena" w:type="character">
    <w:name w:val="Pozadina_SvijetloCrvena"/>
    <w:basedOn w:val="eSPISCCParagraphDefaultFont"/>
    <w:rsid w:val="00DC62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62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1909</izvorni_sadrzaj>
    <derivirana_varijabla naziv="DomainObject.Predmet.Broj_1">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St-1909/2017</izvorni_sadrzaj>
    <derivirana_varijabla naziv="DomainObject.Predmet.OznakaBroj_1">St-1909/2017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HB-LZ d.o.o. zastupanog po punomoćniku Jadranka Logožar</izvorni_sadrzaj>
    <derivirana_varijabla naziv="DomainObject.Predmet.ProtustrankaFormated_1">  HB-LZ d.o.o. zastupanog po punomoćniku Jadranka Logožar</derivirana_varijabla>
  </DomainObject.Predmet.ProtustrankaFormated>
  <DomainObject.Predmet.ProtustrankaFormatedOIB>
    <izvorni_sadrzaj>  HB-LZ d.o.o., OIB 07025556128 zastupanog po punomoćniku Jadranka Logožar</izvorni_sadrzaj>
    <derivirana_varijabla naziv="DomainObject.Predmet.ProtustrankaFormatedOIB_1">  HB-LZ d.o.o., OIB 07025556128 zastupanog po punomoćniku Jadranka Logožar</derivirana_varijabla>
  </DomainObject.Predmet.ProtustrankaFormatedOIB>
  <DomainObject.Predmet.ProtustrankaFormatedWithAdress>
    <izvorni_sadrzaj> HB-LZ d.o.o., Hrvatskog Proljeća 30, 10000 Zagreb zastupanog po punomoćniku Jadranka Logožar</izvorni_sadrzaj>
    <derivirana_varijabla naziv="DomainObject.Predmet.ProtustrankaFormatedWithAdress_1"> HB-LZ d.o.o., Hrvatskog Proljeća 30, 10000 Zagreb zastupanog po punomoćniku Jadranka Logožar</derivirana_varijabla>
  </DomainObject.Predmet.ProtustrankaFormatedWithAdress>
  <DomainObject.Predmet.ProtustrankaFormatedWithAdressOIB>
    <izvorni_sadrzaj> HB-LZ d.o.o., OIB 07025556128, Hrvatskog Proljeća 30, 10000 Zagreb zastupanog po punomoćniku Jadranka Logožar</izvorni_sadrzaj>
    <derivirana_varijabla naziv="DomainObject.Predmet.ProtustrankaFormatedWithAdressOIB_1"> HB-LZ d.o.o., OIB 07025556128, Hrvatskog Proljeća 30, 10000 Zagreb zastupanog po punomoćniku Jadranka Logožar</derivirana_varijabla>
  </DomainObject.Predmet.ProtustrankaFormatedWithAdressOIB>
  <DomainObject.Predmet.ProtustrankaWithAdress>
    <izvorni_sadrzaj>HB-LZ d.o.o. Hrvatskog Proljeća 30, 10000 Zagreb</izvorni_sadrzaj>
    <derivirana_varijabla naziv="DomainObject.Predmet.ProtustrankaWithAdress_1">HB-LZ d.o.o. Hrvatskog Proljeća 30, 10000 Zagreb</derivirana_varijabla>
  </DomainObject.Predmet.ProtustrankaWithAdress>
  <DomainObject.Predmet.ProtustrankaWithAdressOIB>
    <izvorni_sadrzaj>HB-LZ d.o.o., OIB 07025556128, Hrvatskog Proljeća 30, 10000 Zagreb</izvorni_sadrzaj>
    <derivirana_varijabla naziv="DomainObject.Predmet.ProtustrankaWithAdressOIB_1">HB-LZ d.o.o., OIB 07025556128, Hrvatskog Proljeća 30, 10000 Zagreb</derivirana_varijabla>
  </DomainObject.Predmet.ProtustrankaWithAdressOIB>
  <DomainObject.Predmet.ProtustrankaNazivFormated>
    <izvorni_sadrzaj>HB-LZ d.o.o.</izvorni_sadrzaj>
    <derivirana_varijabla naziv="DomainObject.Predmet.ProtustrankaNazivFormated_1">HB-LZ d.o.o.</derivirana_varijabla>
  </DomainObject.Predmet.ProtustrankaNazivFormated>
  <DomainObject.Predmet.ProtustrankaNazivFormatedOIB>
    <izvorni_sadrzaj>HB-LZ d.o.o., OIB 07025556128</izvorni_sadrzaj>
    <derivirana_varijabla naziv="DomainObject.Predmet.ProtustrankaNazivFormatedOIB_1">HB-LZ d.o.o., OIB 07025556128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HB-LZ d.o.o. zastupanog po punomoćniku Jadranka Logožar</item>
    </izvorni_sadrzaj>
    <derivirana_varijabla naziv="DomainObject.Predmet.ProtuStrankaListFormated_1">
      <item>HB-LZ d.o.o. zastupanog po punomoćniku Jadranka Logožar</item>
    </derivirana_varijabla>
  </DomainObject.Predmet.ProtuStrankaListFormated>
  <DomainObject.Predmet.ProtuStrankaListFormatedOIB>
    <izvorni_sadrzaj>
      <item>HB-LZ d.o.o., OIB 07025556128 zastupanog po punomoćniku Jadranka Logožar</item>
    </izvorni_sadrzaj>
    <derivirana_varijabla naziv="DomainObject.Predmet.ProtuStrankaListFormatedOIB_1">
      <item>HB-LZ d.o.o., OIB 07025556128 zastupanog po punomoćniku Jadranka Logožar</item>
    </derivirana_varijabla>
  </DomainObject.Predmet.ProtuStrankaListFormatedOIB>
  <DomainObject.Predmet.ProtuStrankaListFormatedWithAdress>
    <izvorni_sadrzaj>
      <item>HB-LZ d.o.o., Hrvatskog Proljeća 30, 10000 Zagreb zastupanog po punomoćniku Jadranka Logožar</item>
    </izvorni_sadrzaj>
    <derivirana_varijabla naziv="DomainObject.Predmet.ProtuStrankaListFormatedWithAdress_1">
      <item>HB-LZ d.o.o., Hrvatskog Proljeća 30, 10000 Zagreb zastupanog po punomoćniku Jadranka Logožar</item>
    </derivirana_varijabla>
  </DomainObject.Predmet.ProtuStrankaListFormatedWithAdress>
  <DomainObject.Predmet.ProtuStrankaListFormatedWithAdressOIB>
    <izvorni_sadrzaj>
      <item>HB-LZ d.o.o., OIB 07025556128, Hrvatskog Proljeća 30, 10000 Zagreb zastupanog po punomoćniku Jadranka Logožar</item>
    </izvorni_sadrzaj>
    <derivirana_varijabla naziv="DomainObject.Predmet.ProtuStrankaListFormatedWithAdressOIB_1">
      <item>HB-LZ d.o.o., OIB 07025556128, Hrvatskog Proljeća 30, 10000 Zagreb zastupanog po punomoćniku Jadranka Logožar</item>
    </derivirana_varijabla>
  </DomainObject.Predmet.ProtuStrankaListFormatedWithAdressOIB>
  <DomainObject.Predmet.ProtuStrankaListNazivFormated>
    <izvorni_sadrzaj>
      <item>HB-LZ d.o.o.</item>
    </izvorni_sadrzaj>
    <derivirana_varijabla naziv="DomainObject.Predmet.ProtuStrankaListNazivFormated_1">
      <item>HB-LZ d.o.o.</item>
    </derivirana_varijabla>
  </DomainObject.Predmet.ProtuStrankaListNazivFormated>
  <DomainObject.Predmet.ProtuStrankaListNazivFormatedOIB>
    <izvorni_sadrzaj>
      <item>HB-LZ d.o.o., OIB 07025556128</item>
    </izvorni_sadrzaj>
    <derivirana_varijabla naziv="DomainObject.Predmet.ProtuStrankaListNazivFormatedOIB_1">
      <item>HB-LZ d.o.o., OIB 07025556128</item>
    </derivirana_varijabla>
  </DomainObject.Predmet.ProtuStrankaListNazivFormatedOIB>
  <DomainObject.Predmet.OstaliListFormated>
    <izvorni_sadrzaj>
      <item>Jadranka Logožar punomoćnik sudionika u postupku HB-LZ d.o.o.</item>
    </izvorni_sadrzaj>
    <derivirana_varijabla naziv="DomainObject.Predmet.OstaliListFormated_1">
      <item>Jadranka Logožar punomoćnik sudionika u postupku HB-LZ d.o.o.</item>
    </derivirana_varijabla>
  </DomainObject.Predmet.OstaliListFormated>
  <DomainObject.Predmet.OstaliListFormatedOIB>
    <izvorni_sadrzaj>
      <item>Jadranka Logožar, OIB 17104043459 punomoćnik sudionika u postupku HB-LZ d.o.o.</item>
    </izvorni_sadrzaj>
    <derivirana_varijabla naziv="DomainObject.Predmet.OstaliListFormatedOIB_1">
      <item>Jadranka Logožar, OIB 17104043459 punomoćnik sudionika u postupku HB-LZ d.o.o.</item>
    </derivirana_varijabla>
  </DomainObject.Predmet.OstaliListFormatedOIB>
  <DomainObject.Predmet.OstaliListFormatedWithAdress>
    <izvorni_sadrzaj>
      <item>Jadranka Logožar, Deanovečka 1, 10000 Zagreb punomoćnik sudionika u postupku HB-LZ d.o.o.</item>
    </izvorni_sadrzaj>
    <derivirana_varijabla naziv="DomainObject.Predmet.OstaliListFormatedWithAdress_1">
      <item>Jadranka Logožar, Deanovečka 1, 10000 Zagreb punomoćnik sudionika u postupku HB-LZ d.o.o.</item>
    </derivirana_varijabla>
  </DomainObject.Predmet.OstaliListFormatedWithAdress>
  <DomainObject.Predmet.OstaliListFormatedWithAdressOIB>
    <izvorni_sadrzaj>
      <item>Jadranka Logožar, OIB 17104043459, Deanovečka 1, 10000 Zagreb punomoćnik sudionika u postupku HB-LZ d.o.o.</item>
    </izvorni_sadrzaj>
    <derivirana_varijabla naziv="DomainObject.Predmet.OstaliListFormatedWithAdressOIB_1">
      <item>Jadranka Logožar, OIB 17104043459, Deanovečka 1, 10000 Zagreb punomoćnik sudionika u postupku HB-LZ d.o.o.</item>
    </derivirana_varijabla>
  </DomainObject.Predmet.OstaliListFormatedWithAdressOIB>
  <DomainObject.Predmet.OstaliListNazivFormated>
    <izvorni_sadrzaj>
      <item>Jadranka Logožar</item>
    </izvorni_sadrzaj>
    <derivirana_varijabla naziv="DomainObject.Predmet.OstaliListNazivFormated_1">
      <item>Jadranka Logožar</item>
    </derivirana_varijabla>
  </DomainObject.Predmet.OstaliListNazivFormated>
  <DomainObject.Predmet.OstaliListNazivFormatedOIB>
    <izvorni_sadrzaj>
      <item>Jadranka Logožar, OIB 17104043459</item>
    </izvorni_sadrzaj>
    <derivirana_varijabla naziv="DomainObject.Predmet.OstaliListNazivFormatedOIB_1">
      <item>Jadranka Logožar, OIB 17104043459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HB-LZ d.o.o.</izvorni_sadrzaj>
    <derivirana_varijabla naziv="DomainObject.Predmet.ProtustrankaIDrugi_1">HB-LZ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HB-LZ d.o.o., OIB 07025556128, Hrvatskog Proljeća 30, 10000 Zagreb</izvorni_sadrzaj>
    <derivirana_varijabla naziv="DomainObject.Predmet.ProtustrankaIDrugiAdressOIB_1">HB-LZ d.o.o., OIB 07025556128, Hrvatskog Proljeća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HB-LZ d.o.o.</item>
      <item>Jadranka Logožar</item>
    </izvorni_sadrzaj>
    <derivirana_varijabla naziv="DomainObject.Predmet.SudioniciListNaziv_1">
      <item>FINA Regionalni centar Zagreb</item>
      <item>HB-LZ d.o.o.</item>
      <item>Jadranka Logožar</item>
    </derivirana_varijabla>
  </DomainObject.Predmet.SudioniciListNaziv>
  <DomainObject.Predmet.SudioniciListAdressOIB>
    <izvorni_sadrzaj>
      <item>FINA Regionalni centar Zagreb, OIB 85821130368, Trg svibanjskih žrtava 1995.1,10000 Zagreb</item>
      <item>HB-LZ d.o.o., OIB 07025556128, Hrvatskog Proljeća 30,10000 Zagreb</item>
      <item>Jadranka Logožar, OIB 17104043459, Deanovečka 1,10000 Zagreb</item>
    </izvorni_sadrzaj>
    <derivirana_varijabla naziv="DomainObject.Predmet.SudioniciListAdressOIB_1">
      <item>FINA Regionalni centar Zagreb, OIB 85821130368, Trg svibanjskih žrtava 1995.1,10000 Zagreb</item>
      <item>HB-LZ d.o.o., OIB 07025556128, Hrvatskog Proljeća 30,10000 Zagreb</item>
      <item>Jadranka Logožar, OIB 17104043459, Deanovečka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07025556128</item>
      <item>, OIB 17104043459</item>
    </izvorni_sadrzaj>
    <derivirana_varijabla naziv="DomainObject.Predmet.SudioniciListNazivOIB_1">
      <item>, OIB 85821130368</item>
      <item>, OIB 07025556128</item>
      <item>, OIB 17104043459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2037</properties:Characters>
  <properties:Lines>52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2017-10-26T07:37:00Z</dcterms:created>
  <dc:creator>Maja Malec</dc:creator>
  <cp:lastModifiedBy>Maja Malec</cp:lastModifiedBy>
  <cp:lastPrinted>2017-10-26T07:39:00Z</cp:lastPrinted>
  <dcterms:modified xmlns:xsi="http://www.w3.org/2001/XMLSchema-instance" xsi:type="dcterms:W3CDTF">2017-10-26T07:39:00Z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