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3ca3" w14:paraId="d093ca3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AIZ, d.o.o., Zagreb, Kačićeva 9 II MBS: 080041773 OIB: 19177014906, dana 08.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384681" w:rsidR="00384681">
      <w:pPr>
        <w:pStyle w:val="Odlomakpopisa"/>
        <w:numPr>
          <w:ilvl w:val="0"/>
          <w:numId w:val="1"/>
        </w:numPr>
        <w:overflowPunct w:val="false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B96A0C" w:rsidRPr="00B96A0C">
        <w:rPr>
          <w:noProof w:val="false"/>
        </w:rPr>
        <w:t xml:space="preserve">AIZ, d.o.o., Zagreb, Kačićeva 9/II, MBS: </w:t>
      </w:r>
      <w:r w:rsidR="00B96A0C" w:rsidRPr="00B96A0C">
        <w:t>080041773, OIB: 19177014906</w:t>
      </w:r>
      <w:r w:rsidR="00B96A0C">
        <w:t>.</w:t>
      </w:r>
    </w:p>
    <w:p w:rsidRDefault="00B96A0C" w:rsidP="00B96A0C" w:rsidR="00B96A0C">
      <w:pPr>
        <w:overflowPunct w:val="false"/>
        <w:rPr>
          <w:noProof w:val="false"/>
        </w:rPr>
      </w:pPr>
    </w:p>
    <w:p w:rsidRDefault="00B96A0C" w:rsidP="00B96A0C" w:rsidR="00B96A0C">
      <w:pPr>
        <w:pStyle w:val="Odlomakpopisa"/>
        <w:numPr>
          <w:ilvl w:val="0"/>
          <w:numId w:val="1"/>
        </w:numPr>
        <w:overflowPunct w:val="false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ZVONIMIR BODROŽIĆ, Zagreb, Jurišićeva 30, OIB: 85272390668.</w:t>
      </w:r>
    </w:p>
    <w:p w:rsidRDefault="00B96A0C" w:rsidP="00B96A0C" w:rsidR="00B96A0C">
      <w:pPr>
        <w:pStyle w:val="Odlomakpopisa"/>
        <w:rPr>
          <w:noProof w:val="false"/>
        </w:rPr>
      </w:pPr>
    </w:p>
    <w:p w:rsidRDefault="00B96A0C" w:rsidP="00B96A0C" w:rsidR="00B96A0C">
      <w:pPr>
        <w:pStyle w:val="Odlomakpopisa"/>
        <w:numPr>
          <w:ilvl w:val="0"/>
          <w:numId w:val="1"/>
        </w:numPr>
        <w:overflowPunct w:val="false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Pr="00B96A0C">
        <w:rPr>
          <w:noProof w:val="false"/>
        </w:rPr>
        <w:t xml:space="preserve">AIZ, d.o.o., Zagreb, Kačićeva 9/II, MBS: </w:t>
      </w:r>
      <w:r w:rsidRPr="00B96A0C">
        <w:t>080041773, OIB: 19177014906</w:t>
      </w:r>
      <w:r>
        <w:t>.</w:t>
      </w:r>
    </w:p>
    <w:p w:rsidRDefault="00B96A0C" w:rsidP="00B96A0C" w:rsidR="00B96A0C">
      <w:pPr>
        <w:overflowPunct w:val="false"/>
        <w:rPr>
          <w:noProof w:val="false"/>
        </w:rPr>
      </w:pPr>
    </w:p>
    <w:p w:rsidRDefault="00B96A0C" w:rsidP="00B96A0C" w:rsidR="00B96A0C">
      <w:pPr>
        <w:pStyle w:val="Odlomakpopisa"/>
        <w:numPr>
          <w:ilvl w:val="0"/>
          <w:numId w:val="1"/>
        </w:numPr>
        <w:overflowPunct w:val="false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B96A0C" w:rsidR="00B96A0C">
      <w:pPr>
        <w:pStyle w:val="Odlomakpopisa"/>
        <w:rPr>
          <w:noProof w:val="false"/>
        </w:rPr>
      </w:pPr>
    </w:p>
    <w:p w:rsidRDefault="00B96A0C" w:rsidP="00B96A0C" w:rsidR="00B96A0C">
      <w:pPr>
        <w:pStyle w:val="Odlomakpopisa"/>
        <w:numPr>
          <w:ilvl w:val="0"/>
          <w:numId w:val="1"/>
        </w:numPr>
        <w:overflowPunct w:val="false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B96A0C" w:rsidR="00B96A0C">
      <w:pPr>
        <w:pStyle w:val="Odlomakpopisa"/>
        <w:rPr>
          <w:noProof w:val="false"/>
        </w:rPr>
      </w:pPr>
    </w:p>
    <w:p w:rsidRDefault="00B96A0C" w:rsidP="00B96A0C" w:rsidR="00B96A0C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B96A0C" w:rsidP="00B96A0C" w:rsidR="00B96A0C">
      <w:pPr>
        <w:overflowPunct w:val="false"/>
        <w:rPr>
          <w:noProof w:val="false"/>
        </w:rPr>
      </w:pPr>
    </w:p>
    <w:p w:rsidRDefault="00B96A0C" w:rsidP="00B96A0C" w:rsidR="00B96A0C">
      <w:pPr>
        <w:overflowPunct w:val="false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Pr="00B96A0C">
        <w:rPr>
          <w:noProof w:val="false"/>
        </w:rPr>
        <w:t xml:space="preserve">AIZ, d.o.o., Zagreb, Kačićeva 9/II, MBS: </w:t>
      </w:r>
      <w:r w:rsidRPr="00B96A0C">
        <w:t>080041773, OIB: 19177014906</w:t>
      </w:r>
      <w:r>
        <w:t xml:space="preserve">, a temeljem čl. 444. st. 2. </w:t>
      </w:r>
      <w:r>
        <w:rPr>
          <w:bCs/>
        </w:rPr>
        <w:t>Stečajnog zakona (Narodne novine 71/15, 104/17; dalje: SZ), u kojem navodi da stečajni dužnik u Očevidniku redoslijeda osnove za plaćanje ima evidentirane neizvršene osnove za plaćanje u neprekinutom razdoblju od 120 dana, te da ima zaposlenog 1 radnika.</w:t>
      </w:r>
    </w:p>
    <w:p w:rsidRDefault="00B96A0C" w:rsidP="00B96A0C" w:rsidR="00B96A0C">
      <w:pPr>
        <w:overflowPunct w:val="false"/>
        <w:rPr>
          <w:bCs/>
        </w:rPr>
      </w:pPr>
      <w:r>
        <w:rPr>
          <w:bCs/>
        </w:rPr>
        <w:tab/>
        <w:t xml:space="preserve">Na temelju prijedloga je rješenjem od 07. </w:t>
      </w:r>
      <w:r w:rsidR="00CA7366">
        <w:rPr>
          <w:bCs/>
        </w:rPr>
        <w:t>travnja</w:t>
      </w:r>
      <w:r>
        <w:rPr>
          <w:bCs/>
        </w:rPr>
        <w:t xml:space="preserve"> 2016.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B96A0C" w:rsidR="00B96A0C">
      <w:pPr>
        <w:overflowPunct w:val="false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CA7366" w:rsidP="00B96A0C" w:rsidR="00CA7366">
      <w:pPr>
        <w:overflowPunct w:val="false"/>
        <w:rPr>
          <w:bCs/>
        </w:rPr>
      </w:pPr>
      <w:r>
        <w:rPr>
          <w:bCs/>
        </w:rPr>
        <w:tab/>
        <w:t>Rješenjem od 10. ožujka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B96A0C" w:rsidR="00CA7366">
      <w:pPr>
        <w:overflowPunct w:val="false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CA7366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CA7366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CA7366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08.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610691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610691" w:rsidP="00410890" w:rsidR="00610691">
      <w:pPr>
        <w:ind w:left="4962"/>
        <w:jc w:val="center"/>
      </w:pPr>
      <w:r>
        <w:t>Za točnost otpravka – ovlašteni službenik</w:t>
      </w:r>
    </w:p>
    <w:p w:rsidRDefault="00610691" w:rsidP="00410890" w:rsidR="00610691">
      <w:pPr>
        <w:ind w:left="4962"/>
        <w:jc w:val="center"/>
      </w:pPr>
      <w:r>
        <w:t>Valentina Kučiš</w:t>
      </w:r>
    </w:p>
    <w:p w:rsidRDefault="00610691" w:rsidR="00610691"/>
    <w:p w:rsidRDefault="00610691" w:rsidP="00610691" w:rsidR="00610691">
      <w:pPr>
        <w:jc w:val="both"/>
      </w:pPr>
    </w:p>
    <w:sectPr w:rsidR="006106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St-2282/2016-24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384681"/>
    <w:rsid w:val="00610691"/>
    <w:rsid w:val="00613B07"/>
    <w:rsid w:val="00760DFC"/>
    <w:rsid w:val="00B96A0C"/>
    <w:rsid w:val="00BF72CA"/>
    <w:rsid w:val="00CA7366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69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69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2282</izvorni_sadrzaj>
    <derivirana_varijabla naziv="DomainObject.Predmet.Broj_1">2282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St-2282/2016</izvorni_sadrzaj>
    <derivirana_varijabla naziv="DomainObject.Predmet.OznakaBroj_1">St-2282/2016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AIZ, d.o.o., zastupanog po punomoćniku Mijo Sabolić; Đuro Novotni; Željko Županić</izvorni_sadrzaj>
    <derivirana_varijabla naziv="DomainObject.Predmet.ProtustrankaFormated_1">  AIZ, d.o.o., zastupanog po punomoćniku Mijo Sabolić; Đuro Novotni; Željko Županić</derivirana_varijabla>
  </DomainObject.Predmet.ProtustrankaFormated>
  <DomainObject.Predmet.ProtustrankaFormatedOIB>
    <izvorni_sadrzaj>  AIZ, d.o.o.,, OIB 19177014906 zastupanog po punomoćniku Mijo Sabolić; Đuro Novotni; Željko Županić</izvorni_sadrzaj>
    <derivirana_varijabla naziv="DomainObject.Predmet.ProtustrankaFormatedOIB_1">  AIZ, d.o.o.,, OIB 19177014906 zastupanog po punomoćniku Mijo Sabolić; Đuro Novotni; Željko Županić</derivirana_varijabla>
  </DomainObject.Predmet.ProtustrankaFormatedOIB>
  <DomainObject.Predmet.ProtustrankaFormatedWithAdress>
    <izvorni_sadrzaj> AIZ, d.o.o.,, Kačićeva 9/II, 10000 Zagreb zastupanog po punomoćniku Mijo Sabolić; Đuro Novotni; Željko Županić</izvorni_sadrzaj>
    <derivirana_varijabla naziv="DomainObject.Predmet.ProtustrankaFormatedWithAdress_1"> AIZ, d.o.o.,, Kačićeva 9/II, 10000 Zagreb zastupanog po punomoćniku Mijo Sabolić; Đuro Novotni; Željko Županić</derivirana_varijabla>
  </DomainObject.Predmet.ProtustrankaFormatedWithAdress>
  <DomainObject.Predmet.ProtustrankaFormatedWithAdressOIB>
    <izvorni_sadrzaj> AIZ, d.o.o.,, OIB 19177014906, Kačićeva 9/II, 10000 Zagreb zastupanog po punomoćniku Mijo Sabolić; Đuro Novotni; Željko Županić</izvorni_sadrzaj>
    <derivirana_varijabla naziv="DomainObject.Predmet.ProtustrankaFormatedWithAdressOIB_1"> AIZ, d.o.o.,, OIB 19177014906, Kačićeva 9/II, 10000 Zagreb zastupanog po punomoćniku Mijo Sabolić; Đuro Novotni; Željko Županić</derivirana_varijabla>
  </DomainObject.Predmet.ProtustrankaFormatedWithAdressOIB>
  <DomainObject.Predmet.ProtustrankaWithAdress>
    <izvorni_sadrzaj>AIZ, d.o.o., Kačićeva 9/II, 10000 Zagreb</izvorni_sadrzaj>
    <derivirana_varijabla naziv="DomainObject.Predmet.ProtustrankaWithAdress_1">AIZ, d.o.o., Kačićeva 9/II, 10000 Zagreb</derivirana_varijabla>
  </DomainObject.Predmet.ProtustrankaWithAdress>
  <DomainObject.Predmet.ProtustrankaWithAdressOIB>
    <izvorni_sadrzaj>AIZ, d.o.o.,, OIB 19177014906, Kačićeva 9/II, 10000 Zagreb</izvorni_sadrzaj>
    <derivirana_varijabla naziv="DomainObject.Predmet.ProtustrankaWithAdressOIB_1">AIZ, d.o.o.,, OIB 19177014906, Kačićeva 9/II, 10000 Zagreb</derivirana_varijabla>
  </DomainObject.Predmet.ProtustrankaWithAdressOIB>
  <DomainObject.Predmet.ProtustrankaNazivFormated>
    <izvorni_sadrzaj>AIZ, d.o.o.,</izvorni_sadrzaj>
    <derivirana_varijabla naziv="DomainObject.Predmet.ProtustrankaNazivFormated_1">AIZ, d.o.o.,</derivirana_varijabla>
  </DomainObject.Predmet.ProtustrankaNazivFormated>
  <DomainObject.Predmet.ProtustrankaNazivFormatedOIB>
    <izvorni_sadrzaj>AIZ, d.o.o.,, OIB 19177014906</izvorni_sadrzaj>
    <derivirana_varijabla naziv="DomainObject.Predmet.ProtustrankaNazivFormatedOIB_1">AIZ, d.o.o.,, OIB 19177014906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AIZ, d.o.o., zastupanog po punomoćniku Mijo Sabolić; Đuro Novotni; Željko Županić</item>
    </izvorni_sadrzaj>
    <derivirana_varijabla naziv="DomainObject.Predmet.ProtuStrankaListFormated_1">
      <item>AIZ, d.o.o., zastupanog po punomoćniku Mijo Sabolić; Đuro Novotni; Željko Županić</item>
    </derivirana_varijabla>
  </DomainObject.Predmet.ProtuStrankaListFormated>
  <DomainObject.Predmet.ProtuStrankaListFormatedOIB>
    <izvorni_sadrzaj>
      <item>AIZ, d.o.o.,, OIB 19177014906 zastupanog po punomoćniku Mijo Sabolić; Đuro Novotni; Željko Županić</item>
    </izvorni_sadrzaj>
    <derivirana_varijabla naziv="DomainObject.Predmet.ProtuStrankaListFormatedOIB_1">
      <item>AIZ, d.o.o.,, OIB 19177014906 zastupanog po punomoćniku Mijo Sabolić; Đuro Novotni; Željko Županić</item>
    </derivirana_varijabla>
  </DomainObject.Predmet.ProtuStrankaListFormatedOIB>
  <DomainObject.Predmet.ProtuStrankaListFormatedWithAdress>
    <izvorni_sadrzaj>
      <item>AIZ, d.o.o.,, Kačićeva 9/II, 10000 Zagreb zastupanog po punomoćniku Mijo Sabolić; Đuro Novotni; Željko Županić</item>
    </izvorni_sadrzaj>
    <derivirana_varijabla naziv="DomainObject.Predmet.ProtuStrankaListFormatedWithAdress_1">
      <item>AIZ, d.o.o.,, Kačićeva 9/II, 10000 Zagreb zastupanog po punomoćniku Mijo Sabolić; Đuro Novotni; Željko Županić</item>
    </derivirana_varijabla>
  </DomainObject.Predmet.ProtuStrankaListFormatedWithAdress>
  <DomainObject.Predmet.ProtuStrankaListFormatedWithAdressOIB>
    <izvorni_sadrzaj>
      <item>AIZ, d.o.o.,, OIB 19177014906, Kačićeva 9/II, 10000 Zagreb zastupanog po punomoćniku Mijo Sabolić; Đuro Novotni; Željko Županić</item>
    </izvorni_sadrzaj>
    <derivirana_varijabla naziv="DomainObject.Predmet.ProtuStrankaListFormatedWithAdressOIB_1">
      <item>AIZ, d.o.o.,, OIB 19177014906, Kačićeva 9/II, 10000 Zagreb zastupanog po punomoćniku Mijo Sabolić; Đuro Novotni; Željko Županić</item>
    </derivirana_varijabla>
  </DomainObject.Predmet.ProtuStrankaListFormatedWithAdressOIB>
  <DomainObject.Predmet.ProtuStrankaListNazivFormated>
    <izvorni_sadrzaj>
      <item>AIZ, d.o.o.,</item>
    </izvorni_sadrzaj>
    <derivirana_varijabla naziv="DomainObject.Predmet.ProtuStrankaListNazivFormated_1">
      <item>AIZ, d.o.o.,</item>
    </derivirana_varijabla>
  </DomainObject.Predmet.ProtuStrankaListNazivFormated>
  <DomainObject.Predmet.ProtuStrankaListNazivFormatedOIB>
    <izvorni_sadrzaj>
      <item>AIZ, d.o.o.,, OIB 19177014906</item>
    </izvorni_sadrzaj>
    <derivirana_varijabla naziv="DomainObject.Predmet.ProtuStrankaListNazivFormatedOIB_1">
      <item>AIZ, d.o.o.,, OIB 19177014906</item>
    </derivirana_varijabla>
  </DomainObject.Predmet.ProtuStrankaListNazivFormatedOIB>
  <DomainObject.Predmet.OstaliListFormated>
    <izvorni_sadrzaj>
      <item>Mijo Sabolić punomoćnik sudionika u postupku AIZ, d.o.o.,</item>
      <item>Đuro Novotni punomoćnik sudionika u postupku AIZ, d.o.o.,</item>
      <item>Elvir Purić</item>
      <item>Željko Županić punomoćnik sudionika u postupku AIZ, d.o.o.,</item>
    </izvorni_sadrzaj>
    <derivirana_varijabla naziv="DomainObject.Predmet.OstaliListFormated_1">
      <item>Mijo Sabolić punomoćnik sudionika u postupku AIZ, d.o.o.,</item>
      <item>Đuro Novotni punomoćnik sudionika u postupku AIZ, d.o.o.,</item>
      <item>Elvir Purić</item>
      <item>Željko Županić punomoćnik sudionika u postupku AIZ, d.o.o.,</item>
    </derivirana_varijabla>
  </DomainObject.Predmet.OstaliListFormated>
  <DomainObject.Predmet.OstaliListFormatedOIB>
    <izvorni_sadrzaj>
      <item>Mijo Sabolić, OIB 30193137151 punomoćnik sudionika u postupku AIZ, d.o.o.,</item>
      <item>Đuro Novotni, OIB 08370094005 punomoćnik sudionika u postupku AIZ, d.o.o.,</item>
      <item>Elvir Purić, OIB 44094985056</item>
      <item>Željko Županić punomoćnik sudionika u postupku AIZ, d.o.o.,</item>
    </izvorni_sadrzaj>
    <derivirana_varijabla naziv="DomainObject.Predmet.OstaliListFormatedOIB_1">
      <item>Mijo Sabolić, OIB 30193137151 punomoćnik sudionika u postupku AIZ, d.o.o.,</item>
      <item>Đuro Novotni, OIB 08370094005 punomoćnik sudionika u postupku AIZ, d.o.o.,</item>
      <item>Elvir Purić, OIB 44094985056</item>
      <item>Željko Županić punomoćnik sudionika u postupku AIZ, d.o.o.,</item>
    </derivirana_varijabla>
  </DomainObject.Predmet.OstaliListFormatedOIB>
  <DomainObject.Predmet.OstaliListFormatedWithAdress>
    <izvorni_sadrzaj>
      <item>Mijo Sabolić, Vatroslava Lisinskog 14, 43500 Daruvar punomoćnik sudionika u postupku AIZ, d.o.o.,</item>
      <item>Đuro Novotni, Kučerina 15, 10000 Zagreb punomoćnik sudionika u postupku AIZ, d.o.o.,</item>
      <item>Elvir Purić, Nikole Tesle 47, 43500 Daruvar</item>
      <item>Željko Županić, Savska cesta 19, 10000 Zagreb punomoćnik sudionika u postupku AIZ, d.o.o.,</item>
    </izvorni_sadrzaj>
    <derivirana_varijabla naziv="DomainObject.Predmet.OstaliListFormatedWithAdress_1">
      <item>Mijo Sabolić, Vatroslava Lisinskog 14, 43500 Daruvar punomoćnik sudionika u postupku AIZ, d.o.o.,</item>
      <item>Đuro Novotni, Kučerina 15, 10000 Zagreb punomoćnik sudionika u postupku AIZ, d.o.o.,</item>
      <item>Elvir Purić, Nikole Tesle 47, 43500 Daruvar</item>
      <item>Željko Županić, Savska cesta 19, 10000 Zagreb punomoćnik sudionika u postupku AIZ, d.o.o.,</item>
    </derivirana_varijabla>
  </DomainObject.Predmet.OstaliListFormatedWithAdress>
  <DomainObject.Predmet.OstaliListFormatedWithAdressOIB>
    <izvorni_sadrzaj>
      <item>Mijo Sabolić, OIB 30193137151, Vatroslava Lisinskog 14, 43500 Daruvar punomoćnik sudionika u postupku AIZ, d.o.o.,</item>
      <item>Đuro Novotni, OIB 08370094005, Kučerina 15, 10000 Zagreb punomoćnik sudionika u postupku AIZ, d.o.o.,</item>
      <item>Elvir Purić, OIB 44094985056, Nikole Tesle 47, 43500 Daruvar</item>
      <item>Željko Županić, Savska cesta 19, 10000 Zagreb punomoćnik sudionika u postupku AIZ, d.o.o.,</item>
    </izvorni_sadrzaj>
    <derivirana_varijabla naziv="DomainObject.Predmet.OstaliListFormatedWithAdressOIB_1">
      <item>Mijo Sabolić, OIB 30193137151, Vatroslava Lisinskog 14, 43500 Daruvar punomoćnik sudionika u postupku AIZ, d.o.o.,</item>
      <item>Đuro Novotni, OIB 08370094005, Kučerina 15, 10000 Zagreb punomoćnik sudionika u postupku AIZ, d.o.o.,</item>
      <item>Elvir Purić, OIB 44094985056, Nikole Tesle 47, 43500 Daruvar</item>
      <item>Željko Županić, Savska cesta 19, 10000 Zagreb punomoćnik sudionika u postupku AIZ, d.o.o.,</item>
    </derivirana_varijabla>
  </DomainObject.Predmet.OstaliListFormatedWithAdressOIB>
  <DomainObject.Predmet.OstaliListNazivFormated>
    <izvorni_sadrzaj>
      <item>Mijo Sabolić</item>
      <item>Đuro Novotni</item>
      <item>Elvir Purić</item>
      <item>Željko Županić</item>
    </izvorni_sadrzaj>
    <derivirana_varijabla naziv="DomainObject.Predmet.OstaliListNazivFormated_1">
      <item>Mijo Sabolić</item>
      <item>Đuro Novotni</item>
      <item>Elvir Purić</item>
      <item>Željko Županić</item>
    </derivirana_varijabla>
  </DomainObject.Predmet.OstaliListNazivFormated>
  <DomainObject.Predmet.OstaliListNazivFormatedOIB>
    <izvorni_sadrzaj>
      <item>Mijo Sabolić, OIB 30193137151</item>
      <item>Đuro Novotni, OIB 08370094005</item>
      <item>Elvir Purić, OIB 44094985056</item>
      <item>Željko Županić</item>
    </izvorni_sadrzaj>
    <derivirana_varijabla naziv="DomainObject.Predmet.OstaliListNazivFormatedOIB_1">
      <item>Mijo Sabolić, OIB 30193137151</item>
      <item>Đuro Novotni, OIB 08370094005</item>
      <item>Elvir Purić, OIB 44094985056</item>
      <item>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AIZ, d.o.o.,</izvorni_sadrzaj>
    <derivirana_varijabla naziv="DomainObject.Predmet.ProtustrankaIDrugi_1">AIZ, d.o.o.,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AIZ, d.o.o.,, OIB 19177014906, Kačićeva 9/II, 10000 Zagreb</izvorni_sadrzaj>
    <derivirana_varijabla naziv="DomainObject.Predmet.ProtustrankaIDrugiAdressOIB_1">AIZ, d.o.o.,, OIB 19177014906, Kačićeva 9/II,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AIZ, d.o.o.,</item>
      <item>Mijo Sabolić</item>
      <item>Đuro Novotni</item>
      <item>Elvir Purić</item>
      <item>Željko Županić</item>
      <item>VJEROVNICI</item>
    </izvorni_sadrzaj>
    <derivirana_varijabla naziv="DomainObject.Predmet.SudioniciListNaziv_1">
      <item>FINA Regionalni centar Zagreb</item>
      <item>AIZ, d.o.o.,</item>
      <item>Mijo Sabolić</item>
      <item>Đuro Novotni</item>
      <item>Elvir Purić</item>
      <item>Željko Županić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AIZ, d.o.o.,, OIB 19177014906, Kačićeva 9/II,10000 Zagreb</item>
      <item>Mijo Sabolić, OIB 30193137151, Vatroslava Lisinskog 14,43500 Daruvar</item>
      <item>Đuro Novotni, OIB 08370094005, Kučerina 15,10000 Zagreb</item>
      <item>Elvir Purić, OIB 44094985056, Nikole Tesle 47,43500 Daruvar</item>
      <item>Željko Županić, Savska cesta 19,10000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AIZ, d.o.o.,, OIB 19177014906, Kačićeva 9/II,10000 Zagreb</item>
      <item>Mijo Sabolić, OIB 30193137151, Vatroslava Lisinskog 14,43500 Daruvar</item>
      <item>Đuro Novotni, OIB 08370094005, Kučerina 15,10000 Zagreb</item>
      <item>Elvir Purić, OIB 44094985056, Nikole Tesle 47,43500 Daruvar</item>
      <item>Željko Županić, Savska cesta 19,10000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19177014906</item>
      <item>, OIB 30193137151</item>
      <item>, OIB 08370094005</item>
      <item>, OIB 44094985056</item>
      <item>, OIB null</item>
      <item>, OIB null</item>
    </izvorni_sadrzaj>
    <derivirana_varijabla naziv="DomainObject.Predmet.SudioniciListNazivOIB_1">
      <item>, OIB 85821130368</item>
      <item>, OIB 19177014906</item>
      <item>, OIB 30193137151</item>
      <item>, OIB 08370094005</item>
      <item>, OIB 44094985056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2835</properties:Characters>
  <properties:Lines>74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2018-02-08T07:39:00Z</dcterms:created>
  <dc:creator>Valentina Kučiš</dc:creator>
  <cp:lastModifiedBy>Valentina Kučiš</cp:lastModifiedBy>
  <dcterms:modified xmlns:xsi="http://www.w3.org/2001/XMLSchema-instance" xsi:type="dcterms:W3CDTF">2018-02-08T08:23:00Z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