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d604" w14:paraId="3d7d604" w:rsidRDefault="00BF30CF" w:rsidP="00BF30CF" w:rsidR="00BF30CF">
      <w:pPr>
        <w:jc w:val="right"/>
        <w15:collapsed w:val="false"/>
      </w:pPr>
      <w:r>
        <w:t>Broj: 6 St-</w:t>
      </w:r>
      <w:r w:rsidR="004D0717">
        <w:t>569/17-12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</w:t>
      </w:r>
      <w:r w:rsidR="004D0717">
        <w:t xml:space="preserve"> </w:t>
      </w:r>
      <w:r>
        <w:t xml:space="preserve"> I</w:t>
      </w:r>
      <w:r w:rsidR="004D0717">
        <w:t xml:space="preserve"> </w:t>
      </w:r>
      <w:r>
        <w:t>M</w:t>
      </w:r>
      <w:r w:rsidR="004D0717">
        <w:t xml:space="preserve"> </w:t>
      </w:r>
      <w:r>
        <w:t>E</w:t>
      </w:r>
      <w:r w:rsidR="004D0717">
        <w:t xml:space="preserve"> </w:t>
      </w:r>
      <w:r>
        <w:t xml:space="preserve"> R</w:t>
      </w:r>
      <w:r w:rsidR="004D0717">
        <w:t xml:space="preserve"> </w:t>
      </w:r>
      <w:r>
        <w:t>E</w:t>
      </w:r>
      <w:r w:rsidR="004D0717">
        <w:t xml:space="preserve"> </w:t>
      </w:r>
      <w:r>
        <w:t>P</w:t>
      </w:r>
      <w:r w:rsidR="004D0717">
        <w:t xml:space="preserve"> </w:t>
      </w:r>
      <w:r>
        <w:t>U</w:t>
      </w:r>
      <w:r w:rsidR="004D0717">
        <w:t xml:space="preserve"> </w:t>
      </w:r>
      <w:r>
        <w:t>B</w:t>
      </w:r>
      <w:r w:rsidR="004D0717">
        <w:t xml:space="preserve"> </w:t>
      </w:r>
      <w:r>
        <w:t>L</w:t>
      </w:r>
      <w:r w:rsidR="004D0717">
        <w:t xml:space="preserve"> </w:t>
      </w:r>
      <w:r>
        <w:t>I</w:t>
      </w:r>
      <w:r w:rsidR="004D0717">
        <w:t xml:space="preserve"> </w:t>
      </w:r>
      <w:r>
        <w:t>K</w:t>
      </w:r>
      <w:r w:rsidR="004D0717">
        <w:t xml:space="preserve"> </w:t>
      </w:r>
      <w:r>
        <w:t>E</w:t>
      </w:r>
      <w:r w:rsidR="004D0717">
        <w:t xml:space="preserve"> </w:t>
      </w:r>
      <w:r>
        <w:t xml:space="preserve"> H</w:t>
      </w:r>
      <w:r w:rsidR="004D0717">
        <w:t xml:space="preserve"> </w:t>
      </w:r>
      <w:r>
        <w:t>R</w:t>
      </w:r>
      <w:r w:rsidR="004D0717">
        <w:t xml:space="preserve"> </w:t>
      </w:r>
      <w:r>
        <w:t>V</w:t>
      </w:r>
      <w:r w:rsidR="004D0717">
        <w:t xml:space="preserve"> </w:t>
      </w:r>
      <w:r>
        <w:t>A</w:t>
      </w:r>
      <w:r w:rsidR="004D0717">
        <w:t xml:space="preserve"> </w:t>
      </w:r>
      <w:r>
        <w:t>T</w:t>
      </w:r>
      <w:r w:rsidR="004D0717">
        <w:t xml:space="preserve"> </w:t>
      </w:r>
      <w:r>
        <w:t>S</w:t>
      </w:r>
      <w:r w:rsidR="004D0717">
        <w:t xml:space="preserve">  </w:t>
      </w:r>
      <w:r>
        <w:t>K</w:t>
      </w:r>
      <w:r w:rsidR="004D0717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272432" w:rsidR="00BF30CF" w:rsidRPr="00272432">
      <w:pPr>
        <w:ind w:firstLine="708"/>
        <w:jc w:val="both"/>
        <w:rPr>
          <w:b/>
        </w:rPr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4D0717">
        <w:t xml:space="preserve">Financijska agencija, RC Osijek, Osijek, L. </w:t>
      </w:r>
      <w:proofErr w:type="spellStart"/>
      <w:r w:rsidR="004D0717">
        <w:t>Jagera</w:t>
      </w:r>
      <w:proofErr w:type="spellEnd"/>
      <w:r w:rsidR="004D0717">
        <w:t xml:space="preserve"> 3, za otvaranje stečajnog  postupka nad dužnikom </w:t>
      </w:r>
      <w:r w:rsidR="004D0717" w:rsidRPr="004D0717">
        <w:rPr>
          <w:b/>
        </w:rPr>
        <w:t>KALIKO d.o.o. za poljoprivrednu proizvodnju i trgovinu, Višnjevac, I. Mažuranića 53, MBS: 030120528, OIB: 95612504400</w:t>
      </w:r>
      <w:r w:rsidRPr="00D14516">
        <w:t>,</w:t>
      </w:r>
      <w:r>
        <w:t xml:space="preserve"> dana </w:t>
      </w:r>
      <w:r w:rsidR="004D0717">
        <w:t>30. studenog</w:t>
      </w:r>
      <w:r w:rsidR="008E65C6">
        <w:t xml:space="preserve"> 2017.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4D0717" w:rsidRPr="004D0717">
        <w:rPr>
          <w:b/>
        </w:rPr>
        <w:t>KALIKO d.o.o. za poljoprivrednu proizvodnju i trgovinu, Višnjevac, I. Mažuranića 53, MBS: 030120528, OIB: 95612504400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C6028A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C6028A" w:rsidRPr="00C6028A">
        <w:rPr>
          <w:b/>
        </w:rPr>
        <w:t>Nada Gagro, Vinkovci, Glagoljaška 52, OIB 04212100945</w:t>
      </w:r>
      <w:r w:rsidR="003220B8" w:rsidRPr="00C6028A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4D0717" w:rsidRPr="004D0717">
        <w:rPr>
          <w:b/>
        </w:rPr>
        <w:t>KALIKO d.o.o. za poljoprivrednu proizvodnju i trgovinu, Višnjevac, I. Mažuranića 53, MBS: 030120528, OIB: 95612504400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172176" w:rsidP="00172176" w:rsidR="00172176"/>
    <w:p w:rsidRDefault="00172176" w:rsidP="003007F7" w:rsidR="005B4BD9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4D0717">
        <w:rPr>
          <w:b/>
        </w:rPr>
        <w:t>569-17</w:t>
      </w:r>
      <w:r>
        <w:t xml:space="preserve"> i obustavi daljnju pljenidbu do iznosa iz st. 1 čl. 112 Stečajnog zakona (NN 105/15) ako iznos predujma nije zaplijenjen u cijelosti.</w:t>
      </w:r>
    </w:p>
    <w:p w:rsidRDefault="004D0717" w:rsidP="004D0717" w:rsidR="004D0717">
      <w:pPr>
        <w:pStyle w:val="Odlomakpopisa"/>
      </w:pPr>
    </w:p>
    <w:p w:rsidRDefault="004D0717" w:rsidP="004D0717" w:rsidR="004D0717">
      <w:pPr>
        <w:ind w:left="1080"/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lastRenderedPageBreak/>
        <w:t>Obrazloženje</w:t>
      </w:r>
    </w:p>
    <w:p w:rsidRDefault="004A2B09" w:rsidP="004A2B09" w:rsidR="004A2B09">
      <w:pPr>
        <w:jc w:val="center"/>
      </w:pPr>
    </w:p>
    <w:p w:rsidRDefault="004D0717" w:rsidP="004A2B09" w:rsidR="004D0717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4D0717">
        <w:t>569/17 od 17. svibnja 2017</w:t>
      </w:r>
      <w:r w:rsidR="003220B8">
        <w:t>. g.</w:t>
      </w:r>
      <w:r w:rsidRPr="005E551C">
        <w:t xml:space="preserve"> pokrenut je postupak nad dužnikom </w:t>
      </w:r>
      <w:r w:rsidR="004D0717" w:rsidRPr="004D0717">
        <w:rPr>
          <w:b/>
        </w:rPr>
        <w:t>KALIKO d.o.o. za poljoprivrednu proizvodnju i trgovinu, Višnjevac, I. Mažuranića 53, MBS: 030120528, OIB: 95612504400</w:t>
      </w:r>
      <w:r w:rsidRPr="005E551C">
        <w:rPr>
          <w:b/>
        </w:rPr>
        <w:t>,</w:t>
      </w:r>
      <w:r w:rsidRPr="005E551C">
        <w:t xml:space="preserve"> za privremen</w:t>
      </w:r>
      <w:r w:rsidR="005B4BD9">
        <w:t>u</w:t>
      </w:r>
      <w:r w:rsidRPr="005E551C">
        <w:t xml:space="preserve"> stečajn</w:t>
      </w:r>
      <w:r w:rsidR="005B4BD9">
        <w:t>u</w:t>
      </w:r>
      <w:r w:rsidRPr="005E551C">
        <w:t xml:space="preserve"> upravitelj</w:t>
      </w:r>
      <w:r w:rsidR="005B4BD9">
        <w:t>icu</w:t>
      </w:r>
      <w:r w:rsidRPr="005E551C">
        <w:t xml:space="preserve"> imenovan</w:t>
      </w:r>
      <w:r w:rsidR="005B4BD9">
        <w:t>a</w:t>
      </w:r>
      <w:r w:rsidRPr="005E551C">
        <w:t xml:space="preserve"> je </w:t>
      </w:r>
      <w:r w:rsidR="00C6028A">
        <w:t>Nada Gagro iz Vinkovaca</w:t>
      </w:r>
      <w:r w:rsidRPr="005E551C">
        <w:t xml:space="preserve"> te je za </w:t>
      </w:r>
      <w:r w:rsidR="004D0717">
        <w:t>8. studeni</w:t>
      </w:r>
      <w:r w:rsidR="008E65C6">
        <w:t xml:space="preserve"> 2017.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4D0717">
        <w:t>8. studenog</w:t>
      </w:r>
      <w:r w:rsidR="008E65C6">
        <w:t xml:space="preserve"> 2017. g.</w:t>
      </w:r>
      <w:r w:rsidRPr="005E551C">
        <w:t xml:space="preserve"> na ročištu za ispitivanje uvjeta za otvaranje stečajnog postupka nad dužnikom iz izvješća privremen</w:t>
      </w:r>
      <w:r w:rsidR="00C6028A">
        <w:t>e</w:t>
      </w:r>
      <w:r w:rsidRPr="005E551C">
        <w:t xml:space="preserve"> stečajn</w:t>
      </w:r>
      <w:r w:rsidR="00C6028A">
        <w:t>e</w:t>
      </w:r>
      <w:r w:rsidRPr="005E551C">
        <w:t xml:space="preserve"> upravitelj</w:t>
      </w:r>
      <w:r w:rsidR="00C6028A">
        <w:t>ice</w:t>
      </w:r>
      <w:r w:rsidRPr="005E551C">
        <w:t xml:space="preserve"> proizlazi slijedeće:</w:t>
      </w:r>
    </w:p>
    <w:p w:rsidRDefault="004D0717" w:rsidP="004D0717" w:rsidR="004D0717">
      <w:pPr>
        <w:pStyle w:val="Standard"/>
        <w:rPr>
          <w:b/>
          <w:bCs/>
        </w:rPr>
      </w:pPr>
    </w:p>
    <w:p w:rsidRDefault="004D0717" w:rsidP="004D0717" w:rsidR="004D0717">
      <w:pPr>
        <w:pStyle w:val="Standard"/>
        <w:jc w:val="both"/>
      </w:pPr>
      <w:r>
        <w:t xml:space="preserve">    Dužnik je registriran kao društvo s ograničenom odgovornošću MBS 030120528, OIB 9561250440 sa sjedištem u Višnjevcu, I. Mažuranića 53.</w:t>
      </w:r>
    </w:p>
    <w:p w:rsidRDefault="004D0717" w:rsidP="004D0717" w:rsidR="004D0717">
      <w:pPr>
        <w:pStyle w:val="Standard"/>
        <w:jc w:val="both"/>
      </w:pPr>
      <w:r>
        <w:t xml:space="preserve">      U trenutku izrade izvješća Dužnik nema niti jednu zaposlenu osobu.</w:t>
      </w:r>
    </w:p>
    <w:p w:rsidRDefault="004D0717" w:rsidP="004D0717" w:rsidR="004D0717">
      <w:pPr>
        <w:pStyle w:val="Standard"/>
      </w:pPr>
      <w:r>
        <w:t xml:space="preserve">    </w:t>
      </w:r>
      <w:r>
        <w:tab/>
      </w:r>
      <w:r>
        <w:tab/>
      </w:r>
    </w:p>
    <w:p w:rsidRDefault="004D0717" w:rsidP="004D0717" w:rsidR="004D0717">
      <w:pPr>
        <w:pStyle w:val="Standard"/>
        <w:jc w:val="both"/>
      </w:pPr>
      <w:r>
        <w:t xml:space="preserve">    Dužnik je izradio financijska izvješća za 2016. godinu.</w:t>
      </w:r>
    </w:p>
    <w:p w:rsidRDefault="004D0717" w:rsidP="004D0717" w:rsidR="004D0717">
      <w:pPr>
        <w:pStyle w:val="Standard"/>
        <w:jc w:val="both"/>
      </w:pPr>
      <w:r>
        <w:t xml:space="preserve">     Dužnik ima otvoren jedan žiro račun, koji je u neprekidnoj blokadi od 16. siječnja 2017. godine, podaci o blokadi su pribavljeni s portala </w:t>
      </w:r>
      <w:proofErr w:type="spellStart"/>
      <w:r>
        <w:t>Poslovna.hr</w:t>
      </w:r>
      <w:proofErr w:type="spellEnd"/>
      <w:r>
        <w:t>.</w:t>
      </w:r>
    </w:p>
    <w:p w:rsidRDefault="004D0717" w:rsidP="004D0717" w:rsidR="004D0717">
      <w:pPr>
        <w:pStyle w:val="Standard"/>
        <w:rPr>
          <w:b/>
          <w:bCs/>
        </w:rPr>
      </w:pPr>
    </w:p>
    <w:p w:rsidRDefault="004D0717" w:rsidP="004D0717" w:rsidR="004D0717">
      <w:pPr>
        <w:pStyle w:val="Standard"/>
        <w:jc w:val="both"/>
      </w:pPr>
      <w:r>
        <w:rPr>
          <w:b/>
          <w:bCs/>
        </w:rPr>
        <w:t xml:space="preserve">   </w:t>
      </w:r>
      <w:r>
        <w:t>Prema potvrdi koja je pribavljena od Općinskog suda u Osijeku, Zemljišnoknjižni odjel potvrđeno je da Dužnik nije vlasnik nekretnina.</w:t>
      </w:r>
    </w:p>
    <w:p w:rsidRDefault="004D0717" w:rsidP="004D0717" w:rsidR="004D0717">
      <w:pPr>
        <w:pStyle w:val="Standard"/>
        <w:jc w:val="both"/>
      </w:pPr>
    </w:p>
    <w:p w:rsidRDefault="004D0717" w:rsidP="004D0717" w:rsidR="004D0717">
      <w:pPr>
        <w:pStyle w:val="Standard"/>
        <w:jc w:val="both"/>
      </w:pPr>
      <w:r>
        <w:tab/>
        <w:t xml:space="preserve">Prema uvjerenju koje je pribavljeno od Policijske uprave Osječko baranjske PP Osijek vidljivo je da Dužnik nije upisan kao vlasnik  motornog vozila.  </w:t>
      </w:r>
    </w:p>
    <w:p w:rsidRDefault="004D0717" w:rsidP="004D0717" w:rsidR="004D0717">
      <w:pPr>
        <w:pStyle w:val="Standard"/>
      </w:pPr>
      <w:r>
        <w:t xml:space="preserve">       </w:t>
      </w:r>
      <w:r>
        <w:tab/>
      </w:r>
    </w:p>
    <w:p w:rsidRDefault="004D0717" w:rsidP="004D0717" w:rsidR="004D0717">
      <w:pPr>
        <w:pStyle w:val="Standard"/>
        <w:jc w:val="both"/>
      </w:pPr>
      <w:r>
        <w:tab/>
        <w:t xml:space="preserve">Prema podacima koji su da pribavljeni s portala </w:t>
      </w:r>
      <w:proofErr w:type="spellStart"/>
      <w:r>
        <w:t>Poslovna.hr</w:t>
      </w:r>
      <w:proofErr w:type="spellEnd"/>
      <w:r>
        <w:t xml:space="preserve"> (javne objave) stanje imovine i obveza na dan 31. prosinca 2016. godine je slijedeće:</w:t>
      </w:r>
    </w:p>
    <w:p w:rsidRDefault="004D0717" w:rsidP="004D0717" w:rsidR="004D0717">
      <w:pPr>
        <w:pStyle w:val="Standard"/>
      </w:pPr>
    </w:p>
    <w:p w:rsidRDefault="004D0717" w:rsidP="004D0717" w:rsidR="004D0717">
      <w:pPr>
        <w:pStyle w:val="Standard"/>
        <w:rPr>
          <w:b/>
          <w:bCs/>
        </w:rPr>
      </w:pPr>
      <w:r>
        <w:rPr>
          <w:b/>
          <w:bCs/>
        </w:rPr>
        <w:t>Aktiva</w:t>
      </w:r>
    </w:p>
    <w:p w:rsidRDefault="004D0717" w:rsidP="004D0717" w:rsidR="004D0717">
      <w:pPr>
        <w:pStyle w:val="Standard"/>
      </w:pPr>
      <w:r>
        <w:rPr>
          <w:b/>
          <w:bCs/>
        </w:rPr>
        <w:t xml:space="preserve">dugotrajna </w:t>
      </w:r>
      <w:proofErr w:type="spellStart"/>
      <w:r>
        <w:rPr>
          <w:b/>
          <w:bCs/>
        </w:rPr>
        <w:t>imovina.</w:t>
      </w:r>
      <w:r>
        <w:t>.......................................</w:t>
      </w:r>
      <w:proofErr w:type="spellEnd"/>
      <w:r>
        <w:t>.      600,00 kn</w:t>
      </w:r>
    </w:p>
    <w:p w:rsidRDefault="004D0717" w:rsidP="004D0717" w:rsidR="004D0717">
      <w:pPr>
        <w:pStyle w:val="Standard"/>
      </w:pPr>
      <w:r>
        <w:t xml:space="preserve">materijalna </w:t>
      </w:r>
      <w:proofErr w:type="spellStart"/>
      <w:r>
        <w:t>imovina.......................................</w:t>
      </w:r>
      <w:proofErr w:type="spellEnd"/>
      <w:r>
        <w:t>.      600,00 kn</w:t>
      </w:r>
    </w:p>
    <w:p w:rsidRDefault="004D0717" w:rsidP="004D0717" w:rsidR="004D0717">
      <w:pPr>
        <w:pStyle w:val="Standard"/>
      </w:pPr>
      <w:r>
        <w:t xml:space="preserve">postrojenja i </w:t>
      </w:r>
      <w:proofErr w:type="spellStart"/>
      <w:r>
        <w:t>oprema......................................</w:t>
      </w:r>
      <w:proofErr w:type="spellEnd"/>
      <w:r>
        <w:t>.</w:t>
      </w:r>
      <w:r>
        <w:tab/>
      </w:r>
      <w:r>
        <w:tab/>
        <w:t>600,00 kn</w:t>
      </w:r>
    </w:p>
    <w:p w:rsidRDefault="004D0717" w:rsidP="004D0717" w:rsidR="004D0717">
      <w:pPr>
        <w:pStyle w:val="Standard"/>
      </w:pPr>
      <w:r>
        <w:rPr>
          <w:b/>
          <w:bCs/>
        </w:rPr>
        <w:t xml:space="preserve">kratkotrajna </w:t>
      </w:r>
      <w:proofErr w:type="spellStart"/>
      <w:r>
        <w:rPr>
          <w:b/>
          <w:bCs/>
        </w:rPr>
        <w:t>imovina.</w:t>
      </w:r>
      <w:r>
        <w:t>.....................................</w:t>
      </w:r>
      <w:proofErr w:type="spellEnd"/>
      <w:r>
        <w:t>.  165.400,00 kn</w:t>
      </w:r>
    </w:p>
    <w:p w:rsidRDefault="004D0717" w:rsidP="004D0717" w:rsidR="004D0717">
      <w:pPr>
        <w:pStyle w:val="Standard"/>
      </w:pPr>
      <w:proofErr w:type="spellStart"/>
      <w:r>
        <w:t>zalihe....................................................</w:t>
      </w:r>
      <w:proofErr w:type="spellEnd"/>
      <w:r>
        <w:t>.  161.200,00 kn</w:t>
      </w:r>
    </w:p>
    <w:p w:rsidRDefault="004D0717" w:rsidP="004D0717" w:rsidR="004D0717">
      <w:pPr>
        <w:pStyle w:val="Standard"/>
      </w:pPr>
      <w:r>
        <w:t xml:space="preserve">gotovi </w:t>
      </w:r>
      <w:proofErr w:type="spellStart"/>
      <w:r>
        <w:t>proizvodi..........................................</w:t>
      </w:r>
      <w:proofErr w:type="spellEnd"/>
      <w:r>
        <w:t>.   23.000,00 kn</w:t>
      </w:r>
    </w:p>
    <w:p w:rsidRDefault="004D0717" w:rsidP="004D0717" w:rsidR="004D0717">
      <w:pPr>
        <w:pStyle w:val="Standard"/>
      </w:pPr>
      <w:r>
        <w:t xml:space="preserve">trgovačka </w:t>
      </w:r>
      <w:proofErr w:type="spellStart"/>
      <w:r>
        <w:t>roba............................................</w:t>
      </w:r>
      <w:proofErr w:type="spellEnd"/>
      <w:r>
        <w:t>.  135.900,00 kn</w:t>
      </w:r>
    </w:p>
    <w:p w:rsidRDefault="004D0717" w:rsidP="004D0717" w:rsidR="004D0717">
      <w:pPr>
        <w:pStyle w:val="Standard"/>
      </w:pPr>
      <w:r>
        <w:t xml:space="preserve">predujmovi za </w:t>
      </w:r>
      <w:proofErr w:type="spellStart"/>
      <w:r>
        <w:t>zalihe......................................</w:t>
      </w:r>
      <w:proofErr w:type="spellEnd"/>
      <w:r>
        <w:t>.    2.300,00 kn</w:t>
      </w:r>
    </w:p>
    <w:p w:rsidRDefault="004D0717" w:rsidP="004D0717" w:rsidR="004D0717">
      <w:pPr>
        <w:pStyle w:val="Standard"/>
        <w:rPr>
          <w:b/>
          <w:bCs/>
        </w:rPr>
      </w:pPr>
      <w:proofErr w:type="spellStart"/>
      <w:r>
        <w:rPr>
          <w:b/>
          <w:bCs/>
        </w:rPr>
        <w:t>potraživanja.............................................</w:t>
      </w:r>
      <w:proofErr w:type="spellEnd"/>
      <w:r>
        <w:rPr>
          <w:b/>
          <w:bCs/>
        </w:rPr>
        <w:t xml:space="preserve">.    </w:t>
      </w:r>
      <w:r>
        <w:t xml:space="preserve"> 3.800,00 kn</w:t>
      </w:r>
    </w:p>
    <w:p w:rsidRDefault="004D0717" w:rsidP="004D0717" w:rsidR="004D0717">
      <w:pPr>
        <w:pStyle w:val="Standard"/>
      </w:pPr>
      <w:r>
        <w:t xml:space="preserve">potraživanja od </w:t>
      </w:r>
      <w:proofErr w:type="spellStart"/>
      <w:r>
        <w:t>kupaca....................................</w:t>
      </w:r>
      <w:proofErr w:type="spellEnd"/>
      <w:r>
        <w:t>.      500,00 kn</w:t>
      </w:r>
    </w:p>
    <w:p w:rsidRDefault="004D0717" w:rsidP="004D0717" w:rsidR="004D0717">
      <w:pPr>
        <w:pStyle w:val="Standard"/>
      </w:pPr>
      <w:r>
        <w:t xml:space="preserve">potraživanja od države i drugih </w:t>
      </w:r>
      <w:proofErr w:type="spellStart"/>
      <w:r>
        <w:t>institucija...............</w:t>
      </w:r>
      <w:proofErr w:type="spellEnd"/>
      <w:r>
        <w:t>.    3.300,00 kn</w:t>
      </w:r>
    </w:p>
    <w:p w:rsidRDefault="004D0717" w:rsidP="004D0717" w:rsidR="004D0717">
      <w:pPr>
        <w:pStyle w:val="Standard"/>
        <w:rPr>
          <w:b/>
          <w:bCs/>
        </w:rPr>
      </w:pPr>
      <w:r>
        <w:rPr>
          <w:b/>
          <w:bCs/>
        </w:rPr>
        <w:t xml:space="preserve">novac u banci i </w:t>
      </w:r>
      <w:proofErr w:type="spellStart"/>
      <w:r>
        <w:rPr>
          <w:b/>
          <w:bCs/>
        </w:rPr>
        <w:t>blagajni..................................</w:t>
      </w:r>
      <w:proofErr w:type="spellEnd"/>
      <w:r>
        <w:rPr>
          <w:b/>
          <w:bCs/>
        </w:rPr>
        <w:t xml:space="preserve">.      </w:t>
      </w:r>
      <w:r>
        <w:t>400,00 kn</w:t>
      </w:r>
    </w:p>
    <w:p w:rsidRDefault="004D0717" w:rsidP="004D0717" w:rsidR="004D0717">
      <w:pPr>
        <w:pStyle w:val="Standard"/>
        <w:rPr>
          <w:b/>
          <w:bCs/>
        </w:rPr>
      </w:pPr>
    </w:p>
    <w:p w:rsidRDefault="004D0717" w:rsidP="004D0717" w:rsidR="004D0717">
      <w:pPr>
        <w:pStyle w:val="Standard"/>
        <w:rPr>
          <w:b/>
          <w:bCs/>
        </w:rPr>
      </w:pPr>
      <w:r>
        <w:rPr>
          <w:b/>
          <w:bCs/>
        </w:rPr>
        <w:t xml:space="preserve">ukupna </w:t>
      </w:r>
      <w:proofErr w:type="spellStart"/>
      <w:r>
        <w:rPr>
          <w:b/>
          <w:bCs/>
        </w:rPr>
        <w:t>aktiva.............................................</w:t>
      </w:r>
      <w:proofErr w:type="spellEnd"/>
      <w:r>
        <w:rPr>
          <w:b/>
          <w:bCs/>
        </w:rPr>
        <w:t>.  166.000,00 kn</w:t>
      </w:r>
    </w:p>
    <w:p w:rsidRDefault="004D0717" w:rsidP="004D0717" w:rsidR="004D0717">
      <w:pPr>
        <w:pStyle w:val="Standard"/>
      </w:pPr>
    </w:p>
    <w:p w:rsidRDefault="004D0717" w:rsidP="004D0717" w:rsidR="004D0717">
      <w:pPr>
        <w:pStyle w:val="Standard"/>
        <w:rPr>
          <w:b/>
          <w:bCs/>
        </w:rPr>
      </w:pPr>
      <w:r>
        <w:rPr>
          <w:b/>
          <w:bCs/>
        </w:rPr>
        <w:t>Pasiva</w:t>
      </w:r>
    </w:p>
    <w:p w:rsidRDefault="004D0717" w:rsidP="004D0717" w:rsidR="004D0717">
      <w:pPr>
        <w:pStyle w:val="Standard"/>
        <w:rPr>
          <w:b/>
          <w:bCs/>
        </w:rPr>
      </w:pPr>
      <w:r>
        <w:rPr>
          <w:b/>
          <w:bCs/>
        </w:rPr>
        <w:lastRenderedPageBreak/>
        <w:t>kapital i rezerve (u kn)...................................  168.400,00 kn</w:t>
      </w:r>
    </w:p>
    <w:p w:rsidRDefault="004D0717" w:rsidP="004D0717" w:rsidR="004D0717">
      <w:pPr>
        <w:pStyle w:val="Standard"/>
      </w:pPr>
      <w:r>
        <w:rPr>
          <w:b/>
          <w:bCs/>
        </w:rPr>
        <w:t>temeljni (upisani) kapital (u kn)</w:t>
      </w:r>
      <w:r>
        <w:t>..........................   20.000,00 kn</w:t>
      </w:r>
    </w:p>
    <w:p w:rsidRDefault="004D0717" w:rsidP="004D0717" w:rsidR="004D0717">
      <w:pPr>
        <w:pStyle w:val="Standard"/>
      </w:pPr>
      <w:r>
        <w:rPr>
          <w:b/>
          <w:bCs/>
        </w:rPr>
        <w:t>zadržana dobit ili preneseni gubitak (u kn</w:t>
      </w:r>
      <w:r>
        <w:t>)................  -78.000,00 kn</w:t>
      </w:r>
    </w:p>
    <w:p w:rsidRDefault="004D0717" w:rsidP="004D0717" w:rsidR="004D0717">
      <w:pPr>
        <w:pStyle w:val="Standard"/>
      </w:pPr>
      <w:r>
        <w:t xml:space="preserve">preneseni </w:t>
      </w:r>
      <w:proofErr w:type="spellStart"/>
      <w:r>
        <w:t>gubitak.........................................</w:t>
      </w:r>
      <w:proofErr w:type="spellEnd"/>
      <w:r>
        <w:t>.   78.000,00 kn</w:t>
      </w:r>
    </w:p>
    <w:p w:rsidRDefault="004D0717" w:rsidP="004D0717" w:rsidR="004D0717">
      <w:pPr>
        <w:pStyle w:val="Standard"/>
      </w:pPr>
      <w:r>
        <w:rPr>
          <w:b/>
          <w:bCs/>
        </w:rPr>
        <w:t>dobit ili gubitak poslovne godine (u kn</w:t>
      </w:r>
      <w:r>
        <w:t>)................... -109.600,00 kn</w:t>
      </w:r>
    </w:p>
    <w:p w:rsidRDefault="004D0717" w:rsidP="004D0717" w:rsidR="004D0717">
      <w:pPr>
        <w:pStyle w:val="Standard"/>
      </w:pPr>
      <w:r>
        <w:t xml:space="preserve">gubitak poslovne </w:t>
      </w:r>
      <w:proofErr w:type="spellStart"/>
      <w:r>
        <w:t>godine...................................</w:t>
      </w:r>
      <w:proofErr w:type="spellEnd"/>
      <w:r>
        <w:t>.  109.600,00 kn</w:t>
      </w:r>
    </w:p>
    <w:p w:rsidRDefault="004D0717" w:rsidP="004D0717" w:rsidR="004D0717">
      <w:pPr>
        <w:pStyle w:val="Standard"/>
      </w:pPr>
      <w:r>
        <w:rPr>
          <w:b/>
          <w:bCs/>
        </w:rPr>
        <w:t xml:space="preserve">kratkoročne </w:t>
      </w:r>
      <w:proofErr w:type="spellStart"/>
      <w:r>
        <w:rPr>
          <w:b/>
          <w:bCs/>
        </w:rPr>
        <w:t>obveze...</w:t>
      </w:r>
      <w:r>
        <w:t>.....................................</w:t>
      </w:r>
      <w:proofErr w:type="spellEnd"/>
      <w:r>
        <w:t>.  334.300,00 kn</w:t>
      </w:r>
    </w:p>
    <w:p w:rsidRDefault="004D0717" w:rsidP="004D0717" w:rsidR="004D0717">
      <w:pPr>
        <w:pStyle w:val="Standard"/>
      </w:pPr>
      <w:r>
        <w:t xml:space="preserve">obveze za zajmove,depozite i </w:t>
      </w:r>
      <w:proofErr w:type="spellStart"/>
      <w:r>
        <w:t>slično.......................</w:t>
      </w:r>
      <w:proofErr w:type="spellEnd"/>
      <w:r>
        <w:t>.      600,00 kn</w:t>
      </w:r>
    </w:p>
    <w:p w:rsidRDefault="004D0717" w:rsidP="004D0717" w:rsidR="004D0717">
      <w:pPr>
        <w:pStyle w:val="Standard"/>
      </w:pPr>
      <w:r>
        <w:t xml:space="preserve">obveze prema </w:t>
      </w:r>
      <w:proofErr w:type="spellStart"/>
      <w:r>
        <w:t>dobavljačima.................................</w:t>
      </w:r>
      <w:proofErr w:type="spellEnd"/>
      <w:r>
        <w:t>.  170.100,00 kn</w:t>
      </w:r>
    </w:p>
    <w:p w:rsidRDefault="004D0717" w:rsidP="004D0717" w:rsidR="004D0717">
      <w:pPr>
        <w:pStyle w:val="Standard"/>
      </w:pPr>
      <w:r>
        <w:t xml:space="preserve">obveze po vrijednosnim </w:t>
      </w:r>
      <w:proofErr w:type="spellStart"/>
      <w:r>
        <w:t>papirima..........................</w:t>
      </w:r>
      <w:proofErr w:type="spellEnd"/>
      <w:r>
        <w:t>.    68.300,00 kn</w:t>
      </w:r>
    </w:p>
    <w:p w:rsidRDefault="004D0717" w:rsidP="004D0717" w:rsidR="004D0717">
      <w:pPr>
        <w:pStyle w:val="Standard"/>
      </w:pPr>
      <w:r>
        <w:t xml:space="preserve">obveze za poreze,doprinose i slična </w:t>
      </w:r>
      <w:proofErr w:type="spellStart"/>
      <w:r>
        <w:t>davanja..............</w:t>
      </w:r>
      <w:proofErr w:type="spellEnd"/>
      <w:r>
        <w:t>.     5.400,00 kn</w:t>
      </w:r>
    </w:p>
    <w:p w:rsidRDefault="004D0717" w:rsidP="004D0717" w:rsidR="004D0717">
      <w:pPr>
        <w:pStyle w:val="Standard"/>
      </w:pPr>
      <w:r>
        <w:rPr>
          <w:b/>
          <w:bCs/>
        </w:rPr>
        <w:t xml:space="preserve">ostale kratkoročne </w:t>
      </w:r>
      <w:proofErr w:type="spellStart"/>
      <w:r>
        <w:rPr>
          <w:b/>
          <w:bCs/>
        </w:rPr>
        <w:t>obveze</w:t>
      </w:r>
      <w:r>
        <w:t>................................</w:t>
      </w:r>
      <w:proofErr w:type="spellEnd"/>
      <w:r>
        <w:t>.    90.000,00 kn</w:t>
      </w:r>
    </w:p>
    <w:p w:rsidRDefault="004D0717" w:rsidP="004D0717" w:rsidR="004D0717">
      <w:pPr>
        <w:pStyle w:val="Standard"/>
        <w:rPr>
          <w:b/>
          <w:bCs/>
        </w:rPr>
      </w:pPr>
    </w:p>
    <w:p w:rsidRDefault="004D0717" w:rsidP="004D0717" w:rsidR="004D0717">
      <w:pPr>
        <w:pStyle w:val="Standard"/>
        <w:rPr>
          <w:b/>
          <w:bCs/>
        </w:rPr>
      </w:pPr>
      <w:r>
        <w:rPr>
          <w:b/>
          <w:bCs/>
        </w:rPr>
        <w:t xml:space="preserve">ukupno </w:t>
      </w:r>
      <w:proofErr w:type="spellStart"/>
      <w:r>
        <w:rPr>
          <w:b/>
          <w:bCs/>
        </w:rPr>
        <w:t>pasiva.............................................</w:t>
      </w:r>
      <w:proofErr w:type="spellEnd"/>
      <w:r>
        <w:rPr>
          <w:b/>
          <w:bCs/>
        </w:rPr>
        <w:t>.  166.000,00 kn</w:t>
      </w:r>
    </w:p>
    <w:p w:rsidRDefault="004D0717" w:rsidP="004D0717" w:rsidR="004D0717">
      <w:pPr>
        <w:pStyle w:val="Standard"/>
        <w:jc w:val="both"/>
      </w:pPr>
      <w:r>
        <w:tab/>
      </w:r>
    </w:p>
    <w:p w:rsidRDefault="004D0717" w:rsidP="004D0717" w:rsidR="004D0717">
      <w:pPr>
        <w:pStyle w:val="Standard"/>
        <w:jc w:val="both"/>
      </w:pPr>
      <w:r>
        <w:rPr>
          <w:b/>
          <w:bCs/>
        </w:rPr>
        <w:t xml:space="preserve">     </w:t>
      </w:r>
      <w:r>
        <w:t>S obzirom na činjenicu da se nije uspjelo stupiti u poslovne prostorije Dužnika i pregledati poslovne knjige, te kako je ponašanje zakonskog zastupnika pasivno, da sud postupi sukladno odredbi čl. 117. Stečajnog zakona.</w:t>
      </w:r>
    </w:p>
    <w:p w:rsidRDefault="004D0717" w:rsidP="004D0717" w:rsidR="004D0717">
      <w:pPr>
        <w:pStyle w:val="Standard"/>
        <w:jc w:val="both"/>
      </w:pPr>
      <w:r>
        <w:t xml:space="preserve">     Naime, bez uvida u poslovne knjige i suradnje zakonskog  zastupnika ne može se utvrditi  pravo stanje imovine  Dužnika.</w:t>
      </w:r>
    </w:p>
    <w:p w:rsidRDefault="004D0717" w:rsidP="004D0717" w:rsidR="004D0717">
      <w:pPr>
        <w:pStyle w:val="Standard"/>
        <w:jc w:val="both"/>
      </w:pPr>
      <w:r>
        <w:t xml:space="preserve">    Činjenica jest da s danom 31. prosinca 2016. godine  u bilanci postoji kratkoročna imovina u iznosu od 165.400,00 kn i je  nužno  da se zakonski zastupnik očituje da li  ta imovina još uvijek postoji.   </w:t>
      </w:r>
    </w:p>
    <w:p w:rsidRDefault="004D0717" w:rsidP="004D0717" w:rsidR="004D0717">
      <w:pPr>
        <w:pStyle w:val="Standard"/>
        <w:rPr>
          <w:b/>
          <w:bCs/>
        </w:rPr>
      </w:pPr>
    </w:p>
    <w:p w:rsidRDefault="004D0717" w:rsidP="004D0717" w:rsidR="004D0717">
      <w:pPr>
        <w:pStyle w:val="Standard"/>
        <w:jc w:val="both"/>
      </w:pPr>
      <w:r>
        <w:t xml:space="preserve">    Iz prezentiranih podataka je razvidno da kod Dužnika postoje stečajni razlog (nesposobnost za plaćanje), a  prema dostupnim  podacima nije moguće utvrditi da li Dužnik ima imovine iz koje bi se mogli namiriti troškovi stečajnog postupka  i vjerovnici.</w:t>
      </w:r>
    </w:p>
    <w:p w:rsidRDefault="004D0717" w:rsidP="006634D2" w:rsidR="004D0717">
      <w:pPr>
        <w:pStyle w:val="Standard"/>
        <w:jc w:val="both"/>
      </w:pPr>
      <w:r>
        <w:t xml:space="preserve">   Stoga</w:t>
      </w:r>
      <w:r w:rsidR="006634D2">
        <w:t xml:space="preserve"> je predloženo da se </w:t>
      </w:r>
      <w:r>
        <w:t>donese sukladno članku 132. Stečajnog zakona  rješenje o otvaranju i zaključenju stečajnog postupka uz prethodni poziv vjerovnicima uplate predujam u iznosu od 25.000,00 kn</w:t>
      </w:r>
      <w:r w:rsidR="006634D2">
        <w:t xml:space="preserve"> </w:t>
      </w:r>
      <w:r>
        <w:t>(nagrada stečajnoj</w:t>
      </w:r>
      <w:r w:rsidR="006634D2">
        <w:t xml:space="preserve"> </w:t>
      </w:r>
      <w:r>
        <w:t>upraviteljici u prethodnom  i stečajnom postupku 15.000,00 kn, ažuriranje i vođenje poslovnih  knjiga u stečaju predvidivo za godinu dana 8.000,00 kn, troškovi arhiviranja 1.500,00 kn, izrada pečata i ostali materijalni  troškovi 500,00 kn) ako žele da se stečajni  postupak vodi.</w:t>
      </w:r>
    </w:p>
    <w:p w:rsidRDefault="004D0717" w:rsidP="006634D2" w:rsidR="004D0717" w:rsidRPr="006634D2">
      <w:pPr>
        <w:pStyle w:val="Standard"/>
        <w:jc w:val="both"/>
      </w:pPr>
      <w:r>
        <w:t xml:space="preserve">   </w:t>
      </w:r>
    </w:p>
    <w:p w:rsidRDefault="004D0717" w:rsidP="004D0717" w:rsidR="004D0717">
      <w:pPr>
        <w:jc w:val="both"/>
      </w:pPr>
      <w:r>
        <w:t xml:space="preserve">   </w:t>
      </w:r>
      <w:r w:rsidR="006634D2">
        <w:t>V</w:t>
      </w:r>
      <w:r>
        <w:t>jerovnici Dužnika mogu sukladno zakonskim ovlaštenjima utvrđivati pravilnost poslovne dokumentacije, kao i radnji ovlaštenih osoba.</w:t>
      </w:r>
    </w:p>
    <w:p w:rsidRDefault="004D0717" w:rsidP="004D0717" w:rsidR="004D0717">
      <w:pPr>
        <w:jc w:val="both"/>
      </w:pPr>
    </w:p>
    <w:p w:rsidRDefault="004D0717" w:rsidP="004D0717" w:rsidR="004D0717">
      <w:pPr>
        <w:jc w:val="both"/>
        <w:rPr>
          <w:bCs/>
        </w:rPr>
      </w:pPr>
      <w:r>
        <w:rPr>
          <w:bCs/>
        </w:rPr>
        <w:tab/>
        <w:t>Zakonski zastupnik dužnika suglasio se s prijedlogom privremene stečajne upraviteljice te s njenim izvješćem.</w:t>
      </w:r>
    </w:p>
    <w:p w:rsidRDefault="007D2041" w:rsidP="00C6028A" w:rsidR="007D2041" w:rsidRPr="004A2B09">
      <w:pPr>
        <w:jc w:val="both"/>
        <w:rPr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4D0717">
        <w:t>569/17-8 od 8. studenog 2017.</w:t>
      </w:r>
      <w:r w:rsidR="008E65C6">
        <w:t xml:space="preserve">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4D0717">
        <w:t>25</w:t>
      </w:r>
      <w:r w:rsidRPr="005E551C">
        <w:t>.000,00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lastRenderedPageBreak/>
        <w:t xml:space="preserve">Navedeno rješenje objavljeno je </w:t>
      </w:r>
      <w:r w:rsidR="00831D30">
        <w:t xml:space="preserve">na e-oglasnoj ploči Trgovačkog suda u Osijeku dana </w:t>
      </w:r>
      <w:r w:rsidR="004D0717">
        <w:t>9. studenog</w:t>
      </w:r>
      <w:r w:rsidR="008E65C6">
        <w:t xml:space="preserve"> 2017.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4D0717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4D0717" w:rsidR="007D2041" w:rsidRPr="005E551C">
      <w:pPr>
        <w:jc w:val="both"/>
      </w:pPr>
    </w:p>
    <w:p w:rsidRDefault="007D2041" w:rsidP="004D0717" w:rsidR="004D0717">
      <w:pPr>
        <w:pStyle w:val="Odlomakpopisa"/>
        <w:spacing w:lineRule="auto" w:line="240"/>
        <w:ind w:firstLine="708" w:left="0"/>
        <w:jc w:val="both"/>
        <w:rPr>
          <w:lang w:val="hr-HR"/>
        </w:rPr>
      </w:pPr>
      <w:proofErr w:type="spellStart"/>
      <w:r w:rsidRPr="00B654E2">
        <w:t>Sud</w:t>
      </w:r>
      <w:proofErr w:type="spellEnd"/>
      <w:r w:rsidRPr="00B654E2">
        <w:t xml:space="preserve"> je </w:t>
      </w:r>
      <w:proofErr w:type="spellStart"/>
      <w:r w:rsidRPr="00B654E2">
        <w:t>proveo</w:t>
      </w:r>
      <w:proofErr w:type="spellEnd"/>
      <w:r w:rsidRPr="00B654E2">
        <w:t xml:space="preserve"> </w:t>
      </w:r>
      <w:proofErr w:type="spellStart"/>
      <w:r w:rsidRPr="00B654E2">
        <w:t>uvid</w:t>
      </w:r>
      <w:proofErr w:type="spellEnd"/>
      <w:r w:rsidRPr="00B654E2">
        <w:t xml:space="preserve"> u </w:t>
      </w:r>
      <w:proofErr w:type="spellStart"/>
      <w:r w:rsidRPr="00B654E2">
        <w:t>priloženu</w:t>
      </w:r>
      <w:proofErr w:type="spellEnd"/>
      <w:r w:rsidRPr="00B654E2">
        <w:t xml:space="preserve">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to: </w:t>
      </w:r>
      <w:r w:rsidR="004D0717">
        <w:rPr>
          <w:lang w:val="hr-HR"/>
        </w:rPr>
        <w:t xml:space="preserve">prijedlog FINE za otvaranje stečajnog postupka </w:t>
      </w:r>
      <w:proofErr w:type="gramStart"/>
      <w:r w:rsidR="004D0717">
        <w:rPr>
          <w:lang w:val="hr-HR"/>
        </w:rPr>
        <w:t>od</w:t>
      </w:r>
      <w:proofErr w:type="gramEnd"/>
      <w:r w:rsidR="004D0717">
        <w:rPr>
          <w:lang w:val="hr-HR"/>
        </w:rPr>
        <w:t xml:space="preserve"> 17.5.2017. g., povijesni izvadak iz sudskog registra za dužnika, popis zaposlenika HZMO od 21.9.2017. g., podaci o dužniku sa Poslovna. </w:t>
      </w:r>
      <w:proofErr w:type="spellStart"/>
      <w:r w:rsidR="004D0717">
        <w:rPr>
          <w:lang w:val="hr-HR"/>
        </w:rPr>
        <w:t>hr</w:t>
      </w:r>
      <w:proofErr w:type="spellEnd"/>
      <w:r w:rsidR="004D0717">
        <w:rPr>
          <w:lang w:val="hr-HR"/>
        </w:rPr>
        <w:t xml:space="preserve"> od 20.9.2017. g., Uvjerenje MUP PU Osječko-baranjska od 26.9.2017. g., Potvrda </w:t>
      </w:r>
      <w:proofErr w:type="spellStart"/>
      <w:r w:rsidR="004D0717">
        <w:rPr>
          <w:lang w:val="hr-HR"/>
        </w:rPr>
        <w:t>zk</w:t>
      </w:r>
      <w:proofErr w:type="spellEnd"/>
      <w:r w:rsidR="004D0717">
        <w:rPr>
          <w:lang w:val="hr-HR"/>
        </w:rPr>
        <w:t xml:space="preserve">. odjela Osijek od 25.9.2017. g., podaci za dužnika sa </w:t>
      </w:r>
      <w:proofErr w:type="spellStart"/>
      <w:r w:rsidR="004D0717">
        <w:rPr>
          <w:lang w:val="hr-HR"/>
        </w:rPr>
        <w:t>Poslovna.hr</w:t>
      </w:r>
      <w:proofErr w:type="spellEnd"/>
      <w:r w:rsidR="004D0717">
        <w:rPr>
          <w:lang w:val="hr-HR"/>
        </w:rPr>
        <w:t xml:space="preserve"> od 20.9.2017.g.</w:t>
      </w:r>
    </w:p>
    <w:p w:rsidRDefault="004D0717" w:rsidP="004D0717" w:rsidR="004D0717">
      <w:pPr>
        <w:pStyle w:val="Odlomakpopisa"/>
        <w:spacing w:lineRule="auto" w:line="240"/>
        <w:ind w:firstLine="708" w:left="0"/>
        <w:jc w:val="both"/>
      </w:pPr>
    </w:p>
    <w:p w:rsidRDefault="007D2041" w:rsidP="006634D2" w:rsidR="00B654E2" w:rsidRPr="005E551C">
      <w:pPr>
        <w:pStyle w:val="Odlomakpopisa"/>
        <w:spacing w:lineRule="auto" w:line="240"/>
        <w:ind w:firstLine="708" w:left="0"/>
        <w:jc w:val="both"/>
      </w:pPr>
      <w:proofErr w:type="spellStart"/>
      <w:r w:rsidRPr="005E551C">
        <w:t>Slijedom</w:t>
      </w:r>
      <w:proofErr w:type="spellEnd"/>
      <w:r w:rsidRPr="005E551C">
        <w:t xml:space="preserve"> </w:t>
      </w:r>
      <w:proofErr w:type="spellStart"/>
      <w:r w:rsidRPr="005E551C">
        <w:t>navedenog</w:t>
      </w:r>
      <w:proofErr w:type="spellEnd"/>
      <w:r w:rsidRPr="005E551C">
        <w:t xml:space="preserve"> a </w:t>
      </w:r>
      <w:proofErr w:type="spellStart"/>
      <w:r w:rsidRPr="005E551C">
        <w:t>temeljem</w:t>
      </w:r>
      <w:proofErr w:type="spellEnd"/>
      <w:r w:rsidRPr="005E551C">
        <w:t xml:space="preserve"> </w:t>
      </w:r>
      <w:proofErr w:type="spellStart"/>
      <w:r w:rsidRPr="005E551C">
        <w:t>provedenog</w:t>
      </w:r>
      <w:proofErr w:type="spellEnd"/>
      <w:r w:rsidRPr="005E551C">
        <w:t xml:space="preserve"> </w:t>
      </w:r>
      <w:proofErr w:type="spellStart"/>
      <w:r w:rsidRPr="005E551C">
        <w:t>dokaznog</w:t>
      </w:r>
      <w:proofErr w:type="spellEnd"/>
      <w:r w:rsidRPr="005E551C">
        <w:t xml:space="preserve"> </w:t>
      </w:r>
      <w:proofErr w:type="spellStart"/>
      <w:r w:rsidRPr="005E551C">
        <w:t>postupka</w:t>
      </w:r>
      <w:proofErr w:type="spellEnd"/>
      <w:r w:rsidRPr="005E551C">
        <w:t xml:space="preserve"> </w:t>
      </w:r>
      <w:proofErr w:type="spellStart"/>
      <w:r w:rsidRPr="005E551C">
        <w:t>sud</w:t>
      </w:r>
      <w:proofErr w:type="spellEnd"/>
      <w:r w:rsidRPr="005E551C">
        <w:t xml:space="preserve"> je </w:t>
      </w:r>
      <w:proofErr w:type="spellStart"/>
      <w:r w:rsidRPr="005E551C">
        <w:t>utvrdio</w:t>
      </w:r>
      <w:proofErr w:type="spellEnd"/>
      <w:r w:rsidRPr="005E551C">
        <w:t xml:space="preserve"> da </w:t>
      </w:r>
      <w:proofErr w:type="spellStart"/>
      <w:r w:rsidRPr="005E551C">
        <w:t>su</w:t>
      </w:r>
      <w:proofErr w:type="spellEnd"/>
      <w:r w:rsidRPr="005E551C">
        <w:t xml:space="preserve"> </w:t>
      </w:r>
      <w:proofErr w:type="spellStart"/>
      <w:r w:rsidRPr="005E551C">
        <w:t>ispunjene</w:t>
      </w:r>
      <w:proofErr w:type="spellEnd"/>
      <w:r w:rsidRPr="005E551C">
        <w:t xml:space="preserve"> </w:t>
      </w:r>
      <w:proofErr w:type="spellStart"/>
      <w:r w:rsidRPr="005E551C">
        <w:t>pretpostavke</w:t>
      </w:r>
      <w:proofErr w:type="spellEnd"/>
      <w:r w:rsidRPr="005E551C">
        <w:t xml:space="preserve"> </w:t>
      </w:r>
      <w:proofErr w:type="spellStart"/>
      <w:r w:rsidRPr="005E551C">
        <w:t>za</w:t>
      </w:r>
      <w:proofErr w:type="spellEnd"/>
      <w:r w:rsidRPr="005E551C">
        <w:t xml:space="preserve"> </w:t>
      </w:r>
      <w:proofErr w:type="spellStart"/>
      <w:r w:rsidRPr="005E551C">
        <w:t>otvaranje</w:t>
      </w:r>
      <w:proofErr w:type="spellEnd"/>
      <w:r w:rsidRPr="005E551C">
        <w:t xml:space="preserve"> </w:t>
      </w:r>
      <w:proofErr w:type="spellStart"/>
      <w:r w:rsidRPr="005E551C">
        <w:t>stečajnog</w:t>
      </w:r>
      <w:proofErr w:type="spellEnd"/>
      <w:r w:rsidRPr="005E551C">
        <w:t xml:space="preserve"> </w:t>
      </w:r>
      <w:proofErr w:type="spellStart"/>
      <w:r w:rsidRPr="005E551C">
        <w:t>postupka</w:t>
      </w:r>
      <w:proofErr w:type="spellEnd"/>
      <w:r w:rsidRPr="005E551C">
        <w:t xml:space="preserve"> </w:t>
      </w:r>
      <w:proofErr w:type="spellStart"/>
      <w:proofErr w:type="gramStart"/>
      <w:r w:rsidRPr="005E551C">
        <w:t>nad</w:t>
      </w:r>
      <w:proofErr w:type="spellEnd"/>
      <w:proofErr w:type="gramEnd"/>
      <w:r w:rsidRPr="005E551C">
        <w:t xml:space="preserve"> </w:t>
      </w:r>
      <w:proofErr w:type="spellStart"/>
      <w:r w:rsidRPr="005E551C">
        <w:t>dužnikom</w:t>
      </w:r>
      <w:proofErr w:type="spellEnd"/>
      <w:r w:rsidRPr="005E551C">
        <w:t xml:space="preserve"> </w:t>
      </w:r>
      <w:proofErr w:type="spellStart"/>
      <w:r w:rsidRPr="005E551C">
        <w:t>propisane</w:t>
      </w:r>
      <w:proofErr w:type="spellEnd"/>
      <w:r w:rsidRPr="005E551C">
        <w:t xml:space="preserve"> </w:t>
      </w:r>
      <w:proofErr w:type="spellStart"/>
      <w:r w:rsidRPr="005E551C">
        <w:t>čl</w:t>
      </w:r>
      <w:proofErr w:type="spellEnd"/>
      <w:r w:rsidRPr="005E551C">
        <w:t xml:space="preserve">. </w:t>
      </w:r>
      <w:r w:rsidR="00B654E2">
        <w:t>5</w:t>
      </w:r>
      <w:r w:rsidRPr="005E551C">
        <w:t xml:space="preserve"> </w:t>
      </w:r>
      <w:proofErr w:type="spellStart"/>
      <w:r w:rsidRPr="005E551C">
        <w:t>Stečajnog</w:t>
      </w:r>
      <w:proofErr w:type="spellEnd"/>
      <w:r w:rsidRPr="005E551C">
        <w:t xml:space="preserve"> </w:t>
      </w:r>
      <w:proofErr w:type="spellStart"/>
      <w:r w:rsidRPr="005E551C">
        <w:t>zakona</w:t>
      </w:r>
      <w:proofErr w:type="spellEnd"/>
      <w:r w:rsidRPr="005E551C">
        <w:t xml:space="preserve"> („</w:t>
      </w:r>
      <w:proofErr w:type="spellStart"/>
      <w:r w:rsidRPr="005E551C">
        <w:t>Narodne</w:t>
      </w:r>
      <w:proofErr w:type="spellEnd"/>
      <w:r w:rsidRPr="005E551C">
        <w:t xml:space="preserve"> </w:t>
      </w:r>
      <w:proofErr w:type="spellStart"/>
      <w:r w:rsidRPr="005E551C">
        <w:t>novine</w:t>
      </w:r>
      <w:proofErr w:type="spellEnd"/>
      <w:proofErr w:type="gramStart"/>
      <w:r w:rsidRPr="005E551C">
        <w:t xml:space="preserve">“ </w:t>
      </w:r>
      <w:proofErr w:type="spellStart"/>
      <w:r w:rsidRPr="005E551C">
        <w:t>broj</w:t>
      </w:r>
      <w:proofErr w:type="spellEnd"/>
      <w:proofErr w:type="gramEnd"/>
      <w:r w:rsidRPr="005E551C">
        <w:t xml:space="preserve"> </w:t>
      </w:r>
      <w:r w:rsidR="00B654E2">
        <w:t xml:space="preserve">71/15 </w:t>
      </w:r>
      <w:r w:rsidRPr="005E551C">
        <w:t xml:space="preserve">u </w:t>
      </w:r>
      <w:proofErr w:type="spellStart"/>
      <w:r w:rsidRPr="005E551C">
        <w:t>daljnjem</w:t>
      </w:r>
      <w:proofErr w:type="spellEnd"/>
      <w:r w:rsidRPr="005E551C">
        <w:t xml:space="preserve"> </w:t>
      </w:r>
      <w:proofErr w:type="spellStart"/>
      <w:r w:rsidRPr="005E551C">
        <w:t>tekstu</w:t>
      </w:r>
      <w:proofErr w:type="spellEnd"/>
      <w:r w:rsidRPr="005E551C">
        <w:t xml:space="preserve"> SZ) -  </w:t>
      </w:r>
      <w:proofErr w:type="spellStart"/>
      <w:r w:rsidR="00AB2B8B">
        <w:t>nesposobnost</w:t>
      </w:r>
      <w:proofErr w:type="spellEnd"/>
      <w:r w:rsidR="00AB2B8B">
        <w:t xml:space="preserve"> </w:t>
      </w:r>
      <w:proofErr w:type="spellStart"/>
      <w:r w:rsidR="00AB2B8B">
        <w:t>za</w:t>
      </w:r>
      <w:proofErr w:type="spellEnd"/>
      <w:r w:rsidR="00AB2B8B">
        <w:t xml:space="preserve"> </w:t>
      </w:r>
      <w:proofErr w:type="spellStart"/>
      <w:r w:rsidR="00AB2B8B">
        <w:t>plaćanje</w:t>
      </w:r>
      <w:proofErr w:type="spellEnd"/>
      <w:r w:rsidR="00AB2B8B">
        <w:t xml:space="preserve"> </w:t>
      </w:r>
      <w:proofErr w:type="spellStart"/>
      <w:r w:rsidRPr="005E551C">
        <w:t>te</w:t>
      </w:r>
      <w:proofErr w:type="spellEnd"/>
      <w:r w:rsidRPr="005E551C">
        <w:t xml:space="preserve"> </w:t>
      </w:r>
      <w:proofErr w:type="spellStart"/>
      <w:r w:rsidRPr="005E551C">
        <w:t>ujedno</w:t>
      </w:r>
      <w:proofErr w:type="spellEnd"/>
      <w:r w:rsidRPr="005E551C">
        <w:t xml:space="preserve"> da </w:t>
      </w:r>
      <w:proofErr w:type="spellStart"/>
      <w:r w:rsidRPr="005E551C">
        <w:t>dužnik</w:t>
      </w:r>
      <w:proofErr w:type="spellEnd"/>
      <w:r w:rsidRPr="005E551C">
        <w:t xml:space="preserve"> ne </w:t>
      </w:r>
      <w:proofErr w:type="spellStart"/>
      <w:r w:rsidRPr="005E551C">
        <w:t>posjeduje</w:t>
      </w:r>
      <w:proofErr w:type="spellEnd"/>
      <w:r w:rsidRPr="005E551C">
        <w:t xml:space="preserve"> </w:t>
      </w:r>
      <w:proofErr w:type="spellStart"/>
      <w:r w:rsidRPr="005E551C">
        <w:t>nikakvu</w:t>
      </w:r>
      <w:proofErr w:type="spellEnd"/>
      <w:r w:rsidRPr="005E551C">
        <w:t xml:space="preserve"> </w:t>
      </w:r>
      <w:proofErr w:type="spellStart"/>
      <w:r w:rsidRPr="005E551C">
        <w:t>imovinu</w:t>
      </w:r>
      <w:proofErr w:type="spellEnd"/>
      <w:r w:rsidRPr="005E551C">
        <w:t xml:space="preserve"> a </w:t>
      </w:r>
      <w:proofErr w:type="spellStart"/>
      <w:r w:rsidRPr="005E551C">
        <w:t>niti</w:t>
      </w:r>
      <w:proofErr w:type="spellEnd"/>
      <w:r w:rsidRPr="005E551C">
        <w:t xml:space="preserve"> </w:t>
      </w:r>
      <w:proofErr w:type="spellStart"/>
      <w:r w:rsidRPr="005E551C">
        <w:t>onu</w:t>
      </w:r>
      <w:proofErr w:type="spellEnd"/>
      <w:r w:rsidRPr="005E551C">
        <w:t xml:space="preserve"> </w:t>
      </w:r>
      <w:proofErr w:type="spellStart"/>
      <w:r w:rsidRPr="005E551C">
        <w:t>koja</w:t>
      </w:r>
      <w:proofErr w:type="spellEnd"/>
      <w:r w:rsidRPr="005E551C">
        <w:t xml:space="preserve"> bi </w:t>
      </w:r>
      <w:proofErr w:type="spellStart"/>
      <w:r w:rsidRPr="005E551C">
        <w:t>bila</w:t>
      </w:r>
      <w:proofErr w:type="spellEnd"/>
      <w:r w:rsidRPr="005E551C">
        <w:t xml:space="preserve"> </w:t>
      </w:r>
      <w:proofErr w:type="spellStart"/>
      <w:r w:rsidRPr="005E551C">
        <w:t>dovoljna</w:t>
      </w:r>
      <w:proofErr w:type="spellEnd"/>
      <w:r w:rsidRPr="005E551C">
        <w:t xml:space="preserve"> </w:t>
      </w:r>
      <w:proofErr w:type="spellStart"/>
      <w:r w:rsidRPr="005E551C">
        <w:t>za</w:t>
      </w:r>
      <w:proofErr w:type="spellEnd"/>
      <w:r w:rsidRPr="005E551C">
        <w:t xml:space="preserve"> </w:t>
      </w:r>
      <w:proofErr w:type="spellStart"/>
      <w:r w:rsidRPr="005E551C">
        <w:t>namirenje</w:t>
      </w:r>
      <w:proofErr w:type="spellEnd"/>
      <w:r w:rsidRPr="005E551C">
        <w:t xml:space="preserve"> </w:t>
      </w:r>
      <w:proofErr w:type="spellStart"/>
      <w:r w:rsidRPr="005E551C">
        <w:t>troškova</w:t>
      </w:r>
      <w:proofErr w:type="spellEnd"/>
      <w:r w:rsidRPr="005E551C">
        <w:t xml:space="preserve"> </w:t>
      </w:r>
      <w:proofErr w:type="spellStart"/>
      <w:r w:rsidRPr="005E551C">
        <w:t>stečajnog</w:t>
      </w:r>
      <w:proofErr w:type="spellEnd"/>
      <w:r w:rsidRPr="005E551C">
        <w:t xml:space="preserve"> </w:t>
      </w:r>
      <w:proofErr w:type="spellStart"/>
      <w:r w:rsidRPr="005E551C">
        <w:t>postupka</w:t>
      </w:r>
      <w:proofErr w:type="spellEnd"/>
      <w:r w:rsidRPr="005E551C">
        <w:t xml:space="preserve"> </w:t>
      </w:r>
      <w:proofErr w:type="spellStart"/>
      <w:r w:rsidRPr="005E551C">
        <w:t>valjalo</w:t>
      </w:r>
      <w:proofErr w:type="spellEnd"/>
      <w:r w:rsidRPr="005E551C">
        <w:t xml:space="preserve"> je </w:t>
      </w:r>
      <w:proofErr w:type="spellStart"/>
      <w:r w:rsidRPr="005E551C">
        <w:t>sukladno</w:t>
      </w:r>
      <w:proofErr w:type="spellEnd"/>
      <w:r w:rsidRPr="005E551C">
        <w:t xml:space="preserve"> </w:t>
      </w:r>
      <w:proofErr w:type="spellStart"/>
      <w:r w:rsidRPr="005E551C">
        <w:t>čl</w:t>
      </w:r>
      <w:proofErr w:type="spellEnd"/>
      <w:r w:rsidRPr="005E551C">
        <w:t xml:space="preserve">. </w:t>
      </w:r>
      <w:proofErr w:type="gramStart"/>
      <w:r w:rsidR="00831D30">
        <w:t xml:space="preserve">132 </w:t>
      </w:r>
      <w:proofErr w:type="spellStart"/>
      <w:r w:rsidR="00B654E2">
        <w:t>st.</w:t>
      </w:r>
      <w:proofErr w:type="spellEnd"/>
      <w:r w:rsidR="00B654E2">
        <w:t xml:space="preserve"> 2 </w:t>
      </w:r>
      <w:proofErr w:type="spellStart"/>
      <w:r w:rsidR="00831D30">
        <w:t>Stečajnog</w:t>
      </w:r>
      <w:proofErr w:type="spellEnd"/>
      <w:r w:rsidR="00831D30">
        <w:t xml:space="preserve"> </w:t>
      </w:r>
      <w:proofErr w:type="spellStart"/>
      <w:r w:rsidR="00831D30">
        <w:t>zakona</w:t>
      </w:r>
      <w:proofErr w:type="spellEnd"/>
      <w:r w:rsidR="00831D30">
        <w:t xml:space="preserve"> (NN br. 71/15)</w:t>
      </w:r>
      <w:r w:rsidR="00B654E2">
        <w:t xml:space="preserve"> </w:t>
      </w:r>
      <w:proofErr w:type="spellStart"/>
      <w:r w:rsidR="00B654E2">
        <w:t>donijeti</w:t>
      </w:r>
      <w:proofErr w:type="spellEnd"/>
      <w:r w:rsidR="00B654E2">
        <w:t xml:space="preserve"> </w:t>
      </w:r>
      <w:proofErr w:type="spellStart"/>
      <w:r w:rsidR="00B654E2">
        <w:t>rješenje</w:t>
      </w:r>
      <w:proofErr w:type="spellEnd"/>
      <w:r w:rsidR="00B654E2">
        <w:t xml:space="preserve"> o </w:t>
      </w:r>
      <w:proofErr w:type="spellStart"/>
      <w:r w:rsidR="00B654E2">
        <w:t>otvaranju</w:t>
      </w:r>
      <w:proofErr w:type="spellEnd"/>
      <w:r w:rsidR="00B654E2">
        <w:t xml:space="preserve"> </w:t>
      </w:r>
      <w:proofErr w:type="spellStart"/>
      <w:r w:rsidR="00B654E2">
        <w:t>i</w:t>
      </w:r>
      <w:proofErr w:type="spellEnd"/>
      <w:r w:rsidR="00B654E2">
        <w:t xml:space="preserve"> </w:t>
      </w:r>
      <w:proofErr w:type="spellStart"/>
      <w:r w:rsidR="00B654E2">
        <w:t>zaključenju</w:t>
      </w:r>
      <w:proofErr w:type="spellEnd"/>
      <w:r w:rsidR="00B654E2">
        <w:t xml:space="preserve"> </w:t>
      </w:r>
      <w:proofErr w:type="spellStart"/>
      <w:r w:rsidR="00B654E2">
        <w:t>stečajnog</w:t>
      </w:r>
      <w:proofErr w:type="spellEnd"/>
      <w:r w:rsidR="00B654E2">
        <w:t xml:space="preserve"> </w:t>
      </w:r>
      <w:proofErr w:type="spellStart"/>
      <w:r w:rsidR="00B654E2">
        <w:t>postupa</w:t>
      </w:r>
      <w:proofErr w:type="spellEnd"/>
      <w:r w:rsidR="00B654E2">
        <w:t xml:space="preserve"> </w:t>
      </w:r>
      <w:proofErr w:type="spellStart"/>
      <w:r w:rsidR="00B654E2">
        <w:t>i</w:t>
      </w:r>
      <w:proofErr w:type="spellEnd"/>
      <w:r w:rsidRPr="005E551C">
        <w:t xml:space="preserve"> </w:t>
      </w:r>
      <w:proofErr w:type="spellStart"/>
      <w:r w:rsidRPr="005E551C">
        <w:t>odlučiti</w:t>
      </w:r>
      <w:proofErr w:type="spellEnd"/>
      <w:r w:rsidRPr="005E551C">
        <w:t xml:space="preserve"> </w:t>
      </w:r>
      <w:proofErr w:type="spellStart"/>
      <w:r w:rsidRPr="005E551C">
        <w:t>kao</w:t>
      </w:r>
      <w:proofErr w:type="spellEnd"/>
      <w:r w:rsidRPr="005E551C">
        <w:t xml:space="preserve"> u </w:t>
      </w:r>
      <w:proofErr w:type="spellStart"/>
      <w:r w:rsidRPr="005E551C">
        <w:t>izreci</w:t>
      </w:r>
      <w:proofErr w:type="spellEnd"/>
      <w:r w:rsidRPr="005E551C">
        <w:t>.</w:t>
      </w:r>
      <w:proofErr w:type="gramEnd"/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5C035C">
        <w:t>Nada Gagro iz Vinkovaca</w:t>
      </w:r>
      <w:r>
        <w:t xml:space="preserve"> s liste A stečajnih upravitelja za područje nadležnosti ovoga suda a sukladno čl. 84 st. 1 u vezi s čl. 85 st. 2 SZ.</w:t>
      </w:r>
    </w:p>
    <w:p w:rsidRDefault="004D0717" w:rsidP="007D2041" w:rsidR="004D0717">
      <w:pPr>
        <w:jc w:val="both"/>
      </w:pPr>
    </w:p>
    <w:p w:rsidRDefault="00EB20E7" w:rsidP="007D2041" w:rsidR="00EB20E7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4D0717">
        <w:t>30. studenog</w:t>
      </w:r>
      <w:r w:rsidR="008E65C6">
        <w:t xml:space="preserve"> 2017. g.</w:t>
      </w:r>
    </w:p>
    <w:p w:rsidRDefault="004D0717" w:rsidP="006634D2" w:rsidR="004D0717"/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4D0717">
      <w:pPr>
        <w:ind w:hanging="5760" w:left="5760"/>
      </w:pPr>
      <w:r>
        <w:tab/>
      </w:r>
      <w:r>
        <w:tab/>
        <w:t>Nada Roso</w:t>
      </w:r>
      <w:r w:rsidR="00DF5F6A">
        <w:t xml:space="preserve">      </w:t>
      </w:r>
    </w:p>
    <w:p w:rsidRDefault="004D0717" w:rsidP="00984C3D" w:rsidR="004D0717">
      <w:pPr>
        <w:ind w:hanging="5760" w:left="5760"/>
      </w:pPr>
    </w:p>
    <w:p w:rsidRDefault="00DF5F6A" w:rsidP="00984C3D" w:rsidR="00831D30">
      <w:pPr>
        <w:ind w:hanging="5760" w:left="5760"/>
      </w:pPr>
      <w:r>
        <w:t xml:space="preserve">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6634D2" w:rsidR="007D2041">
      <w:pPr>
        <w:pStyle w:val="Odlomakpopisa"/>
        <w:numPr>
          <w:ilvl w:val="0"/>
          <w:numId w:val="22"/>
        </w:numPr>
        <w:tabs>
          <w:tab w:pos="4425" w:val="left"/>
        </w:tabs>
      </w:pPr>
      <w:proofErr w:type="spellStart"/>
      <w:proofErr w:type="gramStart"/>
      <w:r w:rsidRPr="007D7E9A">
        <w:t>stečajn</w:t>
      </w:r>
      <w:r w:rsidR="00E33447" w:rsidRPr="007D7E9A">
        <w:t>i</w:t>
      </w:r>
      <w:proofErr w:type="spellEnd"/>
      <w:proofErr w:type="gramEnd"/>
      <w:r w:rsidRPr="007D7E9A">
        <w:t xml:space="preserve"> </w:t>
      </w:r>
      <w:proofErr w:type="spellStart"/>
      <w:r w:rsidRPr="007D7E9A">
        <w:t>uprav</w:t>
      </w:r>
      <w:proofErr w:type="spellEnd"/>
      <w:r w:rsidRPr="007D7E9A">
        <w:t xml:space="preserve">. </w:t>
      </w:r>
      <w:r w:rsidR="00C6028A">
        <w:t xml:space="preserve">Nada </w:t>
      </w:r>
      <w:proofErr w:type="spellStart"/>
      <w:r w:rsidR="00C6028A">
        <w:t>Gagro</w:t>
      </w:r>
      <w:proofErr w:type="spellEnd"/>
    </w:p>
    <w:p w:rsidRDefault="006634D2" w:rsidP="006634D2" w:rsidR="006634D2">
      <w:pPr>
        <w:pStyle w:val="Odlomakpopisa"/>
        <w:numPr>
          <w:ilvl w:val="0"/>
          <w:numId w:val="22"/>
        </w:numPr>
        <w:tabs>
          <w:tab w:pos="4425" w:val="left"/>
        </w:tabs>
      </w:pPr>
      <w:proofErr w:type="spellStart"/>
      <w:r>
        <w:t>dužnik</w:t>
      </w:r>
      <w:proofErr w:type="spellEnd"/>
    </w:p>
    <w:p w:rsidRDefault="007D7E9A" w:rsidP="006634D2" w:rsidR="006634D2">
      <w:pPr>
        <w:pStyle w:val="Odlomakpopisa"/>
        <w:numPr>
          <w:ilvl w:val="0"/>
          <w:numId w:val="22"/>
        </w:numPr>
        <w:tabs>
          <w:tab w:pos="4425" w:val="left"/>
        </w:tabs>
      </w:pPr>
      <w:proofErr w:type="gramStart"/>
      <w:r>
        <w:t>e-</w:t>
      </w:r>
      <w:proofErr w:type="spellStart"/>
      <w:r w:rsidR="00DF5F6A" w:rsidRPr="007D7E9A">
        <w:t>ogl</w:t>
      </w:r>
      <w:proofErr w:type="spellEnd"/>
      <w:proofErr w:type="gramEnd"/>
      <w:r w:rsidR="00DF5F6A" w:rsidRPr="007D7E9A">
        <w:t>. pl.</w:t>
      </w:r>
    </w:p>
    <w:p w:rsidRDefault="00163859" w:rsidP="006634D2" w:rsidR="00163859">
      <w:pPr>
        <w:pStyle w:val="Odlomakpopisa"/>
        <w:numPr>
          <w:ilvl w:val="0"/>
          <w:numId w:val="22"/>
        </w:numPr>
        <w:tabs>
          <w:tab w:pos="4425" w:val="left"/>
        </w:tabs>
      </w:pPr>
      <w:proofErr w:type="spellStart"/>
      <w:r>
        <w:t>Registar</w:t>
      </w:r>
      <w:proofErr w:type="spellEnd"/>
      <w:r w:rsidR="005456F8">
        <w:t xml:space="preserve"> TS Osijek</w:t>
      </w:r>
    </w:p>
    <w:p w:rsidRDefault="00163859" w:rsidP="006634D2" w:rsidR="00163859">
      <w:pPr>
        <w:pStyle w:val="Odlomakpopisa"/>
        <w:numPr>
          <w:ilvl w:val="0"/>
          <w:numId w:val="22"/>
        </w:numPr>
        <w:tabs>
          <w:tab w:pos="4425" w:val="left"/>
        </w:tabs>
      </w:pP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6634D2">
        <w:t>30.12</w:t>
      </w:r>
      <w:r w:rsidR="008E65C6">
        <w:t>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DD5" w:rsidR="00D86DD5">
      <w:r>
        <w:separator/>
      </w:r>
    </w:p>
  </w:endnote>
  <w:endnote w:id="0" w:type="continuationSeparator">
    <w:p w:rsidRDefault="00D86DD5" w:rsidR="00D86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DD5" w:rsidR="00D86DD5">
      <w:r>
        <w:separator/>
      </w:r>
    </w:p>
  </w:footnote>
  <w:footnote w:id="0" w:type="continuationSeparator">
    <w:p w:rsidRDefault="00D86DD5" w:rsidR="00D86D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18F0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4D0717" w:rsidP="004D0717" w:rsidR="004D0717">
    <w:pPr>
      <w:jc w:val="right"/>
    </w:pPr>
    <w:r>
      <w:t>Broj: 6 St-569/17-12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A772A3"/>
    <w:multiLevelType w:val="hybridMultilevel"/>
    <w:tmpl w:val="1AB272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8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8"/>
  </w:num>
  <w:num w:numId="5">
    <w:abstractNumId w:val="18"/>
  </w:num>
  <w:num w:numId="6">
    <w:abstractNumId w:val="21"/>
  </w:num>
  <w:num w:numId="7">
    <w:abstractNumId w:val="14"/>
  </w:num>
  <w:num w:numId="8">
    <w:abstractNumId w:val="17"/>
  </w:num>
  <w:num w:numId="9">
    <w:abstractNumId w:val="3"/>
  </w:num>
  <w:num w:numId="10">
    <w:abstractNumId w:val="1"/>
  </w:num>
  <w:num w:numId="11">
    <w:abstractNumId w:val="19"/>
  </w:num>
  <w:num w:numId="12">
    <w:abstractNumId w:val="5"/>
  </w:num>
  <w:num w:numId="13">
    <w:abstractNumId w:val="7"/>
  </w:num>
  <w:num w:numId="14">
    <w:abstractNumId w:val="16"/>
  </w:num>
  <w:num w:numId="15">
    <w:abstractNumId w:val="20"/>
  </w:num>
  <w:num w:numId="16">
    <w:abstractNumId w:val="0"/>
  </w:num>
  <w:num w:numId="17">
    <w:abstractNumId w:val="6"/>
  </w:num>
  <w:num w:numId="18">
    <w:abstractNumId w:val="11"/>
  </w:num>
  <w:num w:numId="19">
    <w:abstractNumId w:val="13"/>
  </w:num>
  <w:num w:numId="20">
    <w:abstractNumId w:val="4"/>
  </w:num>
  <w:num w:numId="21">
    <w:abstractNumId w:val="10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8F0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2176"/>
    <w:rsid w:val="00175A58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215E"/>
    <w:rsid w:val="002B7A2F"/>
    <w:rsid w:val="002C25B5"/>
    <w:rsid w:val="002C5B24"/>
    <w:rsid w:val="002D7A99"/>
    <w:rsid w:val="002E06A8"/>
    <w:rsid w:val="002E2CA7"/>
    <w:rsid w:val="002F1901"/>
    <w:rsid w:val="002F6983"/>
    <w:rsid w:val="003007F7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0717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731"/>
    <w:rsid w:val="005F38B0"/>
    <w:rsid w:val="00631AD2"/>
    <w:rsid w:val="00631B6D"/>
    <w:rsid w:val="006451E7"/>
    <w:rsid w:val="006634D2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E435F"/>
    <w:rsid w:val="008E65C6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86DD5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Standard" w:type="paragraph">
    <w:name w:val="Standard"/>
    <w:rsid w:val="008E65C6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0118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18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8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8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8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Standard" w:type="paragraph">
    <w:name w:val="Standard"/>
    <w:rsid w:val="008E65C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0118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18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8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8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8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1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St-569/2017</izvorni_sadrzaj>
    <derivirana_varijabla naziv="DomainObject.Predmet.OznakaBroj_1">St-569/2017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KALIKO d.o.o. za poljoprivrednu proizvodnju i trgovinu</izvorni_sadrzaj>
    <derivirana_varijabla naziv="DomainObject.Predmet.ProtustrankaFormated_1">  KALIKO d.o.o. za poljoprivrednu proizvodnju i trgovinu</derivirana_varijabla>
  </DomainObject.Predmet.ProtustrankaFormated>
  <DomainObject.Predmet.ProtustrankaFormatedOIB>
    <izvorni_sadrzaj>  KALIKO d.o.o. za poljoprivrednu proizvodnju i trgovinu, OIB 95612504400</izvorni_sadrzaj>
    <derivirana_varijabla naziv="DomainObject.Predmet.ProtustrankaFormatedOIB_1">  KALIKO d.o.o. za poljoprivrednu proizvodnju i trgovinu, OIB 95612504400</derivirana_varijabla>
  </DomainObject.Predmet.ProtustrankaFormatedOIB>
  <DomainObject.Predmet.ProtustrankaFormatedWithAdress>
    <izvorni_sadrzaj> KALIKO d.o.o. za poljoprivrednu proizvodnju i trgovinu, I.Mažuranića 53, 31220 Višnjevac</izvorni_sadrzaj>
    <derivirana_varijabla naziv="DomainObject.Predmet.ProtustrankaFormatedWithAdress_1"> KALIKO d.o.o. za poljoprivrednu proizvodnju i trgovinu, I.Mažuranića 53, 31220 Višnjevac</derivirana_varijabla>
  </DomainObject.Predmet.ProtustrankaFormatedWithAdress>
  <DomainObject.Predmet.ProtustrankaFormatedWithAdressOIB>
    <izvorni_sadrzaj> KALIKO d.o.o. za poljoprivrednu proizvodnju i trgovinu, OIB 95612504400, I.Mažuranića 53, 31220 Višnjevac</izvorni_sadrzaj>
    <derivirana_varijabla naziv="DomainObject.Predmet.ProtustrankaFormatedWithAdressOIB_1"> KALIKO d.o.o. za poljoprivrednu proizvodnju i trgovinu, OIB 95612504400, I.Mažuranića 53, 31220 Višnjevac</derivirana_varijabla>
  </DomainObject.Predmet.ProtustrankaFormatedWithAdressOIB>
  <DomainObject.Predmet.ProtustrankaWithAdress>
    <izvorni_sadrzaj>KALIKO d.o.o. za poljoprivrednu proizvodnju i trgovinu I.Mažuranića 53, 31220 Višnjevac</izvorni_sadrzaj>
    <derivirana_varijabla naziv="DomainObject.Predmet.ProtustrankaWithAdress_1">KALIKO d.o.o. za poljoprivrednu proizvodnju i trgovinu I.Mažuranića 53, 31220 Višnjevac</derivirana_varijabla>
  </DomainObject.Predmet.ProtustrankaWithAdress>
  <DomainObject.Predmet.ProtustrankaWithAdressOIB>
    <izvorni_sadrzaj>KALIKO d.o.o. za poljoprivrednu proizvodnju i trgovinu, OIB 95612504400, I.Mažuranića 53, 31220 Višnjevac</izvorni_sadrzaj>
    <derivirana_varijabla naziv="DomainObject.Predmet.ProtustrankaWithAdressOIB_1">KALIKO d.o.o. za poljoprivrednu proizvodnju i trgovinu, OIB 95612504400, I.Mažuranića 53, 31220 Višnjevac</derivirana_varijabla>
  </DomainObject.Predmet.ProtustrankaWithAdressOIB>
  <DomainObject.Predmet.ProtustrankaNazivFormated>
    <izvorni_sadrzaj>KALIKO d.o.o. za poljoprivrednu proizvodnju i trgovinu</izvorni_sadrzaj>
    <derivirana_varijabla naziv="DomainObject.Predmet.ProtustrankaNazivFormated_1">KALIKO d.o.o. za poljoprivrednu proizvodnju i trgovinu</derivirana_varijabla>
  </DomainObject.Predmet.ProtustrankaNazivFormated>
  <DomainObject.Predmet.ProtustrankaNazivFormatedOIB>
    <izvorni_sadrzaj>KALIKO d.o.o. za poljoprivrednu proizvodnju i trgovinu, OIB 95612504400</izvorni_sadrzaj>
    <derivirana_varijabla naziv="DomainObject.Predmet.ProtustrankaNazivFormatedOIB_1">KALIKO d.o.o. za poljoprivrednu proizvodnju i trgovinu, OIB 95612504400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KALIKO d.o.o. za poljoprivrednu proizvodnju i trgovinu</item>
    </izvorni_sadrzaj>
    <derivirana_varijabla naziv="DomainObject.Predmet.ProtuStrankaListFormated_1">
      <item>KALIKO d.o.o. za poljoprivrednu proizvodnju i trgovinu</item>
    </derivirana_varijabla>
  </DomainObject.Predmet.ProtuStrankaListFormated>
  <DomainObject.Predmet.ProtuStrankaListFormatedOIB>
    <izvorni_sadrzaj>
      <item>KALIKO d.o.o. za poljoprivrednu proizvodnju i trgovinu, OIB 95612504400</item>
    </izvorni_sadrzaj>
    <derivirana_varijabla naziv="DomainObject.Predmet.ProtuStrankaListFormatedOIB_1">
      <item>KALIKO d.o.o. za poljoprivrednu proizvodnju i trgovinu, OIB 95612504400</item>
    </derivirana_varijabla>
  </DomainObject.Predmet.ProtuStrankaListFormatedOIB>
  <DomainObject.Predmet.ProtuStrankaListFormatedWithAdress>
    <izvorni_sadrzaj>
      <item>KALIKO d.o.o. za poljoprivrednu proizvodnju i trgovinu, I.Mažuranića 53, 31220 Višnjevac</item>
    </izvorni_sadrzaj>
    <derivirana_varijabla naziv="DomainObject.Predmet.ProtuStrankaListFormatedWithAdress_1">
      <item>KALIKO d.o.o. za poljoprivrednu proizvodnju i trgovinu, I.Mažuranića 53, 31220 Višnjevac</item>
    </derivirana_varijabla>
  </DomainObject.Predmet.ProtuStrankaListFormatedWithAdress>
  <DomainObject.Predmet.ProtuStrankaListFormatedWithAdressOIB>
    <izvorni_sadrzaj>
      <item>KALIKO d.o.o. za poljoprivrednu proizvodnju i trgovinu, OIB 95612504400, I.Mažuranića 53, 31220 Višnjevac</item>
    </izvorni_sadrzaj>
    <derivirana_varijabla naziv="DomainObject.Predmet.ProtuStrankaListFormatedWithAdressOIB_1">
      <item>KALIKO d.o.o. za poljoprivrednu proizvodnju i trgovinu, OIB 95612504400, I.Mažuranića 53, 31220 Višnjevac</item>
    </derivirana_varijabla>
  </DomainObject.Predmet.ProtuStrankaListFormatedWithAdressOIB>
  <DomainObject.Predmet.ProtuStrankaListNazivFormated>
    <izvorni_sadrzaj>
      <item>KALIKO d.o.o. za poljoprivrednu proizvodnju i trgovinu</item>
    </izvorni_sadrzaj>
    <derivirana_varijabla naziv="DomainObject.Predmet.ProtuStrankaListNazivFormated_1">
      <item>KALIKO d.o.o. za poljoprivrednu proizvodnju i trgovinu</item>
    </derivirana_varijabla>
  </DomainObject.Predmet.ProtuStrankaListNazivFormated>
  <DomainObject.Predmet.ProtuStrankaListNazivFormatedOIB>
    <izvorni_sadrzaj>
      <item>KALIKO d.o.o. za poljoprivrednu proizvodnju i trgovinu, OIB 95612504400</item>
    </izvorni_sadrzaj>
    <derivirana_varijabla naziv="DomainObject.Predmet.ProtuStrankaListNazivFormatedOIB_1">
      <item>KALIKO d.o.o. za poljoprivrednu proizvodnju i trgovinu, OIB 95612504400</item>
    </derivirana_varijabla>
  </DomainObject.Predmet.ProtuStrankaListNazivFormatedOIB>
  <DomainObject.Predmet.OstaliListFormated>
    <izvorni_sadrzaj>
      <item>Velemir Vučko</item>
    </izvorni_sadrzaj>
    <derivirana_varijabla naziv="DomainObject.Predmet.OstaliListFormated_1">
      <item>Velemir Vučko</item>
    </derivirana_varijabla>
  </DomainObject.Predmet.OstaliListFormated>
  <DomainObject.Predmet.OstaliListFormatedOIB>
    <izvorni_sadrzaj>
      <item>Velemir Vučko, OIB 87170705576</item>
    </izvorni_sadrzaj>
    <derivirana_varijabla naziv="DomainObject.Predmet.OstaliListFormatedOIB_1">
      <item>Velemir Vučko, OIB 87170705576</item>
    </derivirana_varijabla>
  </DomainObject.Predmet.OstaliListFormatedOIB>
  <DomainObject.Predmet.OstaliListFormatedWithAdress>
    <izvorni_sadrzaj>
      <item>Velemir Vučko, Ivana Mažuranića 51a, 31220 Višnjevac</item>
    </izvorni_sadrzaj>
    <derivirana_varijabla naziv="DomainObject.Predmet.OstaliListFormatedWithAdress_1">
      <item>Velemir Vučko, Ivana Mažuranića 51a, 31220 Višnjevac</item>
    </derivirana_varijabla>
  </DomainObject.Predmet.OstaliListFormatedWithAdress>
  <DomainObject.Predmet.OstaliListFormatedWithAdressOIB>
    <izvorni_sadrzaj>
      <item>Velemir Vučko, OIB 87170705576, Ivana Mažuranića 51a, 31220 Višnjevac</item>
    </izvorni_sadrzaj>
    <derivirana_varijabla naziv="DomainObject.Predmet.OstaliListFormatedWithAdressOIB_1">
      <item>Velemir Vučko, OIB 87170705576, Ivana Mažuranića 51a, 31220 Višnjevac</item>
    </derivirana_varijabla>
  </DomainObject.Predmet.OstaliListFormatedWithAdressOIB>
  <DomainObject.Predmet.OstaliListNazivFormated>
    <izvorni_sadrzaj>
      <item>Velemir Vučko</item>
    </izvorni_sadrzaj>
    <derivirana_varijabla naziv="DomainObject.Predmet.OstaliListNazivFormated_1">
      <item>Velemir Vučko</item>
    </derivirana_varijabla>
  </DomainObject.Predmet.OstaliListNazivFormated>
  <DomainObject.Predmet.OstaliListNazivFormatedOIB>
    <izvorni_sadrzaj>
      <item>Velemir Vučko, OIB 87170705576</item>
    </izvorni_sadrzaj>
    <derivirana_varijabla naziv="DomainObject.Predmet.OstaliListNazivFormatedOIB_1">
      <item>Velemir Vučko, OIB 87170705576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KALIKO d.o.o. za poljoprivrednu proizvodnju i trgovinu</izvorni_sadrzaj>
    <derivirana_varijabla naziv="DomainObject.Predmet.ProtustrankaIDrugi_1">KALIKO d.o.o. za poljoprivrednu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KALIKO d.o.o. za poljoprivrednu proizvodnju i trgovinu, OIB 95612504400, I.Mažuranića 53, 31220 Višnjevac</izvorni_sadrzaj>
    <derivirana_varijabla naziv="DomainObject.Predmet.ProtustrankaIDrugiAdressOIB_1">KALIKO d.o.o. za poljoprivrednu proizvodnju i trgovinu, OIB 95612504400, I.Mažuranića 53,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KALIKO d.o.o. za poljoprivrednu proizvodnju i trgovinu</item>
      <item>Velemir Vučko</item>
    </izvorni_sadrzaj>
    <derivirana_varijabla naziv="DomainObject.Predmet.SudioniciListNaziv_1">
      <item>FINA RC OSIJEK</item>
      <item>KALIKO d.o.o. za poljoprivrednu proizvodnju i trgovinu</item>
      <item>Velemir Vučko</item>
    </derivirana_varijabla>
  </DomainObject.Predmet.SudioniciListNaziv>
  <DomainObject.Predmet.SudioniciListAdressOIB>
    <izvorni_sadrzaj>
      <item>FINA RC OSIJEK, OIB 85821130368</item>
      <item>KALIKO d.o.o. za poljoprivrednu proizvodnju i trgovinu, OIB 95612504400, I.Mažuranića 53,31220 Višnjevac</item>
      <item>Velemir Vučko, OIB 87170705576, Ivana Mažuranića 51a,31220 Višnjevac</item>
    </izvorni_sadrzaj>
    <derivirana_varijabla naziv="DomainObject.Predmet.SudioniciListAdressOIB_1">
      <item>FINA RC OSIJEK, OIB 85821130368</item>
      <item>KALIKO d.o.o. za poljoprivrednu proizvodnju i trgovinu, OIB 95612504400, I.Mažuranića 53,31220 Višnjevac</item>
      <item>Velemir Vučko, OIB 87170705576, Ivana Mažuranića 51a,31220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95612504400</item>
      <item>, OIB 87170705576</item>
    </izvorni_sadrzaj>
    <derivirana_varijabla naziv="DomainObject.Predmet.SudioniciListNazivOIB_1">
      <item>, OIB 85821130368</item>
      <item>, OIB 95612504400</item>
      <item>, OIB 87170705576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2098E-945F-4564-9CD0-99E160C32A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1129</properties:Words>
  <properties:Characters>7190</properties:Characters>
  <properties:Lines>222</properties:Lines>
  <properties:Paragraphs>75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2017-11-30T13:22:00Z</dcterms:created>
  <dc:creator>dsekulic</dc:creator>
  <cp:lastModifiedBy>Danijela Sekulić</cp:lastModifiedBy>
  <cp:lastPrinted>2017-11-30T13:22:00Z</cp:lastPrinted>
  <dcterms:modified xmlns:xsi="http://www.w3.org/2001/XMLSchema-instance" xsi:type="dcterms:W3CDTF">2017-11-30T13:23:00Z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