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9662" w14:paraId="9919662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773728">
      <w:pPr>
        <w:ind w:firstLine="720"/>
        <w:jc w:val="both"/>
        <w:rPr>
          <w:lang w:val="hr-HR"/>
        </w:rPr>
      </w:pPr>
      <w:r w:rsidRPr="00773728">
        <w:rPr>
          <w:lang w:val="hr-HR"/>
        </w:rPr>
        <w:t>Trgovački sud u Splitu</w:t>
      </w:r>
      <w:r w:rsidR="009715B0" w:rsidRPr="00773728">
        <w:rPr>
          <w:lang w:val="hr-HR"/>
        </w:rPr>
        <w:t>, po sudsk</w:t>
      </w:r>
      <w:r w:rsidR="001922FD" w:rsidRPr="00773728">
        <w:rPr>
          <w:lang w:val="hr-HR"/>
        </w:rPr>
        <w:t xml:space="preserve">om savjetniku </w:t>
      </w:r>
      <w:r w:rsidR="004A4042" w:rsidRPr="00773728">
        <w:rPr>
          <w:lang w:val="hr-HR"/>
        </w:rPr>
        <w:t>Goranu Radanoviću</w:t>
      </w:r>
      <w:r w:rsidR="004838FB" w:rsidRPr="00773728">
        <w:rPr>
          <w:lang w:val="hr-HR"/>
        </w:rPr>
        <w:t>, odlučujući o</w:t>
      </w:r>
      <w:r w:rsidR="009715B0" w:rsidRPr="00773728">
        <w:rPr>
          <w:lang w:val="hr-HR"/>
        </w:rPr>
        <w:t xml:space="preserve"> zahtjevu </w:t>
      </w:r>
      <w:r w:rsidR="00B360DB" w:rsidRPr="00773728">
        <w:rPr>
          <w:lang w:val="hr-HR"/>
        </w:rPr>
        <w:t>FINANCIJSKE AGENCIJE, Regionalni centar Split, Podružnica Split, Mažuranićevo šetalište 24b, OIB: 85821130368</w:t>
      </w:r>
      <w:r w:rsidR="002B15A7" w:rsidRPr="00773728">
        <w:rPr>
          <w:lang w:val="hr-HR"/>
        </w:rPr>
        <w:t>,</w:t>
      </w:r>
      <w:r w:rsidR="004838FB" w:rsidRPr="00773728">
        <w:rPr>
          <w:lang w:val="hr-HR"/>
        </w:rPr>
        <w:t xml:space="preserve"> </w:t>
      </w:r>
      <w:r w:rsidR="009715B0" w:rsidRPr="00773728">
        <w:rPr>
          <w:lang w:val="hr-HR"/>
        </w:rPr>
        <w:t>za provedbu skraćenog stečajnog postupka</w:t>
      </w:r>
      <w:r w:rsidR="00C4477E" w:rsidRPr="00773728">
        <w:rPr>
          <w:lang w:val="hr-HR"/>
        </w:rPr>
        <w:t xml:space="preserve"> nad dužnikom </w:t>
      </w:r>
      <w:r w:rsidR="00773728" w:rsidRPr="00773728">
        <w:rPr>
          <w:lang w:val="hr-HR"/>
        </w:rPr>
        <w:t>KRIŽIĆ d.o.o.</w:t>
      </w:r>
      <w:r w:rsidR="00355ED8" w:rsidRPr="00773728">
        <w:rPr>
          <w:lang w:val="hr-HR"/>
        </w:rPr>
        <w:t xml:space="preserve">, </w:t>
      </w:r>
      <w:r w:rsidR="00773728" w:rsidRPr="00773728">
        <w:rPr>
          <w:lang w:val="hr-HR"/>
        </w:rPr>
        <w:t>Podstrana (Općina Podstrana)</w:t>
      </w:r>
      <w:r w:rsidR="00355ED8" w:rsidRPr="00773728">
        <w:rPr>
          <w:lang w:val="hr-HR"/>
        </w:rPr>
        <w:t xml:space="preserve">, </w:t>
      </w:r>
      <w:r w:rsidR="00773728" w:rsidRPr="00773728">
        <w:rPr>
          <w:lang w:val="hr-HR"/>
        </w:rPr>
        <w:t>Put Starog Sela 7</w:t>
      </w:r>
      <w:r w:rsidR="00355ED8" w:rsidRPr="00773728">
        <w:rPr>
          <w:lang w:val="hr-HR"/>
        </w:rPr>
        <w:t xml:space="preserve">, OIB: </w:t>
      </w:r>
      <w:r w:rsidR="00773728" w:rsidRPr="00773728">
        <w:rPr>
          <w:lang w:val="hr-HR"/>
        </w:rPr>
        <w:t>37956852728</w:t>
      </w:r>
      <w:r w:rsidR="00355ED8" w:rsidRPr="00773728">
        <w:rPr>
          <w:lang w:val="hr-HR"/>
        </w:rPr>
        <w:t xml:space="preserve">, MBS: </w:t>
      </w:r>
      <w:r w:rsidR="00773728" w:rsidRPr="00773728">
        <w:rPr>
          <w:lang w:val="hr-HR"/>
        </w:rPr>
        <w:t>060123158</w:t>
      </w:r>
      <w:r w:rsidR="001922FD" w:rsidRPr="00773728">
        <w:rPr>
          <w:lang w:val="hr-HR"/>
        </w:rPr>
        <w:t xml:space="preserve">, </w:t>
      </w:r>
      <w:r w:rsidRPr="00773728">
        <w:rPr>
          <w:lang w:val="hr-HR"/>
        </w:rPr>
        <w:t xml:space="preserve">dana </w:t>
      </w:r>
      <w:r w:rsidR="00773728">
        <w:rPr>
          <w:lang w:val="hr-HR"/>
        </w:rPr>
        <w:t>30</w:t>
      </w:r>
      <w:r w:rsidR="006F275C" w:rsidRPr="00773728">
        <w:rPr>
          <w:lang w:val="hr-HR"/>
        </w:rPr>
        <w:t xml:space="preserve">. </w:t>
      </w:r>
      <w:r w:rsidR="00773728">
        <w:rPr>
          <w:lang w:val="hr-HR"/>
        </w:rPr>
        <w:t>rujna</w:t>
      </w:r>
      <w:r w:rsidR="004020C0" w:rsidRPr="00773728">
        <w:rPr>
          <w:lang w:val="hr-HR"/>
        </w:rPr>
        <w:t xml:space="preserve"> 2016</w:t>
      </w:r>
      <w:r w:rsidRPr="00773728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773728" w:rsidRPr="00773728">
        <w:rPr>
          <w:lang w:val="hr-HR"/>
        </w:rPr>
        <w:t>KRIŽIĆ d.o.o., Podstrana (Općina Podstrana), Put Starog Sela 7, OIB: 37956852728, MBS: 060123158</w:t>
      </w:r>
      <w:r w:rsidR="001D0AB6" w:rsidRPr="00FD4AE0">
        <w:rPr>
          <w:lang w:val="hr-HR"/>
        </w:rPr>
        <w:t xml:space="preserve">, zaprimljen na ovom sudu </w:t>
      </w:r>
      <w:r w:rsidR="00773728">
        <w:rPr>
          <w:lang w:val="hr-HR"/>
        </w:rPr>
        <w:t>2</w:t>
      </w:r>
      <w:r w:rsidR="00355ED8" w:rsidRPr="00FD4AE0">
        <w:rPr>
          <w:lang w:val="hr-HR"/>
        </w:rPr>
        <w:t xml:space="preserve">. </w:t>
      </w:r>
      <w:r w:rsidR="00773728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="00636D60">
        <w:rPr>
          <w:lang w:val="hr-HR"/>
        </w:rPr>
        <w:t xml:space="preserve"> podnijela je ovom sudu </w:t>
      </w:r>
      <w:r w:rsidR="00773728">
        <w:rPr>
          <w:lang w:val="hr-HR"/>
        </w:rPr>
        <w:t>29</w:t>
      </w:r>
      <w:r w:rsidR="00355ED8" w:rsidRPr="00FD4AE0">
        <w:rPr>
          <w:lang w:val="hr-HR"/>
        </w:rPr>
        <w:t xml:space="preserve">. </w:t>
      </w:r>
      <w:r w:rsidR="00773728">
        <w:rPr>
          <w:lang w:val="hr-HR"/>
        </w:rPr>
        <w:t>listopada</w:t>
      </w:r>
      <w:r w:rsidR="003D2008">
        <w:rPr>
          <w:lang w:val="hr-HR"/>
        </w:rPr>
        <w:t xml:space="preserve"> 201</w:t>
      </w:r>
      <w:r w:rsidR="00773728">
        <w:rPr>
          <w:lang w:val="hr-HR"/>
        </w:rPr>
        <w:t>5</w:t>
      </w:r>
      <w:r w:rsidRPr="009679A1">
        <w:rPr>
          <w:lang w:val="hr-HR"/>
        </w:rPr>
        <w:t xml:space="preserve">. godine, na temelju odredbe čl. 444. st.1. Stečajnog zakona („Narodne novine“ broj: 71/15, dalje SZ), zahtjev za provedbu skraćenog stečajnog postupka nad dužnikom </w:t>
      </w:r>
      <w:r w:rsidR="00773728" w:rsidRPr="00773728">
        <w:rPr>
          <w:lang w:val="hr-HR"/>
        </w:rPr>
        <w:t>KRIŽIĆ d.o.o., Podstrana (Općina Podstrana), Put Starog Sela 7, OIB: 37956852728, MBS: 060123158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773728" w:rsidR="00C60F12">
      <w:pPr>
        <w:ind w:firstLine="720"/>
        <w:jc w:val="both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773728" w:rsidP="00773728" w:rsidR="00773728" w:rsidRPr="004A4042">
      <w:pPr>
        <w:ind w:firstLine="720"/>
        <w:jc w:val="both"/>
        <w:rPr>
          <w:lang w:val="hr-HR"/>
        </w:rPr>
      </w:pPr>
    </w:p>
    <w:p w:rsidRDefault="004020C0" w:rsidP="008A7F6D" w:rsidR="004020C0" w:rsidRPr="00355ED8">
      <w:pPr>
        <w:ind w:firstLine="720"/>
        <w:jc w:val="both"/>
        <w:rPr>
          <w:lang w:val="hr-HR"/>
        </w:rPr>
      </w:pPr>
      <w:r w:rsidRPr="00355ED8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773728">
        <w:t>Tt-15/9524-1</w:t>
      </w:r>
      <w:r w:rsidR="00355ED8" w:rsidRPr="00355ED8">
        <w:rPr>
          <w:lang w:val="hr-HR"/>
        </w:rPr>
        <w:t xml:space="preserve"> od 17.02.2016</w:t>
      </w:r>
      <w:r w:rsidR="001922FD" w:rsidRPr="00355ED8">
        <w:rPr>
          <w:lang w:val="hr-HR"/>
        </w:rPr>
        <w:t xml:space="preserve">. godine, </w:t>
      </w:r>
      <w:r w:rsidRPr="00355ED8">
        <w:rPr>
          <w:lang w:val="hr-HR"/>
        </w:rPr>
        <w:t>nad uvodno naznačenim dužnikom pokrenut postupak brisanja iz sudskog registra</w:t>
      </w:r>
      <w:r w:rsidR="00D722B4" w:rsidRPr="00355ED8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773728">
        <w:rPr>
          <w:lang w:val="hr-HR"/>
        </w:rPr>
        <w:t>30</w:t>
      </w:r>
      <w:r w:rsidR="00773728" w:rsidRPr="00773728">
        <w:rPr>
          <w:lang w:val="hr-HR"/>
        </w:rPr>
        <w:t xml:space="preserve">. </w:t>
      </w:r>
      <w:r w:rsidR="00773728">
        <w:rPr>
          <w:lang w:val="hr-HR"/>
        </w:rPr>
        <w:t>rujna</w:t>
      </w:r>
      <w:r w:rsidR="00773728" w:rsidRPr="00773728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>
      <w:pPr>
        <w:rPr>
          <w:lang w:val="hr-HR"/>
        </w:rPr>
      </w:pPr>
    </w:p>
    <w:p w:rsidRDefault="00355ED8" w:rsidP="00706888" w:rsidR="00355ED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636D60">
      <w:pPr>
        <w:rPr>
          <w:lang w:val="hr-HR"/>
        </w:rPr>
      </w:pPr>
      <w:r w:rsidRPr="00636D60">
        <w:rPr>
          <w:lang w:val="hr-HR"/>
        </w:rPr>
        <w:t>DNA:</w:t>
      </w:r>
    </w:p>
    <w:p w:rsidRDefault="00706888" w:rsidP="00706888" w:rsidR="00706888" w:rsidRPr="00636D60">
      <w:pPr>
        <w:rPr>
          <w:lang w:val="hr-HR"/>
        </w:rPr>
      </w:pPr>
    </w:p>
    <w:p w:rsidRDefault="00D722B4" w:rsidP="00706888" w:rsidR="00D722B4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Fina, Regionalni centar Split </w:t>
      </w:r>
    </w:p>
    <w:p w:rsidRDefault="00046239" w:rsidP="00706888" w:rsidR="00046239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>e-Oglasna ploča suda</w:t>
      </w:r>
    </w:p>
    <w:p w:rsidRDefault="00D722B4" w:rsidP="00706888" w:rsidR="00706888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u </w:t>
      </w:r>
      <w:r w:rsidR="00507986" w:rsidRPr="00636D60">
        <w:rPr>
          <w:lang w:val="hr-HR"/>
        </w:rPr>
        <w:t>spis</w:t>
      </w:r>
    </w:p>
    <w:sectPr w:rsidSect="00CC4C06" w:rsidR="00706888" w:rsidRPr="00636D6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B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773728">
      <w:rPr>
        <w:lang w:val="hr-HR"/>
      </w:rPr>
      <w:t>1153/2015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773728">
      <w:rPr>
        <w:lang w:val="hr-HR"/>
      </w:rPr>
      <w:t>1153/2015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42F7"/>
    <w:rsid w:val="00046239"/>
    <w:rsid w:val="000E520C"/>
    <w:rsid w:val="0010158A"/>
    <w:rsid w:val="00124C50"/>
    <w:rsid w:val="00141B91"/>
    <w:rsid w:val="001922FD"/>
    <w:rsid w:val="001D0AB6"/>
    <w:rsid w:val="001E2126"/>
    <w:rsid w:val="0024279B"/>
    <w:rsid w:val="002A4B4D"/>
    <w:rsid w:val="002B15A7"/>
    <w:rsid w:val="00355ED8"/>
    <w:rsid w:val="003A012D"/>
    <w:rsid w:val="003B76E7"/>
    <w:rsid w:val="003D2008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36D60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3728"/>
    <w:rsid w:val="00777C0E"/>
    <w:rsid w:val="007967D5"/>
    <w:rsid w:val="007A0B89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11927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KRIŽIĆ d.o.o. za građevinarstvo</izvorni_sadrzaj>
    <derivirana_varijabla naziv="DomainObject.Predmet.ProtustrankaFormated_1">  KRIŽIĆ d.o.o. za građevinarstvo</derivirana_varijabla>
  </DomainObject.Predmet.ProtustrankaFormated>
  <DomainObject.Predmet.ProtustrankaFormatedOIB>
    <izvorni_sadrzaj>  KRIŽIĆ d.o.o. za građevinarstvo, OIB 37956852728</izvorni_sadrzaj>
    <derivirana_varijabla naziv="DomainObject.Predmet.ProtustrankaFormatedOIB_1">  KRIŽIĆ d.o.o. za građevinarstvo, OIB 37956852728</derivirana_varijabla>
  </DomainObject.Predmet.ProtustrankaFormatedOIB>
  <DomainObject.Predmet.ProtustrankaFormatedWithAdress>
    <izvorni_sadrzaj> KRIŽIĆ d.o.o. za građevinarstvo, Put Starog Sela 7, 21311 Podstrana</izvorni_sadrzaj>
    <derivirana_varijabla naziv="DomainObject.Predmet.ProtustrankaFormatedWithAdress_1"> KRIŽIĆ d.o.o. za građevinarstvo, Put Starog Sela 7, 21311 Podstrana</derivirana_varijabla>
  </DomainObject.Predmet.ProtustrankaFormatedWithAdress>
  <DomainObject.Predmet.ProtustrankaFormatedWithAdressOIB>
    <izvorni_sadrzaj> KRIŽIĆ d.o.o. za građevinarstvo, OIB 37956852728, Put Starog Sela 7, 21311 Podstrana</izvorni_sadrzaj>
    <derivirana_varijabla naziv="DomainObject.Predmet.ProtustrankaFormatedWithAdressOIB_1"> KRIŽIĆ d.o.o. za građevinarstvo, OIB 37956852728, Put Starog Sela 7, 21311 Podstrana</derivirana_varijabla>
  </DomainObject.Predmet.ProtustrankaFormatedWithAdressOIB>
  <DomainObject.Predmet.ProtustrankaWithAdress>
    <izvorni_sadrzaj>KRIŽIĆ d.o.o. za građevinarstvo Put Starog Sela 7, 21311 Podstrana</izvorni_sadrzaj>
    <derivirana_varijabla naziv="DomainObject.Predmet.ProtustrankaWithAdress_1">KRIŽIĆ d.o.o. za građevinarstvo Put Starog Sela 7, 21311 Podstrana</derivirana_varijabla>
  </DomainObject.Predmet.ProtustrankaWithAdress>
  <DomainObject.Predmet.ProtustrankaWithAdressOIB>
    <izvorni_sadrzaj>KRIŽIĆ d.o.o. za građevinarstvo, OIB 37956852728, Put Starog Sela 7, 21311 Podstrana</izvorni_sadrzaj>
    <derivirana_varijabla naziv="DomainObject.Predmet.ProtustrankaWithAdressOIB_1">KRIŽIĆ d.o.o. za građevinarstvo, OIB 37956852728, Put Starog Sela 7, 21311 Podstrana</derivirana_varijabla>
  </DomainObject.Predmet.ProtustrankaWithAdressOIB>
  <DomainObject.Predmet.ProtustrankaNazivFormated>
    <izvorni_sadrzaj>KRIŽIĆ d.o.o. za građevinarstvo</izvorni_sadrzaj>
    <derivirana_varijabla naziv="DomainObject.Predmet.ProtustrankaNazivFormated_1">KRIŽIĆ d.o.o. za građevinarstvo</derivirana_varijabla>
  </DomainObject.Predmet.ProtustrankaNazivFormated>
  <DomainObject.Predmet.ProtustrankaNazivFormatedOIB>
    <izvorni_sadrzaj>KRIŽIĆ d.o.o. za građevinarstvo, OIB 37956852728</izvorni_sadrzaj>
    <derivirana_varijabla naziv="DomainObject.Predmet.ProtustrankaNazivFormatedOIB_1">KRIŽIĆ d.o.o. za građevinarstvo, OIB 37956852728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479848.78</izvorni_sadrzaj>
    <derivirana_varijabla naziv="DomainObject.Predmet.TrenutnaVrijednost_1">479848.78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KRIŽIĆ d.o.o. za građevinarstvo</item>
    </izvorni_sadrzaj>
    <derivirana_varijabla naziv="DomainObject.Predmet.ProtuStrankaListFormated_1">
      <item>KRIŽIĆ d.o.o. za građevinarstvo</item>
    </derivirana_varijabla>
  </DomainObject.Predmet.ProtuStrankaListFormated>
  <DomainObject.Predmet.ProtuStrankaListFormatedOIB>
    <izvorni_sadrzaj>
      <item>KRIŽIĆ d.o.o. za građevinarstvo, OIB 37956852728</item>
    </izvorni_sadrzaj>
    <derivirana_varijabla naziv="DomainObject.Predmet.ProtuStrankaListFormatedOIB_1">
      <item>KRIŽIĆ d.o.o. za građevinarstvo, OIB 37956852728</item>
    </derivirana_varijabla>
  </DomainObject.Predmet.ProtuStrankaListFormatedOIB>
  <DomainObject.Predmet.ProtuStrankaListFormatedWithAdress>
    <izvorni_sadrzaj>
      <item>KRIŽIĆ d.o.o. za građevinarstvo, Put Starog Sela 7, 21311 Podstrana</item>
    </izvorni_sadrzaj>
    <derivirana_varijabla naziv="DomainObject.Predmet.ProtuStrankaListFormatedWithAdress_1">
      <item>KRIŽIĆ d.o.o. za građevinarstvo, Put Starog Sela 7, 21311 Podstrana</item>
    </derivirana_varijabla>
  </DomainObject.Predmet.ProtuStrankaListFormatedWithAdress>
  <DomainObject.Predmet.ProtuStrankaListFormatedWithAdressOIB>
    <izvorni_sadrzaj>
      <item>KRIŽIĆ d.o.o. za građevinarstvo, OIB 37956852728, Put Starog Sela 7, 21311 Podstrana</item>
    </izvorni_sadrzaj>
    <derivirana_varijabla naziv="DomainObject.Predmet.ProtuStrankaListFormatedWithAdressOIB_1">
      <item>KRIŽIĆ d.o.o. za građevinarstvo, OIB 37956852728, Put Starog Sela 7, 21311 Podstrana</item>
    </derivirana_varijabla>
  </DomainObject.Predmet.ProtuStrankaListFormatedWithAdressOIB>
  <DomainObject.Predmet.ProtuStrankaListNazivFormated>
    <izvorni_sadrzaj>
      <item>KRIŽIĆ d.o.o. za građevinarstvo</item>
    </izvorni_sadrzaj>
    <derivirana_varijabla naziv="DomainObject.Predmet.ProtuStrankaListNazivFormated_1">
      <item>KRIŽIĆ d.o.o. za građevinarstvo</item>
    </derivirana_varijabla>
  </DomainObject.Predmet.ProtuStrankaListNazivFormated>
  <DomainObject.Predmet.ProtuStrankaListNazivFormatedOIB>
    <izvorni_sadrzaj>
      <item>KRIŽIĆ d.o.o. za građevinarstvo, OIB 37956852728</item>
    </izvorni_sadrzaj>
    <derivirana_varijabla naziv="DomainObject.Predmet.ProtuStrankaListNazivFormatedOIB_1">
      <item>KRIŽIĆ d.o.o. za građevinarstvo, OIB 37956852728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KRIŽIĆ d.o.o. za građevinarstvo</izvorni_sadrzaj>
    <derivirana_varijabla naziv="DomainObject.Predmet.ProtustrankaIDrugi_1">KRIŽIĆ d.o.o. za građevinarstvo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KRIŽIĆ d.o.o. za građevinarstvo, OIB 37956852728, Put Starog Sela 7, 21311 Podstrana</izvorni_sadrzaj>
    <derivirana_varijabla naziv="DomainObject.Predmet.ProtustrankaIDrugiAdressOIB_1">KRIŽIĆ d.o.o. za građevinarstvo, OIB 37956852728, Put Starog Sela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KRIŽIĆ d.o.o. za građevinarstvo</item>
      <item>FINANCIJSKA AGENCIJA, RC SPLIT</item>
    </izvorni_sadrzaj>
    <derivirana_varijabla naziv="DomainObject.Predmet.SudioniciListNaziv_1">
      <item>KRIŽIĆ d.o.o. za građevinarstvo</item>
      <item>FINANCIJSKA AGENCIJA, RC SPLIT</item>
    </derivirana_varijabla>
  </DomainObject.Predmet.SudioniciListNaziv>
  <DomainObject.Predmet.SudioniciListAdressOIB>
    <izvorni_sadrzaj>
      <item>KRIŽIĆ d.o.o. za građevinarstvo, OIB 37956852728, Put Starog Sela 7,21311 Podstrana</item>
      <item>FINANCIJSKA AGENCIJA, RC SPLIT, OIB 85821130368, Mažuranićevo šetalište 24b,21000 Split</item>
    </izvorni_sadrzaj>
    <derivirana_varijabla naziv="DomainObject.Predmet.SudioniciListAdressOIB_1">
      <item>KRIŽIĆ d.o.o. za građevinarstvo, OIB 37956852728, Put Starog Sela 7,21311 Podstrana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37956852728</item>
      <item>, OIB 85821130368</item>
    </izvorni_sadrzaj>
    <derivirana_varijabla naziv="DomainObject.Predmet.SudioniciListNazivOIB_1">
      <item>, OIB 37956852728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2662</properties:Characters>
  <properties:Lines>87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2016-09-30T07:18:00Z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2016-09-30T10:34:00Z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