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9863" w14:paraId="b7d986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6D7316">
        <w:rPr>
          <w:rFonts w:cs="Times New Roman"/>
        </w:rPr>
        <w:t xml:space="preserve"> TOROID d.o.o., Nedelišće, Čakovečka 20, OIB: 34314000065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6D7316">
        <w:rPr>
          <w:b/>
        </w:rPr>
        <w:t>08,45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6D7316">
        <w:t>Zlatko Tkalčec, Nedelišće, Čakovečka 1,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6D7316">
        <w:rPr>
          <w:rFonts w:cs="Times New Roman"/>
        </w:rPr>
        <w:t xml:space="preserve">TOROID d.o.o., Nedelišće, Čakovečka 20,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D619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6D7316">
        <w:t xml:space="preserve"> Zlatku Tkalčec, Nedelišće, Čakovečka 1, OIB: 61467600982</w:t>
      </w:r>
      <w:r w:rsidR="003D6194">
        <w:t>,</w:t>
      </w:r>
      <w:r w:rsidR="00B647CC">
        <w:t xml:space="preserve">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6D7316">
        <w:t>08,45</w:t>
      </w:r>
      <w:r w:rsidRPr="00412CB1">
        <w:t xml:space="preserve"> sati, dostavi javnobilježnički ovjerovljen prokazni popis imovine za dužnika</w:t>
      </w:r>
      <w:r w:rsidR="006D7316">
        <w:rPr>
          <w:rFonts w:cs="Times New Roman"/>
        </w:rPr>
        <w:t xml:space="preserve"> TOROID d.o.o., Nedelišće, Čakovečka 20, OIB: 34314000065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6D7316">
        <w:rPr>
          <w:rFonts w:cs="Times New Roman"/>
        </w:rPr>
        <w:t xml:space="preserve">TOROID d.o.o., Nedelišće, Čakovečka 20, 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6D7316">
        <w:t>Zlatko Tkalčec, Nedelišće, Čakovečka 1,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16C" w:rsidP="00BA0147" w:rsidR="00EB716C">
      <w:r>
        <w:separator/>
      </w:r>
    </w:p>
  </w:endnote>
  <w:endnote w:id="0" w:type="continuationSeparator">
    <w:p w:rsidRDefault="00EB716C" w:rsidP="00BA0147" w:rsidR="00EB7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16C" w:rsidP="00BA0147" w:rsidR="00EB716C">
      <w:r>
        <w:separator/>
      </w:r>
    </w:p>
  </w:footnote>
  <w:footnote w:id="0" w:type="continuationSeparator">
    <w:p w:rsidRDefault="00EB716C" w:rsidP="00BA0147" w:rsidR="00EB7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4F3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6D7316">
      <w:t>439</w:t>
    </w:r>
    <w:r w:rsidR="003D6194">
      <w:t>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6D7316">
      <w:t>439</w:t>
    </w:r>
    <w:r w:rsidR="003D6194"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D6194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D7316"/>
    <w:rsid w:val="00720601"/>
    <w:rsid w:val="0072529F"/>
    <w:rsid w:val="007470CB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04F30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EB716C"/>
    <w:rsid w:val="00EC67C5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04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F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F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F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F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04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F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F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F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F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St-439/2016-3</izvorni_sadrzaj>
    <derivirana_varijabla naziv="DomainObject.Oznaka_1">St-439/2016-3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TOROID društvo s ograničenom odgovornošću za elektrostrojograditeljstvo</izvorni_sadrzaj>
    <derivirana_varijabla naziv="DomainObject.Predmet.ProtustrankaFormated_1">  TOROID društvo s ograničenom odgovornošću za elektrostrojograditeljstvo</derivirana_varijabla>
  </DomainObject.Predmet.ProtustrankaFormated>
  <DomainObject.Predmet.ProtustrankaFormatedOIB>
    <izvorni_sadrzaj>  TOROID društvo s ograničenom odgovornošću za elektrostrojograditeljstvo, OIB 34314000065</izvorni_sadrzaj>
    <derivirana_varijabla naziv="DomainObject.Predmet.ProtustrankaFormatedOIB_1">  TOROID društvo s ograničenom odgovornošću za elektrostrojograditeljstvo, OIB 34314000065</derivirana_varijabla>
  </DomainObject.Predmet.ProtustrankaFormatedOIB>
  <DomainObject.Predmet.ProtustrankaFormatedWithAdress>
    <izvorni_sadrzaj> TOROID društvo s ograničenom odgovornošću za elektrostrojograditeljstvo, Čakovečka 20, 40000 Nedelišće</izvorni_sadrzaj>
    <derivirana_varijabla naziv="DomainObject.Predmet.ProtustrankaFormatedWithAdress_1"> TOROID društvo s ograničenom odgovornošću za elektrostrojograditeljstvo, Čakovečka 20, 40000 Nedelišće</derivirana_varijabla>
  </DomainObject.Predmet.ProtustrankaFormatedWithAdress>
  <DomainObject.Predmet.ProtustrankaFormatedWithAdressOIB>
    <izvorni_sadrzaj> TOROID društvo s ograničenom odgovornošću za elektrostrojograditeljstvo, OIB 34314000065, Čakovečka 20, 40000 Nedelišće</izvorni_sadrzaj>
    <derivirana_varijabla naziv="DomainObject.Predmet.ProtustrankaFormatedWithAdressOIB_1"> TOROID društvo s ograničenom odgovornošću za elektrostrojograditeljstvo, OIB 34314000065, Čakovečka 20, 40000 Nedelišće</derivirana_varijabla>
  </DomainObject.Predmet.ProtustrankaFormatedWithAdressOIB>
  <DomainObject.Predmet.ProtustrankaWithAdress>
    <izvorni_sadrzaj>TOROID društvo s ograničenom odgovornošću za elektrostrojograditeljstvo Čakovečka 20, 40000 Nedelišće</izvorni_sadrzaj>
    <derivirana_varijabla naziv="DomainObject.Predmet.ProtustrankaWithAdress_1">TOROID društvo s ograničenom odgovornošću za elektrostrojograditeljstvo Čakovečka 20, 40000 Nedelišće</derivirana_varijabla>
  </DomainObject.Predmet.ProtustrankaWithAdress>
  <DomainObject.Predmet.ProtustrankaWithAdressOIB>
    <izvorni_sadrzaj>TOROID društvo s ograničenom odgovornošću za elektrostrojograditeljstvo, OIB 34314000065, Čakovečka 20, 40000 Nedelišće</izvorni_sadrzaj>
    <derivirana_varijabla naziv="DomainObject.Predmet.ProtustrankaWithAdressOIB_1">TOROID društvo s ograničenom odgovornošću za elektrostrojograditeljstvo, OIB 34314000065, Čakovečka 20, 40000 Nedelišće</derivirana_varijabla>
  </DomainObject.Predmet.ProtustrankaWithAdressOIB>
  <DomainObject.Predmet.ProtustrankaNazivFormated>
    <izvorni_sadrzaj>TOROID društvo s ograničenom odgovornošću za elektrostrojograditeljstvo</izvorni_sadrzaj>
    <derivirana_varijabla naziv="DomainObject.Predmet.ProtustrankaNazivFormated_1">TOROID društvo s ograničenom odgovornošću za elektrostrojograditeljstvo</derivirana_varijabla>
  </DomainObject.Predmet.ProtustrankaNazivFormated>
  <DomainObject.Predmet.ProtustrankaNazivFormatedOIB>
    <izvorni_sadrzaj>TOROID društvo s ograničenom odgovornošću za elektrostrojograditeljstvo, OIB 34314000065</izvorni_sadrzaj>
    <derivirana_varijabla naziv="DomainObject.Predmet.ProtustrankaNazivFormatedOIB_1">TOROID društvo s ograničenom odgovornošću za elektrostrojograditeljstvo, OIB 34314000065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241542.37</izvorni_sadrzaj>
    <derivirana_varijabla naziv="DomainObject.Predmet.TrenutnaVrijednost_1">241542.37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TOROID društvo s ograničenom odgovornošću za elektrostrojograditeljstvo</item>
    </izvorni_sadrzaj>
    <derivirana_varijabla naziv="DomainObject.Predmet.ProtuStrankaListFormated_1">
      <item>TOROID društvo s ograničenom odgovornošću za elektrostrojograditeljstvo</item>
    </derivirana_varijabla>
  </DomainObject.Predmet.ProtuStrankaListFormated>
  <DomainObject.Predmet.ProtuStrankaListFormatedOIB>
    <izvorni_sadrzaj>
      <item>TOROID društvo s ograničenom odgovornošću za elektrostrojograditeljstvo, OIB 34314000065</item>
    </izvorni_sadrzaj>
    <derivirana_varijabla naziv="DomainObject.Predmet.ProtuStrankaListFormatedOIB_1">
      <item>TOROID društvo s ograničenom odgovornošću za elektrostrojograditeljstvo, OIB 34314000065</item>
    </derivirana_varijabla>
  </DomainObject.Predmet.ProtuStrankaListFormatedOIB>
  <DomainObject.Predmet.ProtuStrankaListFormatedWithAdress>
    <izvorni_sadrzaj>
      <item>TOROID društvo s ograničenom odgovornošću za elektrostrojograditeljstvo, Čakovečka 20, 40000 Nedelišće</item>
    </izvorni_sadrzaj>
    <derivirana_varijabla naziv="DomainObject.Predmet.ProtuStrankaListFormatedWithAdress_1">
      <item>TOROID društvo s ograničenom odgovornošću za elektrostrojograditeljstvo, Čakovečka 20, 40000 Nedelišće</item>
    </derivirana_varijabla>
  </DomainObject.Predmet.ProtuStrankaListFormatedWithAdress>
  <DomainObject.Predmet.ProtuStrankaListFormatedWithAdressOIB>
    <izvorni_sadrzaj>
      <item>TOROID društvo s ograničenom odgovornošću za elektrostrojograditeljstvo, OIB 34314000065, Čakovečka 20, 40000 Nedelišće</item>
    </izvorni_sadrzaj>
    <derivirana_varijabla naziv="DomainObject.Predmet.ProtuStrankaListFormatedWithAdressOIB_1">
      <item>TOROID društvo s ograničenom odgovornošću za elektrostrojograditeljstvo, OIB 34314000065, Čakovečka 20, 40000 Nedelišće</item>
    </derivirana_varijabla>
  </DomainObject.Predmet.ProtuStrankaListFormatedWithAdressOIB>
  <DomainObject.Predmet.ProtuStrankaListNazivFormated>
    <izvorni_sadrzaj>
      <item>TOROID društvo s ograničenom odgovornošću za elektrostrojograditeljstvo</item>
    </izvorni_sadrzaj>
    <derivirana_varijabla naziv="DomainObject.Predmet.ProtuStrankaListNazivFormated_1">
      <item>TOROID društvo s ograničenom odgovornošću za elektrostrojograditeljstvo</item>
    </derivirana_varijabla>
  </DomainObject.Predmet.ProtuStrankaListNazivFormated>
  <DomainObject.Predmet.ProtuStrankaListNazivFormatedOIB>
    <izvorni_sadrzaj>
      <item>TOROID društvo s ograničenom odgovornošću za elektrostrojograditeljstvo, OIB 34314000065</item>
    </izvorni_sadrzaj>
    <derivirana_varijabla naziv="DomainObject.Predmet.ProtuStrankaListNazivFormatedOIB_1">
      <item>TOROID društvo s ograničenom odgovornošću za elektrostrojograditeljstvo, OIB 34314000065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St-439/2016-3</izvorni_sadrzaj>
    <derivirana_varijabla naziv="DomainObject.PoslovniBrojDokumenta_1">St-439/2016-3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TOROID društvo s ograničenom odgovornošću za elektrostrojograditeljstvo</izvorni_sadrzaj>
    <derivirana_varijabla naziv="DomainObject.Predmet.ProtustrankaIDrugi_1">TOROID društvo s ograničenom odgovornošću za elektrostrojograditeljstvo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TOROID društvo s ograničenom odgovornošću za elektrostrojograditeljstvo, OIB 34314000065, Čakovečka 20, 40000 Nedelišće</izvorni_sadrzaj>
    <derivirana_varijabla naziv="DomainObject.Predmet.ProtustrankaIDrugiAdressOIB_1">TOROID društvo s ograničenom odgovornošću za elektrostrojograditeljstvo, OIB 34314000065, Čakovečka 20,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TOROID društvo s ograničenom odgovornošću za elektrostrojograditeljstvo</item>
      <item>Sudski registar</item>
    </izvorni_sadrzaj>
    <derivirana_varijabla naziv="DomainObject.Predmet.SudioniciListNaziv_1">
      <item>Financijska agencija</item>
      <item>TOROID društvo s ograničenom odgovornošću za elektrostrojograditeljstvo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TOROID društvo s ograničenom odgovornošću za elektrostrojograditeljstvo, OIB 34314000065, Čakovečka 20,40000 Nedelišće</item>
      <item>Sudski registar</item>
    </izvorni_sadrzaj>
    <derivirana_varijabla naziv="DomainObject.Predmet.SudioniciListAdressOIB_1">
      <item>Financijska agencija, OIB 85821130368, A. Cesarca 2,42000 Varaždin</item>
      <item>TOROID društvo s ograničenom odgovornošću za elektrostrojograditeljstvo, OIB 34314000065, Čakovečka 20,40000 Nedelišće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34314000065</item>
      <item>, OIB null</item>
    </izvorni_sadrzaj>
    <derivirana_varijabla naziv="DomainObject.Predmet.SudioniciListNazivOIB_1">
      <item>, OIB 85821130368</item>
      <item>, OIB 34314000065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17C59-616A-459F-9D64-7A544E203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1969</properties:Characters>
  <properties:Lines>64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2016-03-21T11:35:00Z</cp:lastPrinted>
  <dcterms:modified xmlns:xsi="http://www.w3.org/2001/XMLSchema-instance" xsi:type="dcterms:W3CDTF">2016-03-21T11:35:00Z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