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1f50" w14:paraId="6621f50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257B3A">
        <w:t>933</w:t>
      </w:r>
      <w:r w:rsidR="00472AB7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257B3A">
        <w:rPr>
          <w:b/>
        </w:rPr>
        <w:t>HN-TEX j.d.o.o. Osijek, Psunjska 4, OIB: 46461741468, MBS: 030185844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257B3A">
        <w:t>Hrvoje Novačić, Osijek, Psunjska 4, OIB: 26169918991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257B3A">
        <w:rPr>
          <w:b/>
        </w:rPr>
        <w:t>933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57B3A">
        <w:rPr>
          <w:b/>
        </w:rPr>
        <w:t>HN-TEX j.d.o.o. Osijek, Psunjska 4, OIB: 46461741468, MBS: 030185844</w:t>
      </w:r>
      <w:r w:rsidR="00257B3A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57B3A">
        <w:t xml:space="preserve">Hrvoje Novačić, Osijek, Psunjska 4, OIB: 26169918991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257B3A">
        <w:t>Hrvoje Novačić, Osijek, Psunjska 4, OIB: 26169918991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257B3A">
        <w:t xml:space="preserve">Hrvoje Novačić, Osijek, Psunjska 4, OIB: 26169918991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lastRenderedPageBreak/>
        <w:t>Broj: 6 St-9</w:t>
      </w:r>
      <w:r w:rsidR="00257B3A">
        <w:t>3</w:t>
      </w:r>
      <w:r>
        <w:t>3/18-3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257B3A">
        <w:t>Hrvoje Novačić, Osijek, Psunjska 4, OIB: 26169918991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522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57B3A">
        <w:t>Hrvoje Novačić, Osijek, Psunjska 4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72AB7">
        <w:t>10.8.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BB4" w:rsidR="00DE4BB4">
      <w:r>
        <w:separator/>
      </w:r>
    </w:p>
  </w:endnote>
  <w:endnote w:id="0" w:type="continuationSeparator">
    <w:p w:rsidRDefault="00DE4BB4" w:rsidR="00DE4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BB4" w:rsidR="00DE4BB4">
      <w:r>
        <w:separator/>
      </w:r>
    </w:p>
  </w:footnote>
  <w:footnote w:id="0" w:type="continuationSeparator">
    <w:p w:rsidRDefault="00DE4BB4" w:rsidR="00DE4B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59D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11CED"/>
    <w:rsid w:val="0055624C"/>
    <w:rsid w:val="005B403D"/>
    <w:rsid w:val="005E5D90"/>
    <w:rsid w:val="00607E75"/>
    <w:rsid w:val="006139EC"/>
    <w:rsid w:val="006235FB"/>
    <w:rsid w:val="00626B1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4BB4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D59DB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9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5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9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5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HN-TEX j.d.o.o. za proizvodnju i usluge</izvorni_sadrzaj>
    <derivirana_varijabla naziv="DomainObject.Predmet.ProtustrankaFormated_1">  HN-TEX j.d.o.o. za proizvodnju i usluge</derivirana_varijabla>
  </DomainObject.Predmet.ProtustrankaFormated>
  <DomainObject.Predmet.ProtustrankaFormatedOIB>
    <izvorni_sadrzaj>  HN-TEX j.d.o.o. za proizvodnju i usluge, OIB 46461741468</izvorni_sadrzaj>
    <derivirana_varijabla naziv="DomainObject.Predmet.ProtustrankaFormatedOIB_1">  HN-TEX j.d.o.o. za proizvodnju i usluge, OIB 46461741468</derivirana_varijabla>
  </DomainObject.Predmet.ProtustrankaFormatedOIB>
  <DomainObject.Predmet.ProtustrankaFormatedWithAdress>
    <izvorni_sadrzaj> HN-TEX j.d.o.o. za proizvodnju i usluge, Psunjska 4, 31000 Osijek</izvorni_sadrzaj>
    <derivirana_varijabla naziv="DomainObject.Predmet.ProtustrankaFormatedWithAdress_1"> HN-TEX j.d.o.o. za proizvodnju i usluge, Psunjska 4, 31000 Osijek</derivirana_varijabla>
  </DomainObject.Predmet.ProtustrankaFormatedWithAdress>
  <DomainObject.Predmet.ProtustrankaFormatedWithAdressOIB>
    <izvorni_sadrzaj> HN-TEX j.d.o.o. za proizvodnju i usluge, OIB 46461741468, Psunjska 4, 31000 Osijek</izvorni_sadrzaj>
    <derivirana_varijabla naziv="DomainObject.Predmet.ProtustrankaFormatedWithAdressOIB_1"> HN-TEX j.d.o.o. za proizvodnju i usluge, OIB 46461741468, Psunjska 4, 31000 Osijek</derivirana_varijabla>
  </DomainObject.Predmet.ProtustrankaFormatedWithAdressOIB>
  <DomainObject.Predmet.ProtustrankaWithAdress>
    <izvorni_sadrzaj>HN-TEX j.d.o.o. za proizvodnju i usluge Psunjska 4, 31000 Osijek</izvorni_sadrzaj>
    <derivirana_varijabla naziv="DomainObject.Predmet.ProtustrankaWithAdress_1">HN-TEX j.d.o.o. za proizvodnju i usluge Psunjska 4, 31000 Osijek</derivirana_varijabla>
  </DomainObject.Predmet.ProtustrankaWithAdress>
  <DomainObject.Predmet.ProtustrankaWithAdressOIB>
    <izvorni_sadrzaj>HN-TEX j.d.o.o. za proizvodnju i usluge, OIB 46461741468, Psunjska 4, 31000 Osijek</izvorni_sadrzaj>
    <derivirana_varijabla naziv="DomainObject.Predmet.ProtustrankaWithAdressOIB_1">HN-TEX j.d.o.o. za proizvodnju i usluge, OIB 46461741468, Psunjska 4, 31000 Osijek</derivirana_varijabla>
  </DomainObject.Predmet.ProtustrankaWithAdressOIB>
  <DomainObject.Predmet.ProtustrankaNazivFormated>
    <izvorni_sadrzaj>HN-TEX j.d.o.o. za proizvodnju i usluge</izvorni_sadrzaj>
    <derivirana_varijabla naziv="DomainObject.Predmet.ProtustrankaNazivFormated_1">HN-TEX j.d.o.o. za proizvodnju i usluge</derivirana_varijabla>
  </DomainObject.Predmet.ProtustrankaNazivFormated>
  <DomainObject.Predmet.ProtustrankaNazivFormatedOIB>
    <izvorni_sadrzaj>HN-TEX j.d.o.o. za proizvodnju i usluge, OIB 46461741468</izvorni_sadrzaj>
    <derivirana_varijabla naziv="DomainObject.Predmet.ProtustrankaNazivFormatedOIB_1">HN-TEX j.d.o.o. za proizvodnju i usluge, OIB 46461741468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HN-TEX j.d.o.o. za proizvodnju i usluge</item>
    </izvorni_sadrzaj>
    <derivirana_varijabla naziv="DomainObject.Predmet.ProtuStrankaListFormated_1">
      <item>HN-TEX j.d.o.o. za proizvodnju i usluge</item>
    </derivirana_varijabla>
  </DomainObject.Predmet.ProtuStrankaListFormated>
  <DomainObject.Predmet.ProtuStrankaListFormatedOIB>
    <izvorni_sadrzaj>
      <item>HN-TEX j.d.o.o. za proizvodnju i usluge, OIB 46461741468</item>
    </izvorni_sadrzaj>
    <derivirana_varijabla naziv="DomainObject.Predmet.ProtuStrankaListFormatedOIB_1">
      <item>HN-TEX j.d.o.o. za proizvodnju i usluge, OIB 46461741468</item>
    </derivirana_varijabla>
  </DomainObject.Predmet.ProtuStrankaListFormatedOIB>
  <DomainObject.Predmet.ProtuStrankaListFormatedWithAdress>
    <izvorni_sadrzaj>
      <item>HN-TEX j.d.o.o. za proizvodnju i usluge, Psunjska 4, 31000 Osijek</item>
    </izvorni_sadrzaj>
    <derivirana_varijabla naziv="DomainObject.Predmet.ProtuStrankaListFormatedWithAdress_1">
      <item>HN-TEX j.d.o.o. za proizvodnju i usluge, Psunjska 4, 31000 Osijek</item>
    </derivirana_varijabla>
  </DomainObject.Predmet.ProtuStrankaListFormatedWithAdress>
  <DomainObject.Predmet.ProtuStrankaListFormatedWithAdressOIB>
    <izvorni_sadrzaj>
      <item>HN-TEX j.d.o.o. za proizvodnju i usluge, OIB 46461741468, Psunjska 4, 31000 Osijek</item>
    </izvorni_sadrzaj>
    <derivirana_varijabla naziv="DomainObject.Predmet.ProtuStrankaListFormatedWithAdressOIB_1">
      <item>HN-TEX j.d.o.o. za proizvodnju i usluge, OIB 46461741468, Psunjska 4, 31000 Osijek</item>
    </derivirana_varijabla>
  </DomainObject.Predmet.ProtuStrankaListFormatedWithAdressOIB>
  <DomainObject.Predmet.ProtuStrankaListNazivFormated>
    <izvorni_sadrzaj>
      <item>HN-TEX j.d.o.o. za proizvodnju i usluge</item>
    </izvorni_sadrzaj>
    <derivirana_varijabla naziv="DomainObject.Predmet.ProtuStrankaListNazivFormated_1">
      <item>HN-TEX j.d.o.o. za proizvodnju i usluge</item>
    </derivirana_varijabla>
  </DomainObject.Predmet.ProtuStrankaListNazivFormated>
  <DomainObject.Predmet.ProtuStrankaListNazivFormatedOIB>
    <izvorni_sadrzaj>
      <item>HN-TEX j.d.o.o. za proizvodnju i usluge, OIB 46461741468</item>
    </izvorni_sadrzaj>
    <derivirana_varijabla naziv="DomainObject.Predmet.ProtuStrankaListNazivFormatedOIB_1">
      <item>HN-TEX j.d.o.o. za proizvodnju i usluge, OIB 46461741468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HN-TEX j.d.o.o. za proizvodnju i usluge</izvorni_sadrzaj>
    <derivirana_varijabla naziv="DomainObject.Predmet.ProtustrankaIDrugi_1">HN-TEX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HN-TEX j.d.o.o. za proizvodnju i usluge, OIB 46461741468, Psunjska 4, 31000 Osijek</izvorni_sadrzaj>
    <derivirana_varijabla naziv="DomainObject.Predmet.ProtustrankaIDrugiAdressOIB_1">HN-TEX j.d.o.o. za proizvodnju i usluge, OIB 46461741468,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HN-TEX j.d.o.o. za proizvodnju i usluge</item>
    </izvorni_sadrzaj>
    <derivirana_varijabla naziv="DomainObject.Predmet.SudioniciListNaziv_1">
      <item>FINA RC OSIJEK</item>
      <item>HN-TEX j.d.o.o. za proizvodnju i usluge</item>
    </derivirana_varijabla>
  </DomainObject.Predmet.SudioniciListNaziv>
  <DomainObject.Predmet.SudioniciListAdressOIB>
    <izvorni_sadrzaj>
      <item>FINA RC OSIJEK, OIB 85821130368</item>
      <item>HN-TEX j.d.o.o. za proizvodnju i usluge, OIB 46461741468, Psunjska 4,31000 Osijek</item>
    </izvorni_sadrzaj>
    <derivirana_varijabla naziv="DomainObject.Predmet.SudioniciListAdressOIB_1">
      <item>FINA RC OSIJEK, OIB 85821130368</item>
      <item>HN-TEX j.d.o.o. za proizvodnju i usluge, OIB 46461741468,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46461741468</item>
    </izvorni_sadrzaj>
    <derivirana_varijabla naziv="DomainObject.Predmet.SudioniciListNazivOIB_1">
      <item>, OIB 85821130368</item>
      <item>, OIB 46461741468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4D7A5-AD28-4E05-9BE8-DE01A10C1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2354</properties:Characters>
  <properties:Lines>123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2018-07-02T07:52:00Z</cp:lastPrinted>
  <dcterms:modified xmlns:xsi="http://www.w3.org/2001/XMLSchema-instance" xsi:type="dcterms:W3CDTF">2018-07-02T07:59:00Z</dcterms:modified>
  <cp:revision>22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