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7ba2" w14:paraId="48a7ba2" w:rsidRDefault="008C04AA" w:rsidP="008C04AA" w:rsidR="008C04A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C04AA" w:rsidP="008C04AA" w:rsidR="008C04A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8C04AA" w:rsidP="008C04AA" w:rsidR="008C04AA">
      <w:r w:rsidRPr="0047448E">
        <w:t xml:space="preserve"> TRGOVAČKI SUD U </w:t>
      </w:r>
      <w:r>
        <w:t>PAZINU</w:t>
      </w:r>
    </w:p>
    <w:p w:rsidRDefault="008C04AA" w:rsidP="008C04AA" w:rsidR="008C04AA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St-192/15-21</w:t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>
      <w:pPr>
        <w:jc w:val="center"/>
      </w:pPr>
      <w:r>
        <w:t>R E P U B L I K A   H R V A T S K A</w:t>
      </w:r>
    </w:p>
    <w:p w:rsidRDefault="008C04AA" w:rsidP="008C04AA" w:rsidR="008C04AA">
      <w:pPr>
        <w:jc w:val="center"/>
      </w:pPr>
      <w:r>
        <w:t>R J E Š E N J E</w:t>
      </w:r>
    </w:p>
    <w:p w:rsidRDefault="008C04AA" w:rsidP="008C04AA" w:rsidR="008C04AA">
      <w:pPr>
        <w:jc w:val="both"/>
      </w:pPr>
    </w:p>
    <w:p w:rsidRDefault="008C04AA" w:rsidP="008C04AA" w:rsidR="008C04AA">
      <w:pPr>
        <w:jc w:val="both"/>
      </w:pPr>
    </w:p>
    <w:p w:rsidRDefault="008C04AA" w:rsidP="008C04AA" w:rsidR="008C04AA" w:rsidRPr="000D7203">
      <w:pPr>
        <w:jc w:val="both"/>
      </w:pPr>
      <w:r>
        <w:tab/>
      </w:r>
      <w:r w:rsidRPr="00EB10A7">
        <w:t xml:space="preserve">Trgovački sud u Pazinu, po stečajnom sucu </w:t>
      </w:r>
      <w:r>
        <w:t>Adrijani Labinjan Skok</w:t>
      </w:r>
      <w:r w:rsidRPr="00EB10A7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C764D7">
        <w:t xml:space="preserve">SAVUDRIJA </w:t>
      </w:r>
      <w:r w:rsidR="00C764D7" w:rsidRPr="00880A45">
        <w:t>INŽENJERING d.o.o., Umag, Savudrija, Crveni Vrh 160, OIB: 47689503586</w:t>
      </w:r>
      <w:r w:rsidRPr="000D7203">
        <w:t xml:space="preserve">, </w:t>
      </w:r>
      <w:r w:rsidR="00C764D7">
        <w:t xml:space="preserve">22. prosinca </w:t>
      </w:r>
      <w:r w:rsidRPr="000D7203">
        <w:t>2015.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0D7203">
      <w:pPr>
        <w:jc w:val="center"/>
      </w:pPr>
      <w:r w:rsidRPr="000D7203">
        <w:t>r i j e š i o  j e</w:t>
      </w:r>
    </w:p>
    <w:p w:rsidRDefault="008C04AA" w:rsidP="008C04AA" w:rsidR="008C04AA" w:rsidRPr="000D7203">
      <w:pPr>
        <w:jc w:val="center"/>
      </w:pPr>
    </w:p>
    <w:p w:rsidRDefault="008C04AA" w:rsidP="008C04AA" w:rsidR="008C04AA" w:rsidRPr="000D72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="00C764D7">
        <w:t xml:space="preserve">SAVUDRIJA </w:t>
      </w:r>
      <w:r w:rsidR="00C764D7" w:rsidRPr="00880A45">
        <w:t>INŽENJERING d.o.o., Umag, Savudrija, Crveni Vrh 160, OIB: 47689503586</w:t>
      </w:r>
      <w:r w:rsidR="00C764D7">
        <w:t>,</w:t>
      </w:r>
      <w:r>
        <w:t xml:space="preserve"> </w:t>
      </w:r>
      <w:r w:rsidR="00DE0F0E">
        <w:t xml:space="preserve">dana 22. prosinca 2015. g. </w:t>
      </w:r>
      <w:r>
        <w:t xml:space="preserve">u </w:t>
      </w:r>
      <w:r w:rsidR="00DE0F0E" w:rsidRPr="00DE0F0E">
        <w:t>11</w:t>
      </w:r>
      <w:r w:rsidRPr="00DE0F0E">
        <w:t>:</w:t>
      </w:r>
      <w:r w:rsidR="00DE0F0E" w:rsidRPr="00DE0F0E">
        <w:t>00</w:t>
      </w:r>
      <w:r w:rsidRPr="00DE0F0E">
        <w:t xml:space="preserve"> sati.</w:t>
      </w:r>
    </w:p>
    <w:p w:rsidRDefault="008C04AA" w:rsidP="008C04AA" w:rsidR="008C04AA" w:rsidRPr="000D7203">
      <w:pPr>
        <w:jc w:val="both"/>
      </w:pPr>
    </w:p>
    <w:p w:rsidRDefault="008C04AA" w:rsidP="008C04AA" w:rsidR="008C04AA" w:rsidRPr="000D7203">
      <w:pPr>
        <w:jc w:val="both"/>
      </w:pPr>
      <w:r>
        <w:tab/>
        <w:t>II.</w:t>
      </w:r>
      <w:r>
        <w:tab/>
      </w:r>
      <w:r w:rsidRPr="000D7203">
        <w:t xml:space="preserve">Za stečajnog upravitelja imenuje se </w:t>
      </w:r>
      <w:r w:rsidR="00C764D7" w:rsidRPr="00260A79">
        <w:t>Boris Zadković iz Buzeta, Sportska 2, OIB: 90786626685</w:t>
      </w:r>
      <w:r w:rsidRPr="000D7203">
        <w:rPr>
          <w:rStyle w:val="f01"/>
          <w:color w:val="auto"/>
        </w:rPr>
        <w:t>.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both"/>
      </w:pPr>
      <w:r>
        <w:tab/>
        <w:t>III.</w:t>
      </w:r>
      <w:r>
        <w:tab/>
      </w:r>
      <w:r w:rsidRPr="000D7203">
        <w:t>Pozivaju se vjerovnici da u</w:t>
      </w:r>
      <w:r w:rsidR="00C764D7">
        <w:t xml:space="preserve"> roku od 6</w:t>
      </w:r>
      <w:r w:rsidRPr="00E605C9">
        <w:t xml:space="preserve">0 dana od </w:t>
      </w:r>
      <w:r w:rsidR="00C764D7">
        <w:t xml:space="preserve">dana objave ovog rješenja na mrežnoj stranici e-Oglasna ploča Trgovačkog suda u Pazinu, </w:t>
      </w:r>
      <w:r w:rsidRPr="00E605C9">
        <w:t xml:space="preserve">prijave svoje tražbine na adresu stečajnog upravitelja </w:t>
      </w:r>
      <w:r w:rsidR="00887DAA">
        <w:t>na propisanom obrascu</w:t>
      </w:r>
      <w:r w:rsidRPr="00E605C9">
        <w:t xml:space="preserve"> u dva pri</w:t>
      </w:r>
      <w:r w:rsidR="00C764D7">
        <w:t>mjerka</w:t>
      </w:r>
      <w:r w:rsidR="00887DAA">
        <w:t>, sa sadržajem</w:t>
      </w:r>
      <w:r w:rsidR="001A1476">
        <w:t xml:space="preserve"> prijave</w:t>
      </w:r>
      <w:r w:rsidR="00887DAA">
        <w:t xml:space="preserve"> i prilogom isprava</w:t>
      </w:r>
      <w:r w:rsidR="00C764D7">
        <w:t xml:space="preserve"> </w:t>
      </w:r>
      <w:r w:rsidR="00EE7DC4">
        <w:t>propisanim odredbom</w:t>
      </w:r>
      <w:r w:rsidR="00C764D7">
        <w:t xml:space="preserve"> čl.</w:t>
      </w:r>
      <w:r w:rsidRPr="00E605C9">
        <w:t xml:space="preserve"> </w:t>
      </w:r>
      <w:r w:rsidR="00887DAA">
        <w:t>257</w:t>
      </w:r>
      <w:r w:rsidRPr="00E605C9">
        <w:t>.</w:t>
      </w:r>
      <w:r w:rsidR="00887DAA">
        <w:t xml:space="preserve"> st. 1. i 2.</w:t>
      </w:r>
      <w:r w:rsidRPr="00E605C9">
        <w:t xml:space="preserve"> Stečajnog zakona</w:t>
      </w:r>
      <w:r>
        <w:t xml:space="preserve"> </w:t>
      </w:r>
      <w:r w:rsidRPr="00BF6CBB">
        <w:t xml:space="preserve">(Narodne novine br. </w:t>
      </w:r>
      <w:r w:rsidR="00774CCA">
        <w:t>71/15</w:t>
      </w:r>
      <w:r>
        <w:t>, dalje: SZ</w:t>
      </w:r>
      <w:r w:rsidRPr="00BF6CBB">
        <w:t>)</w:t>
      </w:r>
      <w:r w:rsidRPr="00E605C9">
        <w:t>.</w:t>
      </w:r>
    </w:p>
    <w:p w:rsidRDefault="008C04AA" w:rsidP="008C04AA" w:rsidR="008C04AA">
      <w:pPr>
        <w:jc w:val="both"/>
      </w:pPr>
      <w:r>
        <w:tab/>
      </w:r>
      <w:r w:rsidRPr="00E605C9">
        <w:t xml:space="preserve">Prijavi treba priložiti dokaz o plaćanju pristojbe u visini od 2% prijavljene tražbine, ali </w:t>
      </w:r>
      <w:r w:rsidRPr="00E77DF1">
        <w:t>ne više od 500,00 kn i to u korist Državnog prorač</w:t>
      </w:r>
      <w:r w:rsidRPr="00EE7DC4">
        <w:t xml:space="preserve">una </w:t>
      </w:r>
      <w:r w:rsidR="00EE7DC4" w:rsidRPr="00EE7DC4">
        <w:rPr>
          <w:bCs/>
        </w:rPr>
        <w:t>HR12 1001005 1863000160</w:t>
      </w:r>
      <w:r w:rsidRPr="00EE7DC4">
        <w:t xml:space="preserve"> poz</w:t>
      </w:r>
      <w:r w:rsidRPr="00E77DF1">
        <w:t xml:space="preserve">iv na </w:t>
      </w:r>
      <w:r w:rsidRPr="00105EAE">
        <w:t>broj 64 5045-48752-</w:t>
      </w:r>
      <w:r w:rsidR="00EE7DC4">
        <w:t>192</w:t>
      </w:r>
      <w:r w:rsidRPr="00105EAE">
        <w:t xml:space="preserve">2015. Zaposlenici koji prijavljuju svoja potraživanja po osnovu rada ne moraju platiti pristojbu. 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both"/>
      </w:pPr>
      <w:r>
        <w:tab/>
        <w:t>IV.</w:t>
      </w:r>
      <w:r>
        <w:tab/>
      </w:r>
      <w:r w:rsidR="00EE7DC4">
        <w:t>Prijavu tražbine podnesenu nakon isteka roka za prijavljivanje sud će odbaciti rješenjem (čl. 257. st. 6. SZ-a).</w:t>
      </w:r>
    </w:p>
    <w:p w:rsidRDefault="008C04AA" w:rsidP="008C04AA" w:rsidR="008C04AA" w:rsidRPr="00E605C9">
      <w:pPr>
        <w:jc w:val="both"/>
      </w:pPr>
      <w:r w:rsidRPr="00E605C9">
        <w:tab/>
        <w:t xml:space="preserve">Samo prijave dostavljene na </w:t>
      </w:r>
      <w:r w:rsidR="00EE7DC4">
        <w:t>način</w:t>
      </w:r>
      <w:r w:rsidRPr="00E605C9">
        <w:t xml:space="preserve"> koj</w:t>
      </w:r>
      <w:r w:rsidR="00EE7DC4">
        <w:t>i je naveden</w:t>
      </w:r>
      <w:r w:rsidRPr="00E605C9">
        <w:t xml:space="preserve"> u točki I</w:t>
      </w:r>
      <w:r w:rsidR="00EE7DC4">
        <w:t>I</w:t>
      </w:r>
      <w:r>
        <w:t>I</w:t>
      </w:r>
      <w:r w:rsidRPr="00E605C9">
        <w:t xml:space="preserve">. ovog rješenja smatraju se urednima i pravovremenima.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V.</w:t>
      </w:r>
      <w:r>
        <w:tab/>
      </w:r>
      <w:r w:rsidRPr="00E605C9">
        <w:t xml:space="preserve">Razlučni i izlučni vjerovnici se pozivaju da u roku iz t. </w:t>
      </w:r>
      <w:r>
        <w:t>III</w:t>
      </w:r>
      <w:r w:rsidRPr="00E605C9">
        <w:t>. ovog rješenja obavijeste stečajnog upravitelja o svojim pravima</w:t>
      </w:r>
      <w:r w:rsidR="006E061C">
        <w:t>, sukladno odredbi čl. 258</w:t>
      </w:r>
      <w:r w:rsidRPr="00E605C9">
        <w:t xml:space="preserve">. st. </w:t>
      </w:r>
      <w:r w:rsidR="006E061C">
        <w:t>1</w:t>
      </w:r>
      <w:r w:rsidRPr="00E605C9">
        <w:t xml:space="preserve">. i </w:t>
      </w:r>
      <w:r w:rsidR="006E061C">
        <w:t>2</w:t>
      </w:r>
      <w:r w:rsidRPr="00E605C9">
        <w:t>. S</w:t>
      </w:r>
      <w:r>
        <w:t>Z-a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8C04AA" w:rsidRPr="00E605C9">
      <w:pPr>
        <w:jc w:val="both"/>
      </w:pPr>
      <w:r>
        <w:tab/>
        <w:t>VI.</w:t>
      </w:r>
      <w:r>
        <w:tab/>
      </w:r>
      <w:r w:rsidRPr="00E605C9">
        <w:t>Pozivaju se dužnikovi dužnici da svoje obveze</w:t>
      </w:r>
      <w:r w:rsidR="00A347DB" w:rsidRPr="00A347DB">
        <w:t xml:space="preserve"> </w:t>
      </w:r>
      <w:r w:rsidR="00A347DB" w:rsidRPr="00E605C9">
        <w:t>bez odgode</w:t>
      </w:r>
      <w:r w:rsidR="00A347DB">
        <w:t xml:space="preserve"> ispunjavaju stečajnom upravitelju za stečajnog dužnika</w:t>
      </w:r>
      <w:r w:rsidRPr="00E605C9">
        <w:t xml:space="preserve">. </w:t>
      </w:r>
    </w:p>
    <w:p w:rsidRDefault="008C04AA" w:rsidP="008C04AA" w:rsidR="008C04AA">
      <w:pPr>
        <w:jc w:val="both"/>
      </w:pPr>
      <w:r w:rsidRPr="00E605C9">
        <w:tab/>
      </w:r>
    </w:p>
    <w:p w:rsidRDefault="008C04AA" w:rsidP="008C04AA" w:rsidR="000D7CB0">
      <w:pPr>
        <w:jc w:val="both"/>
      </w:pPr>
      <w:r>
        <w:lastRenderedPageBreak/>
        <w:tab/>
        <w:t>VII.</w:t>
      </w:r>
      <w:r>
        <w:tab/>
      </w:r>
      <w:r w:rsidRPr="00E605C9">
        <w:t>Otvaranje stečajnog postupka upisati će se u sudski registar ovog suda</w:t>
      </w:r>
      <w:r w:rsidR="000D7CB0">
        <w:t xml:space="preserve">. </w:t>
      </w:r>
      <w:r w:rsidRPr="00E605C9">
        <w:t xml:space="preserve"> </w:t>
      </w:r>
    </w:p>
    <w:p w:rsidRDefault="008C04AA" w:rsidP="008C04AA" w:rsidR="008C04AA"/>
    <w:p w:rsidRDefault="008C04AA" w:rsidP="008C04AA" w:rsidR="008C04AA" w:rsidRPr="00E605C9">
      <w:r>
        <w:tab/>
      </w:r>
      <w:r w:rsidR="000D7CB0">
        <w:t>VIII</w:t>
      </w:r>
      <w:r>
        <w:t>.</w:t>
      </w:r>
      <w:r>
        <w:tab/>
      </w:r>
      <w:r w:rsidRPr="00E605C9">
        <w:t xml:space="preserve">Ispitno ročište na kojem će se ispitivati prijavljene tražbine određuje se za dan </w:t>
      </w:r>
    </w:p>
    <w:p w:rsidRDefault="008C04AA" w:rsidP="008C04AA" w:rsidR="008C04AA">
      <w:pPr>
        <w:jc w:val="center"/>
      </w:pPr>
    </w:p>
    <w:p w:rsidRDefault="001E75F6" w:rsidP="008C04AA" w:rsidR="008C04AA" w:rsidRPr="00E605C9">
      <w:pPr>
        <w:jc w:val="center"/>
      </w:pPr>
      <w:r>
        <w:t>19</w:t>
      </w:r>
      <w:r w:rsidR="00F07B51">
        <w:t>. travnja</w:t>
      </w:r>
      <w:r w:rsidR="00025D6E">
        <w:t xml:space="preserve"> 2016</w:t>
      </w:r>
      <w:r w:rsidR="008C04AA" w:rsidRPr="00E605C9">
        <w:t xml:space="preserve">. g. u </w:t>
      </w:r>
      <w:r w:rsidR="00E60ABE">
        <w:t>12</w:t>
      </w:r>
      <w:r w:rsidR="008C04AA" w:rsidRPr="00E605C9">
        <w:t>:</w:t>
      </w:r>
      <w:r w:rsidR="00E60ABE">
        <w:t>3</w:t>
      </w:r>
      <w:r w:rsidR="008C04AA" w:rsidRPr="00E605C9">
        <w:t>0 sati</w:t>
      </w:r>
      <w:r w:rsidR="008C04AA">
        <w:t>,</w:t>
      </w:r>
    </w:p>
    <w:p w:rsidRDefault="008C04AA" w:rsidP="008C04AA" w:rsidR="008C04AA" w:rsidRPr="00E605C9">
      <w:pPr>
        <w:jc w:val="center"/>
      </w:pPr>
      <w:r w:rsidRPr="00E605C9">
        <w:t xml:space="preserve">sudnica broj </w:t>
      </w:r>
      <w:r>
        <w:t>5,</w:t>
      </w:r>
    </w:p>
    <w:p w:rsidRDefault="008C04AA" w:rsidP="008C04AA" w:rsidR="008C04AA" w:rsidRPr="00E605C9">
      <w:pPr>
        <w:jc w:val="center"/>
      </w:pPr>
      <w:r w:rsidRPr="00E605C9">
        <w:t>u Trgovačkom sudu u Pazinu,</w:t>
      </w:r>
    </w:p>
    <w:p w:rsidRDefault="008C04AA" w:rsidP="00E60ABE" w:rsidR="008C04AA" w:rsidRPr="00E605C9">
      <w:pPr>
        <w:jc w:val="center"/>
      </w:pPr>
      <w:r w:rsidRPr="00E605C9">
        <w:t xml:space="preserve">Dršćevka 1. </w:t>
      </w:r>
    </w:p>
    <w:p w:rsidRDefault="008C04AA" w:rsidP="008C04AA" w:rsidR="008C04AA"/>
    <w:p w:rsidRDefault="008C04AA" w:rsidP="008C04AA" w:rsidR="008C04AA" w:rsidRPr="00E605C9">
      <w:pPr>
        <w:jc w:val="both"/>
      </w:pPr>
      <w:r>
        <w:tab/>
      </w:r>
      <w:r w:rsidR="009900B8">
        <w:t>IX</w:t>
      </w:r>
      <w:r>
        <w:t>.</w:t>
      </w:r>
      <w:r>
        <w:tab/>
      </w:r>
      <w:r w:rsidRPr="00E605C9">
        <w:t xml:space="preserve">Izvještajno ročište na kojem </w:t>
      </w:r>
      <w:r w:rsidR="00F07B51">
        <w:t xml:space="preserve">će </w:t>
      </w:r>
      <w:r w:rsidRPr="00E605C9">
        <w:t xml:space="preserve">se na temelju izvješća stečajnog upravitelja odlučivati o daljnjem tijeku stečajnog postupka određuje se za dan </w:t>
      </w:r>
    </w:p>
    <w:p w:rsidRDefault="008C04AA" w:rsidP="008C04AA" w:rsidR="008C04AA">
      <w:pPr>
        <w:jc w:val="center"/>
      </w:pPr>
    </w:p>
    <w:p w:rsidRDefault="001E75F6" w:rsidP="008C04AA" w:rsidR="008C04AA" w:rsidRPr="00E605C9">
      <w:pPr>
        <w:jc w:val="center"/>
      </w:pPr>
      <w:r>
        <w:t>19</w:t>
      </w:r>
      <w:r w:rsidR="00F07B51">
        <w:t>. travnja</w:t>
      </w:r>
      <w:r w:rsidR="00025D6E">
        <w:t xml:space="preserve"> 2016</w:t>
      </w:r>
      <w:r w:rsidR="00F07B51">
        <w:t>. g. u 13</w:t>
      </w:r>
      <w:r w:rsidR="008C04AA">
        <w:t>:</w:t>
      </w:r>
      <w:r w:rsidR="00F07B51">
        <w:t>0</w:t>
      </w:r>
      <w:r w:rsidR="008C04AA" w:rsidRPr="00E605C9">
        <w:t>0 sati</w:t>
      </w:r>
    </w:p>
    <w:p w:rsidRDefault="008C04AA" w:rsidP="008C04AA" w:rsidR="008C04AA" w:rsidRPr="00E605C9">
      <w:pPr>
        <w:jc w:val="center"/>
      </w:pPr>
      <w:r>
        <w:t>sudnica broj 5</w:t>
      </w:r>
    </w:p>
    <w:p w:rsidRDefault="008C04AA" w:rsidP="008C04AA" w:rsidR="008C04AA" w:rsidRPr="00E605C9">
      <w:pPr>
        <w:jc w:val="center"/>
      </w:pPr>
      <w:r w:rsidRPr="00E605C9">
        <w:t>u Trgovačkom sudu u Pazinu,</w:t>
      </w:r>
    </w:p>
    <w:p w:rsidRDefault="008C04AA" w:rsidP="008C04AA" w:rsidR="008C04AA">
      <w:pPr>
        <w:jc w:val="center"/>
      </w:pPr>
      <w:r w:rsidRPr="00E605C9">
        <w:t>Dršćevka 1.</w:t>
      </w:r>
    </w:p>
    <w:p w:rsidRDefault="008C04AA" w:rsidP="008C04AA" w:rsidR="008C04AA">
      <w:pPr>
        <w:jc w:val="center"/>
      </w:pPr>
    </w:p>
    <w:p w:rsidRDefault="008C04AA" w:rsidP="008C04AA" w:rsidR="00F07B51">
      <w:pPr>
        <w:jc w:val="both"/>
      </w:pPr>
      <w:r>
        <w:tab/>
        <w:t>X</w:t>
      </w:r>
      <w:r w:rsidRPr="00161E86">
        <w:t>.</w:t>
      </w:r>
      <w:r w:rsidRPr="00161E86">
        <w:tab/>
        <w:t xml:space="preserve">Nalaže se zemljišnoknjižnom odjelu Općinskog suda u Puli-Pola, Stalna služba u </w:t>
      </w:r>
      <w:r w:rsidR="00CA16DB">
        <w:t>Bujama-Buie</w:t>
      </w:r>
      <w:r w:rsidRPr="00161E86">
        <w:t xml:space="preserve">, da izvrši upis otvaranja stečajnog postupka nad društvom </w:t>
      </w:r>
      <w:r w:rsidR="00CA16DB">
        <w:t xml:space="preserve">SAVUDRIJA </w:t>
      </w:r>
      <w:r w:rsidR="00CA16DB" w:rsidRPr="00880A45">
        <w:t>INŽENJERING d.o.o., Umag, Savudrija, Crveni Vrh 160, OIB: 47689503586</w:t>
      </w:r>
      <w:r w:rsidRPr="00161E86">
        <w:t xml:space="preserve">, na nekretninama </w:t>
      </w:r>
      <w:r w:rsidR="00CA16DB">
        <w:t>tog društva kako slijedi:</w:t>
      </w:r>
    </w:p>
    <w:p w:rsidRDefault="00F07B51" w:rsidP="00F07B51" w:rsidR="00F07B51" w:rsidRPr="00E54D72">
      <w:pPr>
        <w:jc w:val="both"/>
      </w:pPr>
      <w:r w:rsidRPr="00E54D72">
        <w:t xml:space="preserve">Nekretnine KO Umag: </w:t>
      </w:r>
    </w:p>
    <w:p w:rsidRDefault="00F07B51" w:rsidP="00F07B51" w:rsidR="00F07B51" w:rsidRPr="00E54D72">
      <w:pPr>
        <w:jc w:val="both"/>
      </w:pPr>
      <w:r w:rsidRPr="00E54D72">
        <w:t>-</w:t>
      </w:r>
      <w:r w:rsidRPr="00E54D72">
        <w:tab/>
        <w:t xml:space="preserve">Zkul  1948 k.č.br. 1493 </w:t>
      </w:r>
    </w:p>
    <w:p w:rsidRDefault="00F07B51" w:rsidP="00F07B51" w:rsidR="00F07B51" w:rsidRPr="00E54D72">
      <w:pPr>
        <w:jc w:val="both"/>
      </w:pPr>
      <w:r w:rsidRPr="00E54D72">
        <w:t>-</w:t>
      </w:r>
      <w:r w:rsidRPr="00E54D72">
        <w:tab/>
        <w:t xml:space="preserve">Zkul  4734 k.č.br. 1604/6 </w:t>
      </w:r>
    </w:p>
    <w:p w:rsidRDefault="00F07B51" w:rsidP="00CA16DB" w:rsidR="00F07B51" w:rsidRPr="00E54D72">
      <w:pPr>
        <w:jc w:val="both"/>
      </w:pPr>
      <w:r w:rsidRPr="00E54D72">
        <w:t>-</w:t>
      </w:r>
      <w:r w:rsidRPr="00E54D72">
        <w:tab/>
        <w:t xml:space="preserve">Zkul  27 k.č.br. 4848 </w:t>
      </w:r>
    </w:p>
    <w:p w:rsidRDefault="00F07B51" w:rsidP="00F07B51" w:rsidR="00F07B51" w:rsidRPr="00E54D72">
      <w:pPr>
        <w:jc w:val="both"/>
      </w:pPr>
      <w:r w:rsidRPr="00E54D72">
        <w:t>-</w:t>
      </w:r>
      <w:r w:rsidRPr="00E54D72">
        <w:tab/>
        <w:t xml:space="preserve">Zkul  3536 k.č.br. 1494/1 </w:t>
      </w:r>
    </w:p>
    <w:p w:rsidRDefault="00F07B51" w:rsidP="00F07B51" w:rsidR="00F07B51" w:rsidRPr="00E54D72">
      <w:pPr>
        <w:jc w:val="both"/>
      </w:pPr>
      <w:r w:rsidRPr="00E54D72">
        <w:t>-</w:t>
      </w:r>
      <w:r w:rsidRPr="00E54D72">
        <w:tab/>
        <w:t xml:space="preserve">Zkul 4030 k.č.br. 2901/9 </w:t>
      </w:r>
    </w:p>
    <w:p w:rsidRDefault="00F07B51" w:rsidP="00F07B51" w:rsidR="00F07B51" w:rsidRPr="00E54D72">
      <w:pPr>
        <w:jc w:val="both"/>
      </w:pPr>
      <w:r w:rsidRPr="00E54D72">
        <w:t>-</w:t>
      </w:r>
      <w:r w:rsidRPr="00E54D72">
        <w:tab/>
        <w:t xml:space="preserve">Zkul  5109 k.č.br. 2662 </w:t>
      </w:r>
    </w:p>
    <w:p w:rsidRDefault="00F07B51" w:rsidP="00F07B51" w:rsidR="00F07B51" w:rsidRPr="00E54D72">
      <w:pPr>
        <w:jc w:val="both"/>
      </w:pPr>
      <w:r w:rsidRPr="00E54D72">
        <w:t>-</w:t>
      </w:r>
      <w:r w:rsidRPr="00E54D72">
        <w:tab/>
        <w:t xml:space="preserve">Zkul  5110 k.č.br. 1494/2 </w:t>
      </w:r>
    </w:p>
    <w:p w:rsidRDefault="00F07B51" w:rsidP="00F07B51" w:rsidR="00F07B51" w:rsidRPr="00E54D72">
      <w:pPr>
        <w:jc w:val="both"/>
      </w:pPr>
      <w:r w:rsidRPr="00E54D72">
        <w:t>Nekretnine KO Lovrečica :</w:t>
      </w:r>
    </w:p>
    <w:p w:rsidRDefault="00F07B51" w:rsidP="00CA16DB" w:rsidR="00CA16DB" w:rsidRPr="00E54D72">
      <w:pPr>
        <w:jc w:val="both"/>
      </w:pPr>
      <w:r w:rsidRPr="00E54D72">
        <w:t>-</w:t>
      </w:r>
      <w:r w:rsidRPr="00E54D72">
        <w:tab/>
        <w:t xml:space="preserve">Zkul  4878 k.č.br. 24/21 </w:t>
      </w:r>
    </w:p>
    <w:p w:rsidRDefault="00F07B51" w:rsidP="00CA16DB" w:rsidR="00F07B51">
      <w:pPr>
        <w:jc w:val="both"/>
      </w:pPr>
      <w:r w:rsidRPr="00E54D72">
        <w:t>-</w:t>
      </w:r>
      <w:r w:rsidRPr="00E54D72">
        <w:tab/>
        <w:t xml:space="preserve">Zkul 4876 k.č.br. 24/17 </w:t>
      </w:r>
    </w:p>
    <w:p w:rsidRDefault="008C04AA" w:rsidP="008C04AA" w:rsidR="008C04AA">
      <w:pPr>
        <w:jc w:val="both"/>
      </w:pPr>
    </w:p>
    <w:p w:rsidRDefault="008C04AA" w:rsidP="008C04AA" w:rsidR="008C04AA" w:rsidRPr="00E605C9">
      <w:pPr>
        <w:jc w:val="center"/>
      </w:pPr>
      <w:r w:rsidRPr="00E605C9">
        <w:t>Obrazloženje</w:t>
      </w:r>
    </w:p>
    <w:p w:rsidRDefault="00EB0698" w:rsidP="008C04AA" w:rsidR="00EB0698">
      <w:pPr>
        <w:jc w:val="both"/>
      </w:pPr>
    </w:p>
    <w:p w:rsidRDefault="00EB0698" w:rsidP="00EB0698" w:rsidR="00EB0698" w:rsidRPr="00717C43">
      <w:pPr>
        <w:jc w:val="both"/>
      </w:pPr>
      <w:r w:rsidRPr="00357333">
        <w:tab/>
      </w:r>
      <w:r>
        <w:t>Republika Hrvatska, OIB: 52634238587, Ministarstvo financija, Porezna uprava, Područni ured Istra, Hrvatsko primorje, Gorski kotar i Lika, predložila je</w:t>
      </w:r>
      <w:r w:rsidRPr="00357333">
        <w:t xml:space="preserve"> otvaranje stečajnog postupka nad </w:t>
      </w:r>
      <w:r>
        <w:t xml:space="preserve">SAVUDRIJA </w:t>
      </w:r>
      <w:r w:rsidRPr="00880A45">
        <w:t>INŽENJERING d.o.o., Umag, Savudrija, Crveni Vrh 160, OIB: 47689503586</w:t>
      </w:r>
      <w:r>
        <w:t>, navodeći u bitnome da nakon provedenog ovršnog postupka radi naplate poreznih dugova po odredbama Općeg poreznog zakona, dužnik ima 246.424,89 kn neizmirenih dospjelih obveza na dan 2.10.2015. g</w:t>
      </w:r>
      <w:r w:rsidRPr="00717C43">
        <w:t>.</w:t>
      </w:r>
      <w:r>
        <w:t xml:space="preserve"> Vjerojatnost tražbine dokaz</w:t>
      </w:r>
      <w:r w:rsidR="00F73C78">
        <w:t>ana je</w:t>
      </w:r>
      <w:r>
        <w:t xml:space="preserve"> rješenjima o utvrđenim poreznim obvezama i vjerodostojnim ispravama poreznog tijela. Na okolnost nesposobnosti za plaćanje dostav</w:t>
      </w:r>
      <w:r w:rsidR="00F73C78">
        <w:t>ljen</w:t>
      </w:r>
      <w:r>
        <w:t xml:space="preserve"> je </w:t>
      </w:r>
      <w:r w:rsidR="00F73C78">
        <w:t>podatak</w:t>
      </w:r>
      <w:r>
        <w:t xml:space="preserve"> FINA-e od 2.10.2015. g. Na nekretninama dužnika upisano je založno pravo predlagatelja radi osiguranja novčane tražbine u iznosu od 136.403,35 kn. Predlagatelj ističe da se njegova tražbina neće moći potpuno namiriti u vrijednosti založenih nekretnina.</w:t>
      </w:r>
    </w:p>
    <w:p w:rsidRDefault="00EB0698" w:rsidP="00E03765" w:rsidR="00E03765">
      <w:pPr>
        <w:jc w:val="both"/>
      </w:pPr>
      <w:r w:rsidRPr="00717C43">
        <w:tab/>
      </w:r>
      <w:r>
        <w:t>Kako je utvrđeno da je predlagatelj</w:t>
      </w:r>
      <w:r w:rsidRPr="00717C43">
        <w:t xml:space="preserve"> </w:t>
      </w:r>
      <w:r>
        <w:t xml:space="preserve">ovlašten podnijeti prijedlog za otvaranje stečajnog postupka nad dužnikom jer je učinio vjerojatnim i postojanje svoje tražbine i postojanje stečajnog razloga kao i da tražbinu neće moći potpuno namiriti iz predmeta na koji se odnosi </w:t>
      </w:r>
    </w:p>
    <w:p w:rsidRDefault="00E03765" w:rsidP="00E03765" w:rsidR="00E03765">
      <w:pPr>
        <w:jc w:val="both"/>
      </w:pPr>
      <w:r>
        <w:t xml:space="preserve">njegovo razlučno pravo (čl. 109. st. 1. do 3. SZ), pokrenut je prethodni postupak i imenovan privremeni stečajni upravitelj (čl. 115. st. 2. u svezi s čl. 119. st. 4. i st. 6. te čl. 84. st. 1. SZ-a). </w:t>
      </w:r>
    </w:p>
    <w:p w:rsidRDefault="00E03765" w:rsidP="00E03765" w:rsidR="00E03765">
      <w:pPr>
        <w:ind w:firstLine="720"/>
        <w:jc w:val="both"/>
      </w:pPr>
      <w:r>
        <w:t>Privremeni stečajni upravitelj je u prethodnom postupku utvrdio postojanje stečajnog razloga nesposobnosti za plaćanje, kojeg je već predlagatelj dokazao temeljem podataka FINA-e prema kojima je na dan 2. listopada 2015. g. dužnik imao evidentirane nepodmirene obveze u Očevidniku redoslijeda plaćanja u iznosu od 1.294.986,73 kn i trajanje neprekidne blokade od 2404 dana (čl. 5. st. 2. u svezi s čl. 6. st. 1., st. 2.t.1. i st. 4. SZ-a).</w:t>
      </w:r>
    </w:p>
    <w:p w:rsidRDefault="00E03765" w:rsidP="00E03765" w:rsidR="00E03765">
      <w:pPr>
        <w:jc w:val="both"/>
      </w:pPr>
      <w:r>
        <w:tab/>
        <w:t xml:space="preserve">Slijedom navedenog, nakon što je po pozivu suda u smislu odredbe čl. 132. st. 1. SZ-a, uplaćen predujam za namirenje troškova prethodnog i otvorenog stečajnog postupka, na temelju odredbe čl. 129. i 130. SZ-a odlučeno je kao u izreci ovog rješenja. </w:t>
      </w:r>
    </w:p>
    <w:p w:rsidRDefault="00E03765" w:rsidP="00E03765" w:rsidR="00E03765">
      <w:pPr>
        <w:jc w:val="both"/>
      </w:pPr>
    </w:p>
    <w:p w:rsidRDefault="00E03765" w:rsidP="00E03765" w:rsidR="00E03765">
      <w:pPr>
        <w:jc w:val="both"/>
      </w:pPr>
    </w:p>
    <w:p w:rsidRDefault="00E03765" w:rsidP="00E03765" w:rsidR="00E03765">
      <w:pPr>
        <w:jc w:val="center"/>
      </w:pPr>
      <w:r>
        <w:t>U Pazinu, 22. prosinca 2015.</w:t>
      </w:r>
    </w:p>
    <w:p w:rsidRDefault="00E03765" w:rsidP="00E03765" w:rsidR="00E03765">
      <w:pPr>
        <w:jc w:val="center"/>
      </w:pPr>
    </w:p>
    <w:p w:rsidRDefault="00E03765" w:rsidP="00E03765" w:rsidR="00E03765">
      <w:pPr>
        <w:jc w:val="center"/>
      </w:pPr>
    </w:p>
    <w:p w:rsidRDefault="00E03765" w:rsidP="00E03765" w:rsidR="00E0376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E03765" w:rsidP="00E03765" w:rsidR="00E0376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Adrijana Labinjan Skok, v.r. </w:t>
      </w:r>
    </w:p>
    <w:p w:rsidRDefault="00E03765" w:rsidP="00E03765" w:rsidR="00E03765">
      <w:pPr>
        <w:jc w:val="both"/>
      </w:pPr>
    </w:p>
    <w:p w:rsidRDefault="00E03765" w:rsidP="00E03765" w:rsidR="00E03765">
      <w:pPr>
        <w:jc w:val="both"/>
      </w:pPr>
    </w:p>
    <w:p w:rsidRDefault="00E03765" w:rsidP="00E03765" w:rsidR="00E03765">
      <w:pPr>
        <w:jc w:val="both"/>
      </w:pPr>
    </w:p>
    <w:p w:rsidRDefault="00E03765" w:rsidP="00E03765" w:rsidR="00E03765">
      <w:pPr>
        <w:jc w:val="both"/>
      </w:pPr>
    </w:p>
    <w:p w:rsidRDefault="00E03765" w:rsidP="00E03765" w:rsidR="00E03765">
      <w:r>
        <w:t xml:space="preserve">UPUTA O PRAVNOM LIJEKU: </w:t>
      </w:r>
    </w:p>
    <w:p w:rsidRDefault="00E03765" w:rsidP="00E03765" w:rsidR="00E03765">
      <w:pPr>
        <w:jc w:val="both"/>
      </w:pPr>
      <w:r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E03765" w:rsidP="00E03765" w:rsidR="00E03765">
      <w:pPr>
        <w:jc w:val="both"/>
      </w:pPr>
    </w:p>
    <w:p w:rsidRDefault="00E03765" w:rsidP="00E03765" w:rsidR="00E03765">
      <w:pPr>
        <w:jc w:val="both"/>
      </w:pPr>
      <w:r>
        <w:t>DNA:</w:t>
      </w:r>
    </w:p>
    <w:p w:rsidRDefault="00E03765" w:rsidP="00E03765" w:rsidR="00E03765">
      <w:pPr>
        <w:jc w:val="both"/>
      </w:pPr>
      <w:r>
        <w:t>- predlagatelju po ŽDO Pula</w:t>
      </w:r>
    </w:p>
    <w:p w:rsidRDefault="00E03765" w:rsidP="00E03765" w:rsidR="00E03765">
      <w:pPr>
        <w:jc w:val="both"/>
      </w:pPr>
      <w:r>
        <w:t>- dužniku SAVUDRIJA INŽENJERING d.o.o., Umag, Savudrija, Crveni Vrh 160</w:t>
      </w:r>
    </w:p>
    <w:p w:rsidRDefault="00E03765" w:rsidP="00E03765" w:rsidR="00E03765">
      <w:pPr>
        <w:jc w:val="both"/>
      </w:pPr>
      <w:r>
        <w:t>- FINA – Poslovnica Umag, Umag, E. Pascali 1</w:t>
      </w:r>
    </w:p>
    <w:p w:rsidRDefault="00E03765" w:rsidP="00E03765" w:rsidR="00E03765">
      <w:pPr>
        <w:jc w:val="both"/>
      </w:pPr>
      <w:r>
        <w:t>- Porezna uprava, Ispostava Poreč, Porezno mjesto Umag, Novigradska ulica 28</w:t>
      </w:r>
    </w:p>
    <w:p w:rsidRDefault="00E03765" w:rsidP="00E03765" w:rsidR="00E03765">
      <w:pPr>
        <w:jc w:val="both"/>
      </w:pPr>
      <w:r>
        <w:t>- stečajnom upravitelju Borisu Zadkoviću iz Buzeta, Sportska 2</w:t>
      </w:r>
    </w:p>
    <w:p w:rsidRDefault="00E03765" w:rsidP="00E03765" w:rsidR="00E03765">
      <w:pPr>
        <w:jc w:val="both"/>
      </w:pPr>
      <w:r>
        <w:softHyphen/>
        <w:t>- sudski registar ovoga suda</w:t>
      </w:r>
    </w:p>
    <w:p w:rsidRDefault="00E03765" w:rsidP="00E03765" w:rsidR="00E03765">
      <w:r>
        <w:t>- zemljišnoknjižni odjel Općinskog suda u Puli-Pola, Stalne službe u Bujama-Buie, Istarska 1</w:t>
      </w:r>
    </w:p>
    <w:p w:rsidRDefault="00E03765" w:rsidP="00E03765" w:rsidR="00E03765">
      <w:pPr>
        <w:jc w:val="both"/>
      </w:pPr>
      <w:r>
        <w:t>- e-oglasna ploča 8 dana</w:t>
      </w:r>
    </w:p>
    <w:p w:rsidRDefault="00E03765" w:rsidP="00CE38D4" w:rsidR="00500701">
      <w:pPr>
        <w:jc w:val="both"/>
      </w:pPr>
    </w:p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4AA" w:rsidP="008C04AA" w:rsidR="008C04AA">
      <w:r>
        <w:separator/>
      </w:r>
    </w:p>
  </w:endnote>
  <w:endnote w:id="0" w:type="continuationSeparator">
    <w:p w:rsidRDefault="008C04AA" w:rsidP="008C04AA" w:rsidR="008C0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4AA" w:rsidP="008C04AA" w:rsidR="008C04AA">
      <w:r>
        <w:separator/>
      </w:r>
    </w:p>
  </w:footnote>
  <w:footnote w:id="0" w:type="continuationSeparator">
    <w:p w:rsidRDefault="008C04AA" w:rsidP="008C04AA" w:rsidR="008C0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5F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0376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5F6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7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75F6" w:rsidP="00DD3FB1" w:rsidR="008A4163" w:rsidRPr="003333BD">
    <w:pPr>
      <w:pStyle w:val="Zaglavlje"/>
    </w:pPr>
    <w:r>
      <w:tab/>
    </w:r>
    <w:r>
      <w:tab/>
    </w:r>
    <w:r w:rsidR="008C04AA">
      <w:t>Posl.br.: 2 St-192/15-21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75F6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D7CB0"/>
    <w:rsid w:val="001A1476"/>
    <w:rsid w:val="001E75F6"/>
    <w:rsid w:val="002668F5"/>
    <w:rsid w:val="002B1A3F"/>
    <w:rsid w:val="004336B9"/>
    <w:rsid w:val="00554328"/>
    <w:rsid w:val="00692004"/>
    <w:rsid w:val="006E061C"/>
    <w:rsid w:val="00774CCA"/>
    <w:rsid w:val="00887DAA"/>
    <w:rsid w:val="008C04AA"/>
    <w:rsid w:val="00985388"/>
    <w:rsid w:val="009900B8"/>
    <w:rsid w:val="00A347DB"/>
    <w:rsid w:val="00A36529"/>
    <w:rsid w:val="00AF2FA5"/>
    <w:rsid w:val="00B4030D"/>
    <w:rsid w:val="00C764D7"/>
    <w:rsid w:val="00CA16DB"/>
    <w:rsid w:val="00CD29E7"/>
    <w:rsid w:val="00CE38D4"/>
    <w:rsid w:val="00D25E6F"/>
    <w:rsid w:val="00DE0F0E"/>
    <w:rsid w:val="00E03765"/>
    <w:rsid w:val="00E34E96"/>
    <w:rsid w:val="00E60ABE"/>
    <w:rsid w:val="00EB0698"/>
    <w:rsid w:val="00EE7DC4"/>
    <w:rsid w:val="00F07B51"/>
    <w:rsid w:val="00F7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4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4E96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4E96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4E96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4E96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4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4E96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4E96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4E9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4E96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9339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St-192/2015-21</izvorni_sadrzaj>
    <derivirana_varijabla naziv="DomainObject.Oznaka_1">St-192/2015-21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St-192/2015-21</izvorni_sadrzaj>
    <derivirana_varijabla naziv="DomainObject.PoslovniBrojDokumenta_1">St-192/2015-21</derivirana_varijabla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</izvorni_sadrzaj>
    <derivirana_varijabla naziv="DomainObject.Predmet.SudioniciListNazivOIB_1">
      <item>, OIB 52634238587</item>
      <item>, OIB 47689503586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5119</properties:Characters>
  <properties:Lines>133</properties:Lines>
  <properties:Paragraphs>58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2015-12-22T08:10:00Z</dcterms:created>
  <dc:creator>Jasmina Matika</dc:creator>
  <cp:lastModifiedBy>Jasmina Matika</cp:lastModifiedBy>
  <dcterms:modified xmlns:xsi="http://www.w3.org/2001/XMLSchema-instance" xsi:type="dcterms:W3CDTF">2015-12-22T10:04:00Z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St-192/2015-21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