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75be" w14:paraId="a2075be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CD3729" w:rsidR="00403F01" w:rsidRPr="0094096C">
      <w:pPr>
        <w:pStyle w:val="Naslov1"/>
        <w:spacing w:after="3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CD3729" w:rsidR="00D4027A" w:rsidRPr="0094096C">
      <w:pPr>
        <w:pStyle w:val="Naslov2"/>
        <w:spacing w:after="300" w:before="30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E66C77" w:rsidRPr="00E66C77">
        <w:rPr>
          <w:lang w:val="hr-HR"/>
        </w:rPr>
        <w:t>KUĆA MALA d.o.o., OIB: 30609031932, Makarska, Tučepska 15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D73449">
        <w:rPr>
          <w:lang w:val="hr-HR"/>
        </w:rPr>
        <w:t>1</w:t>
      </w:r>
      <w:r w:rsidR="00CD3729">
        <w:rPr>
          <w:lang w:val="hr-HR"/>
        </w:rPr>
        <w:t>3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CD3729" w:rsidR="00D4027A" w:rsidRPr="0094096C">
      <w:pPr>
        <w:spacing w:after="300" w:before="3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E66C77" w:rsidRPr="00E66C77">
        <w:rPr>
          <w:lang w:val="hr-HR"/>
        </w:rPr>
        <w:t>KUĆA MALA d.o.o., OIB: 30609031932, Makarska, Tučepska 15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CD3729">
        <w:rPr>
          <w:lang w:val="hr-HR"/>
        </w:rPr>
        <w:t>3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947264">
        <w:rPr>
          <w:lang w:val="hr-HR"/>
        </w:rPr>
        <w:t>2: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CD3729" w:rsidR="006318A8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65F48">
        <w:rPr>
          <w:lang w:val="hr-HR"/>
        </w:rPr>
        <w:t>Domagoj Repač</w:t>
      </w:r>
      <w:r w:rsidR="00D73449" w:rsidRPr="00D73449">
        <w:rPr>
          <w:lang w:val="hr-HR"/>
        </w:rPr>
        <w:t xml:space="preserve"> iz Zagreba, </w:t>
      </w:r>
      <w:r w:rsidR="00D65F48">
        <w:rPr>
          <w:lang w:val="hr-HR"/>
        </w:rPr>
        <w:t>Đorđićeva 24,</w:t>
      </w:r>
      <w:r w:rsidR="00D73449" w:rsidRPr="00D73449">
        <w:rPr>
          <w:lang w:val="hr-HR"/>
        </w:rPr>
        <w:t xml:space="preserve"> OIB: </w:t>
      </w:r>
      <w:r w:rsidR="00D65F48">
        <w:rPr>
          <w:lang w:val="hr-HR"/>
        </w:rPr>
        <w:t>24977406612</w:t>
      </w:r>
      <w:r w:rsidR="00D73449">
        <w:rPr>
          <w:lang w:val="hr-HR"/>
        </w:rPr>
        <w:t>.</w:t>
      </w:r>
    </w:p>
    <w:p w:rsidRDefault="00634348" w:rsidP="00CD3729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E66C77" w:rsidRPr="00E66C77">
        <w:rPr>
          <w:lang w:val="hr-HR"/>
        </w:rPr>
        <w:t>KUĆA MALA d.o.o., OIB: 30609031932, Makarska, Tučepska 15</w:t>
      </w:r>
      <w:r w:rsidR="00E66C77">
        <w:rPr>
          <w:lang w:val="hr-HR"/>
        </w:rPr>
        <w:t>.</w:t>
      </w:r>
    </w:p>
    <w:p w:rsidRDefault="00634348" w:rsidP="00CD3729" w:rsidR="00634348">
      <w:pPr>
        <w:spacing w:before="20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CD3729" w:rsidR="00E14AE2" w:rsidRPr="0094096C">
      <w:pPr>
        <w:spacing w:after="200" w:before="30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E66C77">
        <w:rPr>
          <w:lang w:val="hr-HR"/>
        </w:rPr>
        <w:t>9. kolovoza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E66C77" w:rsidRPr="00E66C77">
        <w:rPr>
          <w:lang w:val="hr-HR"/>
        </w:rPr>
        <w:t>KUĆA MALA d.o.o., OIB: 30609031932, Makarska, Tučepska 15</w:t>
      </w:r>
      <w:r w:rsidR="00E66C77">
        <w:rPr>
          <w:lang w:val="hr-HR"/>
        </w:rPr>
        <w:t>.</w:t>
      </w:r>
    </w:p>
    <w:p w:rsidRDefault="00634348" w:rsidP="00CD3729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E66C77">
        <w:rPr>
          <w:lang w:val="hr-HR"/>
        </w:rPr>
        <w:t>13. srpnja 2016.</w:t>
      </w:r>
      <w:r w:rsidR="00F5507B" w:rsidRPr="0094096C">
        <w:rPr>
          <w:lang w:val="hr-HR"/>
        </w:rPr>
        <w:t xml:space="preserve">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E66C77">
        <w:rPr>
          <w:lang w:val="hr-HR"/>
        </w:rPr>
        <w:t>1</w:t>
      </w:r>
      <w:r w:rsidR="00CD3729">
        <w:rPr>
          <w:lang w:val="hr-HR"/>
        </w:rPr>
        <w:t>2</w:t>
      </w:r>
      <w:r w:rsidR="00E66C77">
        <w:rPr>
          <w:lang w:val="hr-HR"/>
        </w:rPr>
        <w:t>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E66C77">
        <w:rPr>
          <w:lang w:val="hr-HR"/>
        </w:rPr>
        <w:t>5.981,30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CD3729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D65F48">
        <w:rPr>
          <w:lang w:val="hr-HR"/>
        </w:rPr>
        <w:t xml:space="preserve">ka iz sudskog registra (list </w:t>
      </w:r>
      <w:r w:rsidR="00CD3729">
        <w:rPr>
          <w:lang w:val="hr-HR"/>
        </w:rPr>
        <w:t>4</w:t>
      </w:r>
      <w:r w:rsidR="00E66C77">
        <w:rPr>
          <w:lang w:val="hr-HR"/>
        </w:rPr>
        <w:t>-6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E66C77">
        <w:rPr>
          <w:lang w:val="hr-HR"/>
        </w:rPr>
        <w:t>3. studenog</w:t>
      </w:r>
      <w:r>
        <w:rPr>
          <w:lang w:val="hr-HR"/>
        </w:rPr>
        <w:t xml:space="preserve"> 2016. godine proizlazi da dužnik nema zaposlenih (list </w:t>
      </w:r>
      <w:r w:rsidR="00E66C77">
        <w:rPr>
          <w:lang w:val="hr-HR"/>
        </w:rPr>
        <w:t>9-10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1</w:t>
      </w:r>
      <w:r w:rsidR="00E66C77">
        <w:rPr>
          <w:lang w:val="hr-HR"/>
        </w:rPr>
        <w:t>4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E66C77">
        <w:rPr>
          <w:lang w:val="hr-HR"/>
        </w:rPr>
        <w:t>tom razdoblju od 240</w:t>
      </w:r>
      <w:r>
        <w:rPr>
          <w:lang w:val="hr-HR"/>
        </w:rPr>
        <w:t xml:space="preserve"> dana (list </w:t>
      </w:r>
      <w:r w:rsidR="00E66C77">
        <w:rPr>
          <w:lang w:val="hr-HR"/>
        </w:rPr>
        <w:t>12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CD3729">
        <w:rPr>
          <w:lang w:val="hr-HR"/>
        </w:rPr>
        <w:t>2</w:t>
      </w:r>
      <w:r>
        <w:rPr>
          <w:lang w:val="hr-HR"/>
        </w:rPr>
        <w:t xml:space="preserve">1.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CD3729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CD3729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CD3729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CD3729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CD3729" w:rsidR="009966BF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</w:r>
      <w:r w:rsidR="006D309B" w:rsidRPr="006D309B">
        <w:rPr>
          <w:lang w:val="hr-HR"/>
        </w:rPr>
        <w:t>Slijedom svega naprijed navedenog, a temeljem odredbi čl. 431. i čl. 432. SZ-a, odlučeno je kao u izreci ovog rješenja pod točkama I.-IV.</w:t>
      </w:r>
    </w:p>
    <w:p w:rsidRDefault="00D4027A" w:rsidP="00CD3729" w:rsidR="00D4027A" w:rsidRPr="0094096C">
      <w:pPr>
        <w:spacing w:before="2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CD3729">
        <w:rPr>
          <w:lang w:val="hr-HR"/>
        </w:rPr>
        <w:t>3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CD3729" w:rsidR="0094096C" w:rsidRPr="009E0E12">
      <w:pPr>
        <w:spacing w:before="2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D3729" w:rsidP="0094096C" w:rsidR="00CD3729">
      <w:pPr>
        <w:ind w:left="6372"/>
        <w:jc w:val="center"/>
        <w:rPr>
          <w:lang w:val="hr-HR"/>
        </w:rPr>
      </w:pPr>
    </w:p>
    <w:p w:rsidRDefault="00CD3729" w:rsidP="0094096C" w:rsidR="00CD3729">
      <w:pPr>
        <w:ind w:left="6372"/>
        <w:jc w:val="center"/>
        <w:rPr>
          <w:lang w:val="hr-HR"/>
        </w:rPr>
      </w:pPr>
    </w:p>
    <w:p w:rsidRDefault="00655C0D" w:rsidP="00947264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7264" w:rsidP="00947264" w:rsidR="00947264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8A9" w:rsidRPr="008028A9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E66C77">
      <w:t>1635/2016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E66C77">
      <w:t>1635/2016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3F6F09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D309B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28A9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47264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D3729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66C77"/>
    <w:rsid w:val="00E675BC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1635</izvorni_sadrzaj>
    <derivirana_varijabla naziv="DomainObject.Predmet.Broj_1">1635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St-1635/2016</izvorni_sadrzaj>
    <derivirana_varijabla naziv="DomainObject.Predmet.OznakaBroj_1">St-1635/2016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 MALA društvo s ograničenom odgovornošću za turizam i usluge</izvorni_sadrzaj>
    <derivirana_varijabla naziv="DomainObject.Predmet.ProtustrankaFormated_1">  KUĆA MALA društvo s ograničenom odgovornošću za turizam i usluge</derivirana_varijabla>
  </DomainObject.Predmet.ProtustrankaFormated>
  <DomainObject.Predmet.ProtustrankaFormatedOIB>
    <izvorni_sadrzaj>  KUĆA MALA društvo s ograničenom odgovornošću za turizam i usluge, OIB 30609031932</izvorni_sadrzaj>
    <derivirana_varijabla naziv="DomainObject.Predmet.ProtustrankaFormatedOIB_1">  KUĆA MALA društvo s ograničenom odgovornošću za turizam i usluge, OIB 30609031932</derivirana_varijabla>
  </DomainObject.Predmet.ProtustrankaFormatedOIB>
  <DomainObject.Predmet.ProtustrankaFormatedWithAdress>
    <izvorni_sadrzaj> KUĆA MALA društvo s ograničenom odgovornošću za turizam i usluge, Tučepska 15, 21300 Makarska</izvorni_sadrzaj>
    <derivirana_varijabla naziv="DomainObject.Predmet.ProtustrankaFormatedWithAdress_1"> KUĆA MALA društvo s ograničenom odgovornošću za turizam i usluge, Tučepska 15, 21300 Makarska</derivirana_varijabla>
  </DomainObject.Predmet.ProtustrankaFormatedWithAdress>
  <DomainObject.Predmet.ProtustrankaFormatedWithAdressOIB>
    <izvorni_sadrzaj> KUĆA MALA društvo s ograničenom odgovornošću za turizam i usluge, OIB 30609031932, Tučepska 15, 21300 Makarska</izvorni_sadrzaj>
    <derivirana_varijabla naziv="DomainObject.Predmet.ProtustrankaFormatedWithAdressOIB_1"> KUĆA MALA društvo s ograničenom odgovornošću za turizam i usluge, OIB 30609031932, Tučepska 15, 21300 Makarska</derivirana_varijabla>
  </DomainObject.Predmet.ProtustrankaFormatedWithAdressOIB>
  <DomainObject.Predmet.ProtustrankaWithAdress>
    <izvorni_sadrzaj>KUĆA MALA društvo s ograničenom odgovornošću za turizam i usluge Tučepska 15, 21300 Makarska</izvorni_sadrzaj>
    <derivirana_varijabla naziv="DomainObject.Predmet.ProtustrankaWithAdress_1">KUĆA MALA društvo s ograničenom odgovornošću za turizam i usluge Tučepska 15, 21300 Makarska</derivirana_varijabla>
  </DomainObject.Predmet.ProtustrankaWithAdress>
  <DomainObject.Predmet.ProtustrankaWithAdressOIB>
    <izvorni_sadrzaj>KUĆA MALA društvo s ograničenom odgovornošću za turizam i usluge, OIB 30609031932, Tučepska 15, 21300 Makarska</izvorni_sadrzaj>
    <derivirana_varijabla naziv="DomainObject.Predmet.ProtustrankaWithAdressOIB_1">KUĆA MALA društvo s ograničenom odgovornošću za turizam i usluge, OIB 30609031932, Tučepska 15, 21300 Makarska</derivirana_varijabla>
  </DomainObject.Predmet.ProtustrankaWithAdressOIB>
  <DomainObject.Predmet.ProtustrankaNazivFormated>
    <izvorni_sadrzaj>KUĆA MALA društvo s ograničenom odgovornošću za turizam i usluge</izvorni_sadrzaj>
    <derivirana_varijabla naziv="DomainObject.Predmet.ProtustrankaNazivFormated_1">KUĆA MALA društvo s ograničenom odgovornošću za turizam i usluge</derivirana_varijabla>
  </DomainObject.Predmet.ProtustrankaNazivFormated>
  <DomainObject.Predmet.ProtustrankaNazivFormatedOIB>
    <izvorni_sadrzaj>KUĆA MALA društvo s ograničenom odgovornošću za turizam i usluge, OIB 30609031932</izvorni_sadrzaj>
    <derivirana_varijabla naziv="DomainObject.Predmet.ProtustrankaNazivFormatedOIB_1">KUĆA MALA društvo s ograničenom odgovornošću za turizam i usluge, OIB 30609031932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5981.30</izvorni_sadrzaj>
    <derivirana_varijabla naziv="DomainObject.Predmet.TrenutnaVrijednost_1">5981.30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KUĆA MALA društvo s ograničenom odgovornošću za turizam i usluge</item>
    </izvorni_sadrzaj>
    <derivirana_varijabla naziv="DomainObject.Predmet.ProtuStrankaListFormated_1">
      <item>KUĆA MALA društvo s ograničenom odgovornošću za turizam i usluge</item>
    </derivirana_varijabla>
  </DomainObject.Predmet.ProtuStrankaListFormated>
  <DomainObject.Predmet.ProtuStrankaListFormatedOIB>
    <izvorni_sadrzaj>
      <item>KUĆA MALA društvo s ograničenom odgovornošću za turizam i usluge, OIB 30609031932</item>
    </izvorni_sadrzaj>
    <derivirana_varijabla naziv="DomainObject.Predmet.ProtuStrankaListFormatedOIB_1">
      <item>KUĆA MALA društvo s ograničenom odgovornošću za turizam i usluge, OIB 30609031932</item>
    </derivirana_varijabla>
  </DomainObject.Predmet.ProtuStrankaListFormatedOIB>
  <DomainObject.Predmet.ProtuStrankaListFormatedWithAdress>
    <izvorni_sadrzaj>
      <item>KUĆA MALA društvo s ograničenom odgovornošću za turizam i usluge, Tučepska 15, 21300 Makarska</item>
    </izvorni_sadrzaj>
    <derivirana_varijabla naziv="DomainObject.Predmet.ProtuStrankaListFormatedWithAdress_1">
      <item>KUĆA MALA društvo s ograničenom odgovornošću za turizam i usluge, Tučepska 15, 21300 Makarska</item>
    </derivirana_varijabla>
  </DomainObject.Predmet.ProtuStrankaListFormatedWithAdress>
  <DomainObject.Predmet.ProtuStrankaListFormatedWithAdressOIB>
    <izvorni_sadrzaj>
      <item>KUĆA MALA društvo s ograničenom odgovornošću za turizam i usluge, OIB 30609031932, Tučepska 15, 21300 Makarska</item>
    </izvorni_sadrzaj>
    <derivirana_varijabla naziv="DomainObject.Predmet.ProtuStrankaListFormatedWithAdressOIB_1">
      <item>KUĆA MALA društvo s ograničenom odgovornošću za turizam i usluge, OIB 30609031932, Tučepska 15, 21300 Makarska</item>
    </derivirana_varijabla>
  </DomainObject.Predmet.ProtuStrankaListFormatedWithAdressOIB>
  <DomainObject.Predmet.ProtuStrankaListNazivFormated>
    <izvorni_sadrzaj>
      <item>KUĆA MALA društvo s ograničenom odgovornošću za turizam i usluge</item>
    </izvorni_sadrzaj>
    <derivirana_varijabla naziv="DomainObject.Predmet.ProtuStrankaListNazivFormated_1">
      <item>KUĆA MALA društvo s ograničenom odgovornošću za turizam i usluge</item>
    </derivirana_varijabla>
  </DomainObject.Predmet.ProtuStrankaListNazivFormated>
  <DomainObject.Predmet.ProtuStrankaListNazivFormatedOIB>
    <izvorni_sadrzaj>
      <item>KUĆA MALA društvo s ograničenom odgovornošću za turizam i usluge, OIB 30609031932</item>
    </izvorni_sadrzaj>
    <derivirana_varijabla naziv="DomainObject.Predmet.ProtuStrankaListNazivFormatedOIB_1">
      <item>KUĆA MALA društvo s ograničenom odgovornošću za turizam i usluge, OIB 30609031932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KUĆA MALA društvo s ograničenom odgovornošću za turizam i usluge</izvorni_sadrzaj>
    <derivirana_varijabla naziv="DomainObject.Predmet.ProtustrankaIDrugi_1">KUĆA MALA društvo s ograničenom odgovornošću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KUĆA MALA društvo s ograničenom odgovornošću za turizam i usluge, OIB 30609031932, Tučepska 15, 21300 Makarska</izvorni_sadrzaj>
    <derivirana_varijabla naziv="DomainObject.Predmet.ProtustrankaIDrugiAdressOIB_1">KUĆA MALA društvo s ograničenom odgovornošću za turizam i usluge, OIB 30609031932, Tučepska 15,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KUĆA MALA društvo s ograničenom odgovornošću za turizam i usluge</item>
      <item>FINANCIJSKA AGENCIJA, RC SPLIT</item>
    </izvorni_sadrzaj>
    <derivirana_varijabla naziv="DomainObject.Predmet.SudioniciListNaziv_1">
      <item>KUĆA MALA društvo s ograničenom odgovornošću za turizam i usluge</item>
      <item>FINANCIJSKA AGENCIJA, RC SPLIT</item>
    </derivirana_varijabla>
  </DomainObject.Predmet.SudioniciListNaziv>
  <DomainObject.Predmet.SudioniciListAdressOIB>
    <izvorni_sadrzaj>
      <item>KUĆA MALA društvo s ograničenom odgovornošću za turizam i usluge, OIB 30609031932, Tučepska 15,21300 Makarska</item>
      <item>FINANCIJSKA AGENCIJA, RC SPLIT, OIB 85821130368, Mažuranićevo šetalište 24 b,21000 Split</item>
    </izvorni_sadrzaj>
    <derivirana_varijabla naziv="DomainObject.Predmet.SudioniciListAdressOIB_1">
      <item>KUĆA MALA društvo s ograničenom odgovornošću za turizam i usluge, OIB 30609031932, Tučepska 15,21300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30609031932</item>
      <item>, OIB 85821130368</item>
    </izvorni_sadrzaj>
    <derivirana_varijabla naziv="DomainObject.Predmet.SudioniciListNazivOIB_1">
      <item>, OIB 30609031932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D3FF8D-7AFF-4598-93C3-3B5D6D9214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824</properties:Words>
  <properties:Characters>4427</properties:Characters>
  <properties:Lines>89</properties:Lines>
  <properties:Paragraphs>37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2017-01-13T09:33:00Z</cp:lastPrinted>
  <dcterms:modified xmlns:xsi="http://www.w3.org/2001/XMLSchema-instance" xsi:type="dcterms:W3CDTF">2017-01-13T11:38:00Z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