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33c1" w14:paraId="cac33c1" w:rsidRDefault="009E05AD" w:rsidP="006F78BA" w:rsidR="009E05AD" w:rsidRPr="007F2540">
      <w:pPr>
        <w:jc w:val="center"/>
        <w15:collapsed w:val="false"/>
        <w:rPr>
          <w:rFonts w:cs="Arial" w:hAnsi="Arial" w:ascii="Arial"/>
          <w:b/>
        </w:rPr>
      </w:pPr>
      <w:bookmarkStart w:name="_GoBack" w:id="0"/>
      <w:bookmarkEnd w:id="0"/>
    </w:p>
    <w:p w:rsidRDefault="000302FB" w:rsidP="000302FB" w:rsidR="000302FB">
      <w:pPr>
        <w:rPr>
          <w:rFonts w:cs="Arial" w:hAnsi="Arial" w:ascii="Arial"/>
          <w:b/>
        </w:rPr>
      </w:pPr>
    </w:p>
    <w:p w:rsidRDefault="003045D1" w:rsidP="000302FB" w:rsidR="003045D1" w:rsidRPr="00EF5ADB">
      <w:pPr>
        <w:rPr>
          <w:rFonts w:cs="Arial" w:hAnsi="Arial" w:ascii="Arial"/>
        </w:rPr>
      </w:pPr>
    </w:p>
    <w:p w:rsidRDefault="000302FB" w:rsidP="000302FB" w:rsidR="000302FB" w:rsidRPr="00EF5ADB">
      <w:r w:rsidRPr="00EF5ADB">
        <w:t>REPUBLIKA HRVATSKA</w:t>
      </w:r>
    </w:p>
    <w:p w:rsidRDefault="000302FB" w:rsidP="000302FB" w:rsidR="000302FB" w:rsidRPr="00EF5ADB">
      <w:r w:rsidRPr="00EF5ADB">
        <w:t xml:space="preserve">TRGOVAČKI SUD </w:t>
      </w:r>
      <w:smartTag w:element="PersonName" w:uri="urn:schemas-microsoft-com:office:smarttags">
        <w:smartTagPr>
          <w:attr w:val="U ZADRU" w:name="ProductID"/>
        </w:smartTagPr>
        <w:r w:rsidRPr="00EF5ADB">
          <w:t>U ZADRU</w:t>
        </w:r>
      </w:smartTag>
      <w:r w:rsidR="00D21088" w:rsidRPr="00EF5ADB">
        <w:tab/>
      </w:r>
      <w:r w:rsidR="00D21088" w:rsidRPr="00EF5ADB">
        <w:tab/>
      </w:r>
      <w:r w:rsidR="00D21088" w:rsidRPr="00EF5ADB">
        <w:tab/>
      </w:r>
      <w:r w:rsidR="00D21088" w:rsidRPr="00EF5ADB">
        <w:tab/>
      </w:r>
      <w:r w:rsidR="00D21088" w:rsidRPr="00EF5ADB">
        <w:tab/>
      </w:r>
      <w:r w:rsidR="00D21088" w:rsidRPr="00EF5ADB">
        <w:tab/>
      </w:r>
    </w:p>
    <w:p w:rsidRDefault="000302FB" w:rsidP="000302FB" w:rsidR="000302FB" w:rsidRPr="00EF5ADB"/>
    <w:p w:rsidRDefault="00EF5ADB" w:rsidP="00EF5ADB" w:rsidR="000302FB">
      <w:pPr>
        <w:jc w:val="center"/>
      </w:pPr>
      <w:r>
        <w:t xml:space="preserve">U  I M E  R E P U B L I K E  H R V A T S K E  </w:t>
      </w:r>
    </w:p>
    <w:p w:rsidRDefault="00EF5ADB" w:rsidP="000302FB" w:rsidR="00EF5ADB"/>
    <w:p w:rsidRDefault="000302FB" w:rsidP="000302FB" w:rsidR="000302FB" w:rsidRPr="00EF5ADB">
      <w:pPr>
        <w:jc w:val="center"/>
      </w:pPr>
      <w:r w:rsidRPr="00EF5ADB">
        <w:t>R J E Š E N J E</w:t>
      </w:r>
    </w:p>
    <w:p w:rsidRDefault="00D21088" w:rsidP="00D21088" w:rsidR="00D21088" w:rsidRPr="00EF5ADB">
      <w:pPr>
        <w:jc w:val="both"/>
      </w:pPr>
    </w:p>
    <w:p w:rsidRDefault="00D21088" w:rsidP="006A2A73" w:rsidR="00D21088" w:rsidRPr="00EF5ADB">
      <w:pPr>
        <w:ind w:firstLine="708"/>
        <w:jc w:val="both"/>
      </w:pPr>
      <w:r w:rsidRPr="00EF5ADB">
        <w:t xml:space="preserve">Trgovački sud u Zadru </w:t>
      </w:r>
      <w:r w:rsidR="003E3B20" w:rsidRPr="00EF5ADB">
        <w:t xml:space="preserve">(OIB:39670464653) </w:t>
      </w:r>
      <w:r w:rsidRPr="00EF5ADB">
        <w:t xml:space="preserve">u ime Republike Hrvatske, po sucu ovog suda Ardeni Bajlo, u stečajnom postupku nad stečajnim </w:t>
      </w:r>
      <w:r w:rsidR="0014752F" w:rsidRPr="00EF5ADB">
        <w:t>dužnikom</w:t>
      </w:r>
      <w:r w:rsidR="00AC206A" w:rsidRPr="00EF5ADB">
        <w:t xml:space="preserve"> </w:t>
      </w:r>
      <w:r w:rsidR="003B1C38">
        <w:t>LIPA KOMERC d.o.o., Glavna podružnica Zadar za trgovinu i građevinarstvo, Smoković Donji, Smoković bb, OIB: 21553572337</w:t>
      </w:r>
      <w:r w:rsidR="000D662F" w:rsidRPr="00EF5ADB">
        <w:t>,</w:t>
      </w:r>
      <w:r w:rsidR="004A3683" w:rsidRPr="00EF5ADB">
        <w:t xml:space="preserve"> </w:t>
      </w:r>
      <w:r w:rsidRPr="00EF5ADB">
        <w:t xml:space="preserve">dana </w:t>
      </w:r>
      <w:r w:rsidR="00815E66">
        <w:t>3.</w:t>
      </w:r>
      <w:r w:rsidR="003B1C38">
        <w:t xml:space="preserve"> </w:t>
      </w:r>
      <w:r w:rsidR="00815E66">
        <w:t>kolovoza</w:t>
      </w:r>
      <w:r w:rsidR="003B1C38">
        <w:t xml:space="preserve"> 2017</w:t>
      </w:r>
      <w:r w:rsidR="00672FA2">
        <w:t>.</w:t>
      </w:r>
    </w:p>
    <w:p w:rsidRDefault="000302FB" w:rsidP="000302FB" w:rsidR="000302FB" w:rsidRPr="00EF5ADB"/>
    <w:p w:rsidRDefault="000302FB" w:rsidP="000302FB" w:rsidR="000302FB">
      <w:pPr>
        <w:jc w:val="center"/>
      </w:pPr>
      <w:r w:rsidRPr="00EF5ADB">
        <w:t>r i j e š i o   j e</w:t>
      </w:r>
    </w:p>
    <w:p w:rsidRDefault="00EF5ADB" w:rsidP="000302FB" w:rsidR="00EF5ADB" w:rsidRPr="00EF5ADB">
      <w:pPr>
        <w:jc w:val="center"/>
      </w:pPr>
    </w:p>
    <w:p w:rsidRDefault="00672FA2" w:rsidP="003045D1" w:rsidR="003C0128">
      <w:pPr>
        <w:numPr>
          <w:ilvl w:val="0"/>
          <w:numId w:val="5"/>
        </w:numPr>
        <w:ind w:firstLine="360" w:left="0"/>
        <w:jc w:val="both"/>
      </w:pPr>
      <w:r>
        <w:t>S</w:t>
      </w:r>
      <w:r w:rsidR="008F152C" w:rsidRPr="00EF5ADB">
        <w:t xml:space="preserve">tečajni </w:t>
      </w:r>
      <w:r w:rsidR="004A3683" w:rsidRPr="00EF5ADB">
        <w:t xml:space="preserve">postupak </w:t>
      </w:r>
      <w:r w:rsidR="00D21088" w:rsidRPr="00EF5ADB">
        <w:t xml:space="preserve">nad </w:t>
      </w:r>
      <w:r w:rsidR="004A3683" w:rsidRPr="00EF5ADB">
        <w:t xml:space="preserve">stečajnim dužnikom </w:t>
      </w:r>
      <w:r w:rsidR="003B1C38">
        <w:t>LIPA KOMERC d.o.o., Glavna podružnica Zadar za trgovinu i građevinarstvo, Smoković Donji, Smoković bb, OIB: 21553572337</w:t>
      </w:r>
      <w:r>
        <w:t xml:space="preserve"> </w:t>
      </w:r>
      <w:r w:rsidR="00867995">
        <w:t xml:space="preserve"> </w:t>
      </w:r>
      <w:r w:rsidR="000302FB" w:rsidRPr="00EF5ADB">
        <w:t>se</w:t>
      </w:r>
      <w:r w:rsidR="008F152C" w:rsidRPr="00EF5ADB">
        <w:t xml:space="preserve">  </w:t>
      </w:r>
    </w:p>
    <w:p w:rsidRDefault="000302FB" w:rsidP="003C0128" w:rsidR="000302FB" w:rsidRPr="00EF5ADB">
      <w:pPr>
        <w:jc w:val="both"/>
      </w:pPr>
      <w:r w:rsidRPr="00EF5ADB">
        <w:t>o b u s t a v l j a</w:t>
      </w:r>
      <w:r w:rsidR="00D21088" w:rsidRPr="00EF5ADB">
        <w:t>.</w:t>
      </w:r>
    </w:p>
    <w:p w:rsidRDefault="000302FB" w:rsidP="000302FB" w:rsidR="000302FB" w:rsidRPr="00AA7ECA"/>
    <w:p w:rsidRDefault="000302FB" w:rsidP="000302FB" w:rsidR="000302FB">
      <w:pPr>
        <w:jc w:val="center"/>
      </w:pPr>
      <w:r w:rsidRPr="00AA7ECA">
        <w:t>Obrazloženje</w:t>
      </w:r>
    </w:p>
    <w:p w:rsidRDefault="00EF5ADB" w:rsidP="000302FB" w:rsidR="00EF5ADB" w:rsidRPr="00AA7ECA">
      <w:pPr>
        <w:jc w:val="center"/>
      </w:pPr>
    </w:p>
    <w:p w:rsidRDefault="000302FB" w:rsidP="000302FB" w:rsidR="00C55CCE" w:rsidRPr="00AA7ECA">
      <w:pPr>
        <w:jc w:val="both"/>
      </w:pPr>
      <w:r w:rsidRPr="00AA7ECA">
        <w:tab/>
      </w:r>
      <w:r w:rsidR="00672FA2">
        <w:t>Financijska agencija</w:t>
      </w:r>
      <w:r w:rsidR="004A3683" w:rsidRPr="00AA7ECA">
        <w:t xml:space="preserve"> </w:t>
      </w:r>
      <w:r w:rsidRPr="00AA7ECA">
        <w:t>podni</w:t>
      </w:r>
      <w:r w:rsidR="004A3683" w:rsidRPr="00AA7ECA">
        <w:t>jela</w:t>
      </w:r>
      <w:r w:rsidRPr="00AA7ECA">
        <w:t xml:space="preserve"> </w:t>
      </w:r>
      <w:r w:rsidR="004A3683" w:rsidRPr="00AA7ECA">
        <w:t xml:space="preserve">je </w:t>
      </w:r>
      <w:r w:rsidR="000D502C" w:rsidRPr="00AA7ECA">
        <w:t xml:space="preserve">dana </w:t>
      </w:r>
      <w:r w:rsidR="00DF518C">
        <w:t>30. listopada 2015</w:t>
      </w:r>
      <w:r w:rsidR="00DF518C" w:rsidRPr="00AA7ECA">
        <w:t xml:space="preserve">. </w:t>
      </w:r>
      <w:r w:rsidR="004A3683" w:rsidRPr="00AA7ECA">
        <w:t xml:space="preserve">zahtjev za pokretanje stečajnog postupka nad stečajnim dužnikom </w:t>
      </w:r>
      <w:r w:rsidR="00DF518C">
        <w:t>LIPA KOMERC d.o.o., Glavna podružnica Zadar za trgovinu i građevinarstvo, Smoković Donji</w:t>
      </w:r>
      <w:r w:rsidR="00D21088" w:rsidRPr="00AA7ECA">
        <w:t>.</w:t>
      </w:r>
      <w:r w:rsidR="00DF518C">
        <w:t xml:space="preserve"> </w:t>
      </w:r>
    </w:p>
    <w:p w:rsidRDefault="004A3683" w:rsidP="00EF5ADB" w:rsidR="0012654E" w:rsidRPr="00AA7ECA">
      <w:pPr>
        <w:jc w:val="both"/>
      </w:pPr>
      <w:r w:rsidRPr="00AA7ECA">
        <w:t xml:space="preserve">           Rješenjem ovog suda od </w:t>
      </w:r>
      <w:r w:rsidR="00DF518C">
        <w:t>19. svibnja 2016</w:t>
      </w:r>
      <w:r w:rsidR="003E3B20" w:rsidRPr="00AA7ECA">
        <w:t>.</w:t>
      </w:r>
      <w:r w:rsidRPr="00AA7ECA">
        <w:t xml:space="preserve"> </w:t>
      </w:r>
      <w:r w:rsidR="008F152C" w:rsidRPr="00AA7ECA">
        <w:t>pokrenut je</w:t>
      </w:r>
      <w:r w:rsidR="00672FA2">
        <w:t xml:space="preserve"> prethodni postupak radi utvrđivanja uvjeta za otvaranje stečajnog postupka</w:t>
      </w:r>
      <w:r w:rsidR="008F152C" w:rsidRPr="00AA7ECA">
        <w:t xml:space="preserve"> </w:t>
      </w:r>
      <w:r w:rsidR="00063F2D" w:rsidRPr="00AA7ECA">
        <w:t xml:space="preserve">nad </w:t>
      </w:r>
      <w:r w:rsidR="000D3574" w:rsidRPr="00AA7ECA">
        <w:t>stečajnim dužnikom</w:t>
      </w:r>
      <w:r w:rsidR="00063F2D" w:rsidRPr="00AA7ECA">
        <w:t xml:space="preserve"> </w:t>
      </w:r>
      <w:r w:rsidR="00DF518C">
        <w:t xml:space="preserve">LIPA KOMERC d.o.o., Glavna podružnica Zadar za trgovinu i građevinarstvo, Smoković Donji, te su pozvane osobe koje imaju pravni interes za provedbom stečajnog postupka nad stečajnim dužnikom da uplate iznos potreban za pokriće troškova vođenja stečajnog postupka nad ovim stečajnim dužnikom. </w:t>
      </w:r>
    </w:p>
    <w:p w:rsidRDefault="004A3683" w:rsidP="000D502C" w:rsidR="0012654E">
      <w:pPr>
        <w:jc w:val="both"/>
      </w:pPr>
      <w:r w:rsidRPr="00AA7ECA">
        <w:t xml:space="preserve">           </w:t>
      </w:r>
      <w:r w:rsidR="00EF5ADB">
        <w:t xml:space="preserve">Uvidom u izvadak iz sudskog registra utvrđeno je da je dana </w:t>
      </w:r>
      <w:r w:rsidR="0012654E">
        <w:t>28. prosinca 2016</w:t>
      </w:r>
      <w:r w:rsidR="00EF5ADB">
        <w:t>.</w:t>
      </w:r>
      <w:r w:rsidR="00867995">
        <w:t xml:space="preserve"> </w:t>
      </w:r>
      <w:r w:rsidR="003D4D92">
        <w:t>rješenjem br. Tt-</w:t>
      </w:r>
      <w:r w:rsidR="0012654E">
        <w:t>15/4063-4</w:t>
      </w:r>
      <w:r w:rsidR="003D4D92">
        <w:t xml:space="preserve"> </w:t>
      </w:r>
      <w:r w:rsidR="00EF5ADB">
        <w:t>ovo trgovačko društvo brisano i</w:t>
      </w:r>
      <w:r w:rsidR="0012654E">
        <w:t xml:space="preserve">z sudskog registra </w:t>
      </w:r>
      <w:r w:rsidR="0012654E" w:rsidRPr="00B75153">
        <w:t>temeljem odredbe čl. 70. Zakona o trgovačkim društvima</w:t>
      </w:r>
      <w:r w:rsidR="0012654E">
        <w:t>.</w:t>
      </w:r>
    </w:p>
    <w:p w:rsidRDefault="000D502C" w:rsidP="000D502C" w:rsidR="00F344EA">
      <w:pPr>
        <w:jc w:val="both"/>
      </w:pPr>
      <w:r w:rsidRPr="00AA7ECA">
        <w:tab/>
        <w:t xml:space="preserve">Slijedom navedenog sud zaključuje da kod ovog stečajnog dužnika </w:t>
      </w:r>
      <w:r w:rsidR="00F344EA">
        <w:t xml:space="preserve">nema uvjeta za provođenje stečajnog postupka obzirom da </w:t>
      </w:r>
      <w:r w:rsidR="00EF5ADB">
        <w:t xml:space="preserve">isti više ne postoji. </w:t>
      </w:r>
      <w:r w:rsidR="00F344EA">
        <w:t xml:space="preserve"> </w:t>
      </w:r>
    </w:p>
    <w:p w:rsidRDefault="00F344EA" w:rsidP="000D502C" w:rsidR="004A3683" w:rsidRPr="00AA7ECA">
      <w:pPr>
        <w:jc w:val="both"/>
      </w:pPr>
      <w:r>
        <w:t xml:space="preserve">            S</w:t>
      </w:r>
      <w:r w:rsidR="000D502C" w:rsidRPr="00AA7ECA">
        <w:t>toga</w:t>
      </w:r>
      <w:r>
        <w:t xml:space="preserve"> je</w:t>
      </w:r>
      <w:r w:rsidR="000D502C" w:rsidRPr="00AA7ECA">
        <w:t xml:space="preserve"> </w:t>
      </w:r>
      <w:r w:rsidR="004A3683" w:rsidRPr="00AA7ECA">
        <w:t>odluč</w:t>
      </w:r>
      <w:r w:rsidR="008F152C" w:rsidRPr="00AA7ECA">
        <w:t xml:space="preserve">eno </w:t>
      </w:r>
      <w:r w:rsidR="004A3683" w:rsidRPr="00AA7ECA">
        <w:t xml:space="preserve">kao u izreci.  </w:t>
      </w:r>
    </w:p>
    <w:p w:rsidRDefault="000302FB" w:rsidP="000302FB" w:rsidR="000302FB" w:rsidRPr="00AA7ECA">
      <w:pPr>
        <w:jc w:val="both"/>
      </w:pPr>
    </w:p>
    <w:p w:rsidRDefault="000302FB" w:rsidP="003D4686" w:rsidR="000302FB" w:rsidRPr="00AA7ECA">
      <w:pPr>
        <w:jc w:val="center"/>
      </w:pPr>
      <w:r w:rsidRPr="00AA7ECA">
        <w:t xml:space="preserve">U Zadru, dana </w:t>
      </w:r>
      <w:r w:rsidR="00815E66">
        <w:t>3.</w:t>
      </w:r>
      <w:r w:rsidR="0012654E">
        <w:t xml:space="preserve"> </w:t>
      </w:r>
      <w:r w:rsidR="00815E66">
        <w:t>kolovoza</w:t>
      </w:r>
      <w:r w:rsidR="0012654E">
        <w:t xml:space="preserve"> 2017</w:t>
      </w:r>
      <w:r w:rsidR="003D4686" w:rsidRPr="00AA7ECA">
        <w:t>.</w:t>
      </w:r>
    </w:p>
    <w:p w:rsidRDefault="007C0CEF" w:rsidP="007C0CEF" w:rsidR="007C0CEF">
      <w:pPr>
        <w:jc w:val="both"/>
      </w:pPr>
    </w:p>
    <w:p w:rsidRDefault="0038005E" w:rsidP="003045D1" w:rsidR="000302FB" w:rsidRPr="00EF5ADB">
      <w:pPr>
        <w:jc w:val="right"/>
      </w:pPr>
      <w:r>
        <w:t xml:space="preserve">                                                </w:t>
      </w:r>
      <w:r w:rsidR="0012654E">
        <w:t>Sutkinja</w:t>
      </w:r>
      <w:r w:rsidR="007C0CEF">
        <w:t>:</w:t>
      </w:r>
    </w:p>
    <w:p w:rsidRDefault="0038005E" w:rsidP="003045D1" w:rsidR="007F2540" w:rsidRPr="00EF5ADB">
      <w:pPr>
        <w:jc w:val="right"/>
      </w:pPr>
      <w:r>
        <w:t xml:space="preserve">                                                                                     </w:t>
      </w:r>
      <w:r w:rsidR="000302FB" w:rsidRPr="00EF5ADB">
        <w:t>Ardena Bajlo</w:t>
      </w:r>
    </w:p>
    <w:p w:rsidRDefault="007C0CEF" w:rsidP="004A3683" w:rsidR="007C0CEF">
      <w:pPr>
        <w:rPr>
          <w:b/>
        </w:rPr>
      </w:pPr>
    </w:p>
    <w:p w:rsidRDefault="00CD27A3" w:rsidP="004A3683" w:rsidR="00CD27A3">
      <w:pPr>
        <w:rPr>
          <w:b/>
        </w:rPr>
      </w:pPr>
    </w:p>
    <w:p w:rsidRDefault="007F2540" w:rsidP="004A3683" w:rsidR="000302FB" w:rsidRPr="007D3770">
      <w:r w:rsidRPr="007D3770">
        <w:t>U</w:t>
      </w:r>
      <w:r w:rsidR="004A3683" w:rsidRPr="007D3770">
        <w:t>PU</w:t>
      </w:r>
      <w:r w:rsidR="000302FB" w:rsidRPr="007D3770">
        <w:t xml:space="preserve">TA O PRAVNOM LIJEKU: </w:t>
      </w:r>
    </w:p>
    <w:p w:rsidRDefault="000302FB" w:rsidP="003E3B20" w:rsidR="000302FB">
      <w:pPr>
        <w:ind w:firstLine="708"/>
        <w:jc w:val="both"/>
      </w:pPr>
      <w:r w:rsidRPr="00AA7ECA">
        <w:t xml:space="preserve">Protiv ovog rješenja dopuštena je žalba u roku od 8 dana od </w:t>
      </w:r>
      <w:r w:rsidR="0012654E">
        <w:t>dostave</w:t>
      </w:r>
      <w:r w:rsidRPr="00AA7ECA">
        <w:t xml:space="preserve"> istog. Žalba se podnosi u tri primjerka putem ovog suda za Visoki trgovački sud</w:t>
      </w:r>
      <w:r w:rsidR="00260233" w:rsidRPr="00AA7ECA">
        <w:t>.</w:t>
      </w:r>
    </w:p>
    <w:p w:rsidRDefault="003045D1" w:rsidP="003E3B20" w:rsidR="003045D1">
      <w:pPr>
        <w:ind w:firstLine="708"/>
        <w:jc w:val="both"/>
      </w:pPr>
    </w:p>
    <w:p w:rsidRDefault="0012654E" w:rsidP="003E3B20" w:rsidR="0012654E">
      <w:pPr>
        <w:ind w:firstLine="708"/>
        <w:jc w:val="both"/>
      </w:pPr>
    </w:p>
    <w:p w:rsidRDefault="0038005E" w:rsidP="0038005E" w:rsidR="0038005E">
      <w:pPr>
        <w:jc w:val="both"/>
      </w:pPr>
      <w:r>
        <w:lastRenderedPageBreak/>
        <w:t>DNA:</w:t>
      </w:r>
    </w:p>
    <w:p w:rsidRDefault="007C3F01" w:rsidP="0038005E" w:rsidR="0038005E">
      <w:pPr>
        <w:numPr>
          <w:ilvl w:val="0"/>
          <w:numId w:val="6"/>
        </w:numPr>
        <w:jc w:val="both"/>
      </w:pPr>
      <w:r>
        <w:t>predlagatelju</w:t>
      </w:r>
      <w:r w:rsidR="0038005E">
        <w:t xml:space="preserve"> </w:t>
      </w:r>
      <w:r w:rsidR="003D4D92">
        <w:t>– elektronskim putem</w:t>
      </w:r>
    </w:p>
    <w:p w:rsidRDefault="003045D1" w:rsidP="0038005E" w:rsidR="0038005E">
      <w:pPr>
        <w:numPr>
          <w:ilvl w:val="0"/>
          <w:numId w:val="6"/>
        </w:numPr>
        <w:jc w:val="both"/>
      </w:pPr>
      <w:r>
        <w:t>ŽDO</w:t>
      </w:r>
      <w:r w:rsidR="0038005E">
        <w:t xml:space="preserve"> u Zadru</w:t>
      </w:r>
    </w:p>
    <w:p w:rsidRDefault="0038005E" w:rsidP="0038005E" w:rsidR="0038005E">
      <w:pPr>
        <w:numPr>
          <w:ilvl w:val="0"/>
          <w:numId w:val="6"/>
        </w:numPr>
        <w:jc w:val="both"/>
      </w:pPr>
      <w:r>
        <w:t xml:space="preserve">stečajnom dužniku, </w:t>
      </w:r>
    </w:p>
    <w:p w:rsidRDefault="007C3F01" w:rsidP="0038005E" w:rsidR="0038005E">
      <w:pPr>
        <w:numPr>
          <w:ilvl w:val="0"/>
          <w:numId w:val="6"/>
        </w:numPr>
        <w:jc w:val="both"/>
      </w:pPr>
      <w:r>
        <w:t>e-</w:t>
      </w:r>
      <w:r w:rsidR="0038005E">
        <w:t>oglasna ploča</w:t>
      </w:r>
    </w:p>
    <w:p w:rsidRDefault="0038005E" w:rsidP="003045D1" w:rsidR="0038005E">
      <w:pPr>
        <w:numPr>
          <w:ilvl w:val="0"/>
          <w:numId w:val="6"/>
        </w:numPr>
        <w:jc w:val="both"/>
      </w:pPr>
      <w:r>
        <w:t>u spis</w:t>
      </w:r>
    </w:p>
    <w:sectPr w:rsidR="0038005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FA4" w:rsidP="006F78BA" w:rsidR="003F5FA4">
      <w:r>
        <w:separator/>
      </w:r>
    </w:p>
  </w:endnote>
  <w:endnote w:id="0" w:type="continuationSeparator">
    <w:p w:rsidRDefault="003F5FA4" w:rsidP="006F78BA" w:rsidR="003F5F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FA4" w:rsidP="006F78BA" w:rsidR="003F5FA4">
      <w:r>
        <w:separator/>
      </w:r>
    </w:p>
  </w:footnote>
  <w:footnote w:id="0" w:type="continuationSeparator">
    <w:p w:rsidRDefault="003F5FA4" w:rsidP="006F78BA" w:rsidR="003F5F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8BA" w:rsidP="006F78BA" w:rsidR="006F78BA" w:rsidRPr="007F2540">
    <w:pPr>
      <w:jc w:val="right"/>
      <w:rPr>
        <w:rFonts w:cs="Arial" w:hAnsi="Arial" w:ascii="Arial"/>
        <w:b/>
      </w:rPr>
    </w:pPr>
    <w:r w:rsidRPr="00EF5ADB">
      <w:t>1 St-</w:t>
    </w:r>
    <w:r>
      <w:t>733/2016-23</w:t>
    </w:r>
  </w:p>
  <w:p w:rsidRDefault="006F78BA" w:rsidR="006F78B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508D4"/>
    <w:multiLevelType w:val="hybridMultilevel"/>
    <w:tmpl w:val="8D823302"/>
    <w:lvl w:tplc="43B24FA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4B4C3E"/>
    <w:multiLevelType w:val="hybridMultilevel"/>
    <w:tmpl w:val="FB848F2C"/>
    <w:lvl w:tplc="42320CA8"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62452A"/>
    <w:multiLevelType w:val="hybridMultilevel"/>
    <w:tmpl w:val="7CE84A70"/>
    <w:lvl w:tplc="FE9A1C0C" w:ilvl="0">
      <w:start w:val="1"/>
      <w:numFmt w:val="lowerRoman"/>
      <w:lvlText w:val="%1."/>
      <w:lvlJc w:val="left"/>
      <w:pPr>
        <w:ind w:hanging="720" w:left="1455"/>
      </w:pPr>
      <w:rPr>
        <w:rFonts w:hint="default"/>
        <w:b w:val="false"/>
      </w:rPr>
    </w:lvl>
    <w:lvl w:tentative="true" w:tplc="041A0019" w:ilvl="1">
      <w:start w:val="1"/>
      <w:numFmt w:val="lowerLetter"/>
      <w:lvlText w:val="%2."/>
      <w:lvlJc w:val="left"/>
      <w:pPr>
        <w:ind w:hanging="360" w:left="1815"/>
      </w:pPr>
    </w:lvl>
    <w:lvl w:tentative="true" w:tplc="041A001B" w:ilvl="2">
      <w:start w:val="1"/>
      <w:numFmt w:val="lowerRoman"/>
      <w:lvlText w:val="%3."/>
      <w:lvlJc w:val="right"/>
      <w:pPr>
        <w:ind w:hanging="180" w:left="2535"/>
      </w:pPr>
    </w:lvl>
    <w:lvl w:tentative="true" w:tplc="041A000F" w:ilvl="3">
      <w:start w:val="1"/>
      <w:numFmt w:val="decimal"/>
      <w:lvlText w:val="%4."/>
      <w:lvlJc w:val="left"/>
      <w:pPr>
        <w:ind w:hanging="360" w:left="3255"/>
      </w:pPr>
    </w:lvl>
    <w:lvl w:tentative="true" w:tplc="041A0019" w:ilvl="4">
      <w:start w:val="1"/>
      <w:numFmt w:val="lowerLetter"/>
      <w:lvlText w:val="%5."/>
      <w:lvlJc w:val="left"/>
      <w:pPr>
        <w:ind w:hanging="360" w:left="3975"/>
      </w:pPr>
    </w:lvl>
    <w:lvl w:tentative="true" w:tplc="041A001B" w:ilvl="5">
      <w:start w:val="1"/>
      <w:numFmt w:val="lowerRoman"/>
      <w:lvlText w:val="%6."/>
      <w:lvlJc w:val="right"/>
      <w:pPr>
        <w:ind w:hanging="180" w:left="4695"/>
      </w:pPr>
    </w:lvl>
    <w:lvl w:tentative="true" w:tplc="041A000F" w:ilvl="6">
      <w:start w:val="1"/>
      <w:numFmt w:val="decimal"/>
      <w:lvlText w:val="%7."/>
      <w:lvlJc w:val="left"/>
      <w:pPr>
        <w:ind w:hanging="360" w:left="5415"/>
      </w:pPr>
    </w:lvl>
    <w:lvl w:tentative="true" w:tplc="041A0019" w:ilvl="7">
      <w:start w:val="1"/>
      <w:numFmt w:val="lowerLetter"/>
      <w:lvlText w:val="%8."/>
      <w:lvlJc w:val="left"/>
      <w:pPr>
        <w:ind w:hanging="360" w:left="6135"/>
      </w:pPr>
    </w:lvl>
    <w:lvl w:tentative="true" w:tplc="041A001B" w:ilvl="8">
      <w:start w:val="1"/>
      <w:numFmt w:val="lowerRoman"/>
      <w:lvlText w:val="%9."/>
      <w:lvlJc w:val="right"/>
      <w:pPr>
        <w:ind w:hanging="180" w:left="6855"/>
      </w:pPr>
    </w:lvl>
  </w:abstractNum>
  <w:abstractNum w:abstractNumId="4">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4"/>
  </w:num>
  <w:num w:numId="3">
    <w:abstractNumId w:val="1"/>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302FB"/>
    <w:rsid w:val="00061282"/>
    <w:rsid w:val="00063F2D"/>
    <w:rsid w:val="000A1736"/>
    <w:rsid w:val="000D3574"/>
    <w:rsid w:val="000D502C"/>
    <w:rsid w:val="000D662F"/>
    <w:rsid w:val="0012654E"/>
    <w:rsid w:val="0012683A"/>
    <w:rsid w:val="0014752F"/>
    <w:rsid w:val="00192D9A"/>
    <w:rsid w:val="001970FC"/>
    <w:rsid w:val="001C0852"/>
    <w:rsid w:val="001D6BE7"/>
    <w:rsid w:val="0021510A"/>
    <w:rsid w:val="00260233"/>
    <w:rsid w:val="0027651C"/>
    <w:rsid w:val="003045D1"/>
    <w:rsid w:val="0038005E"/>
    <w:rsid w:val="003A6DEF"/>
    <w:rsid w:val="003A7E2B"/>
    <w:rsid w:val="003B1C38"/>
    <w:rsid w:val="003C0128"/>
    <w:rsid w:val="003D11DB"/>
    <w:rsid w:val="003D4686"/>
    <w:rsid w:val="003D4D92"/>
    <w:rsid w:val="003E3B20"/>
    <w:rsid w:val="003F5FA4"/>
    <w:rsid w:val="00411AD2"/>
    <w:rsid w:val="00414367"/>
    <w:rsid w:val="004219C7"/>
    <w:rsid w:val="004A3683"/>
    <w:rsid w:val="004E504C"/>
    <w:rsid w:val="00517489"/>
    <w:rsid w:val="00613988"/>
    <w:rsid w:val="00633176"/>
    <w:rsid w:val="0066293D"/>
    <w:rsid w:val="00672FA2"/>
    <w:rsid w:val="0067361C"/>
    <w:rsid w:val="006A2A73"/>
    <w:rsid w:val="006D5987"/>
    <w:rsid w:val="006F78BA"/>
    <w:rsid w:val="0070734A"/>
    <w:rsid w:val="00745785"/>
    <w:rsid w:val="007A66AD"/>
    <w:rsid w:val="007C0CEF"/>
    <w:rsid w:val="007C3F01"/>
    <w:rsid w:val="007D3770"/>
    <w:rsid w:val="007E09E1"/>
    <w:rsid w:val="007F2540"/>
    <w:rsid w:val="00815E66"/>
    <w:rsid w:val="00853FBE"/>
    <w:rsid w:val="00867995"/>
    <w:rsid w:val="0089379C"/>
    <w:rsid w:val="0089723C"/>
    <w:rsid w:val="008B3276"/>
    <w:rsid w:val="008E1367"/>
    <w:rsid w:val="008F152C"/>
    <w:rsid w:val="00932519"/>
    <w:rsid w:val="00951B59"/>
    <w:rsid w:val="009609E8"/>
    <w:rsid w:val="009B52D9"/>
    <w:rsid w:val="009E05AD"/>
    <w:rsid w:val="00A104F7"/>
    <w:rsid w:val="00A94666"/>
    <w:rsid w:val="00AA52A3"/>
    <w:rsid w:val="00AA7ECA"/>
    <w:rsid w:val="00AB5B5A"/>
    <w:rsid w:val="00AC206A"/>
    <w:rsid w:val="00AC3842"/>
    <w:rsid w:val="00B37528"/>
    <w:rsid w:val="00BC6407"/>
    <w:rsid w:val="00BE6C59"/>
    <w:rsid w:val="00BF2489"/>
    <w:rsid w:val="00C26430"/>
    <w:rsid w:val="00C268D0"/>
    <w:rsid w:val="00C273A7"/>
    <w:rsid w:val="00C436FA"/>
    <w:rsid w:val="00C55CCE"/>
    <w:rsid w:val="00C724F0"/>
    <w:rsid w:val="00CD27A3"/>
    <w:rsid w:val="00CD5128"/>
    <w:rsid w:val="00D06326"/>
    <w:rsid w:val="00D21088"/>
    <w:rsid w:val="00D21F59"/>
    <w:rsid w:val="00D30F1F"/>
    <w:rsid w:val="00DC56CB"/>
    <w:rsid w:val="00DF518C"/>
    <w:rsid w:val="00E17897"/>
    <w:rsid w:val="00E62A58"/>
    <w:rsid w:val="00EC1FD5"/>
    <w:rsid w:val="00EF5ADB"/>
    <w:rsid w:val="00F05A94"/>
    <w:rsid w:val="00F344EA"/>
    <w:rsid w:val="00FB5FBD"/>
    <w:rsid w:val="00FE3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rsid w:val="006F78BA"/>
    <w:pPr>
      <w:tabs>
        <w:tab w:pos="4536" w:val="center"/>
        <w:tab w:pos="9072" w:val="right"/>
      </w:tabs>
    </w:pPr>
  </w:style>
  <w:style w:customStyle="true" w:styleId="ZaglavljeChar" w:type="character">
    <w:name w:val="Zaglavlje Char"/>
    <w:basedOn w:val="Zadanifontodlomka"/>
    <w:link w:val="Zaglavlje"/>
    <w:rsid w:val="006F78BA"/>
    <w:rPr>
      <w:sz w:val="24"/>
      <w:szCs w:val="24"/>
    </w:rPr>
  </w:style>
  <w:style w:styleId="Podnoje" w:type="paragraph">
    <w:name w:val="footer"/>
    <w:basedOn w:val="Normal"/>
    <w:link w:val="PodnojeChar"/>
    <w:rsid w:val="006F78BA"/>
    <w:pPr>
      <w:tabs>
        <w:tab w:pos="4536" w:val="center"/>
        <w:tab w:pos="9072" w:val="right"/>
      </w:tabs>
    </w:pPr>
  </w:style>
  <w:style w:customStyle="true" w:styleId="PodnojeChar" w:type="character">
    <w:name w:val="Podnožje Char"/>
    <w:basedOn w:val="Zadanifontodlomka"/>
    <w:link w:val="Podnoje"/>
    <w:rsid w:val="006F78BA"/>
    <w:rPr>
      <w:sz w:val="24"/>
      <w:szCs w:val="24"/>
    </w:rPr>
  </w:style>
  <w:style w:styleId="Tekstrezerviranogmjesta" w:type="character">
    <w:name w:val="Placeholder Text"/>
    <w:basedOn w:val="Zadanifontodlomka"/>
    <w:uiPriority w:val="99"/>
    <w:semiHidden/>
    <w:rsid w:val="00C273A7"/>
    <w:rPr>
      <w:color w:val="808080"/>
      <w:bdr w:space="0" w:sz="0" w:color="auto" w:val="none"/>
      <w:shd w:fill="auto" w:color="auto" w:val="clear"/>
    </w:rPr>
  </w:style>
  <w:style w:customStyle="true" w:styleId="eSPISCCParagraphDefaultFont" w:type="character">
    <w:name w:val="eSPIS_CC_Paragraph Default Font"/>
    <w:basedOn w:val="Zadanifontodlomka"/>
    <w:rsid w:val="00C273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73A7"/>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C273A7"/>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73A7"/>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rsid w:val="006F78BA"/>
    <w:pPr>
      <w:tabs>
        <w:tab w:pos="4536" w:val="center"/>
        <w:tab w:pos="9072" w:val="right"/>
      </w:tabs>
    </w:pPr>
  </w:style>
  <w:style w:customStyle="1" w:styleId="ZaglavljeChar" w:type="character">
    <w:name w:val="Zaglavlje Char"/>
    <w:basedOn w:val="Zadanifontodlomka"/>
    <w:link w:val="Zaglavlje"/>
    <w:rsid w:val="006F78BA"/>
    <w:rPr>
      <w:sz w:val="24"/>
      <w:szCs w:val="24"/>
    </w:rPr>
  </w:style>
  <w:style w:styleId="Podnoje" w:type="paragraph">
    <w:name w:val="footer"/>
    <w:basedOn w:val="Normal"/>
    <w:link w:val="PodnojeChar"/>
    <w:rsid w:val="006F78BA"/>
    <w:pPr>
      <w:tabs>
        <w:tab w:pos="4536" w:val="center"/>
        <w:tab w:pos="9072" w:val="right"/>
      </w:tabs>
    </w:pPr>
  </w:style>
  <w:style w:customStyle="1" w:styleId="PodnojeChar" w:type="character">
    <w:name w:val="Podnožje Char"/>
    <w:basedOn w:val="Zadanifontodlomka"/>
    <w:link w:val="Podnoje"/>
    <w:rsid w:val="006F78BA"/>
    <w:rPr>
      <w:sz w:val="24"/>
      <w:szCs w:val="24"/>
    </w:rPr>
  </w:style>
  <w:style w:styleId="Tekstrezerviranogmjesta" w:type="character">
    <w:name w:val="Placeholder Text"/>
    <w:basedOn w:val="Zadanifontodlomka"/>
    <w:uiPriority w:val="99"/>
    <w:semiHidden/>
    <w:rsid w:val="00C273A7"/>
    <w:rPr>
      <w:color w:val="808080"/>
      <w:bdr w:color="auto" w:space="0" w:sz="0" w:val="none"/>
      <w:shd w:color="auto" w:fill="auto" w:val="clear"/>
    </w:rPr>
  </w:style>
  <w:style w:customStyle="1" w:styleId="eSPISCCParagraphDefaultFont" w:type="character">
    <w:name w:val="eSPIS_CC_Paragraph Default Font"/>
    <w:basedOn w:val="Zadanifontodlomka"/>
    <w:rsid w:val="00C273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73A7"/>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C273A7"/>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73A7"/>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2970170">
      <w:bodyDiv w:val="true"/>
      <w:marLeft w:val="0"/>
      <w:marRight w:val="0"/>
      <w:marTop w:val="0"/>
      <w:marBottom w:val="0"/>
      <w:divBdr>
        <w:top w:space="0" w:sz="0" w:color="auto" w:val="none"/>
        <w:left w:space="0" w:sz="0" w:color="auto" w:val="none"/>
        <w:bottom w:space="0" w:sz="0" w:color="auto" w:val="none"/>
        <w:right w:space="0" w:sz="0" w:color="auto" w:val="none"/>
      </w:divBdr>
    </w:div>
    <w:div w:id="1228955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kolovoza 2017.</izvorni_sadrzaj>
    <derivirana_varijabla naziv="DomainObject.DatumDonosenjaOdluke_1">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St-733/2016</izvorni_sadrzaj>
    <derivirana_varijabla naziv="DomainObject.Predmet.OznakaBroj_1">St-733/2016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LIPA KOMERC Trgovinsko građevinsko društvo, d.o.o.,Glavna podružnica Zadar za trgovinu i građevinarstvo</izvorni_sadrzaj>
    <derivirana_varijabla naziv="DomainObject.Predmet.ProtustrankaFormated_1">  LIPA KOMERC Trgovinsko građevinsko društvo, d.o.o.,Glavna podružnica Zadar za trgovinu i građevinarstvo</derivirana_varijabla>
  </DomainObject.Predmet.ProtustrankaFormated>
  <DomainObject.Predmet.ProtustrankaFormatedOIB>
    <izvorni_sadrzaj>  LIPA KOMERC Trgovinsko građevinsko društvo, d.o.o.,Glavna podružnica Zadar za trgovinu i građevinarstvo, OIB 21553572337</izvorni_sadrzaj>
    <derivirana_varijabla naziv="DomainObject.Predmet.ProtustrankaFormatedOIB_1">  LIPA KOMERC Trgovinsko građevinsko društvo, d.o.o.,Glavna podružnica Zadar za trgovinu i građevinarstvo, OIB 21553572337</derivirana_varijabla>
  </DomainObject.Predmet.ProtustrankaFormatedOIB>
  <DomainObject.Predmet.ProtustrankaFormatedWithAdress>
    <izvorni_sadrzaj> LIPA KOMERC Trgovinsko građevinsko društvo, d.o.o.,Glavna podružnica Zadar za trgovinu i građevinarstvo, Smoković/bb, 23222 Zemunik Donji</izvorni_sadrzaj>
    <derivirana_varijabla naziv="DomainObject.Predmet.ProtustrankaFormatedWithAdress_1"> LIPA KOMERC Trgovinsko građevinsko društvo, d.o.o.,Glavna podružnica Zadar za trgovinu i građevinarstvo, Smoković/bb, 23222 Zemunik Donji</derivirana_varijabla>
  </DomainObject.Predmet.ProtustrankaFormatedWithAdress>
  <DomainObject.Predmet.ProtustrankaFormatedWithAdressOIB>
    <izvorni_sadrzaj> LIPA KOMERC Trgovinsko građevinsko društvo, d.o.o.,Glavna podružnica Zadar za trgovinu i građevinarstvo, OIB 21553572337, Smoković/bb, 23222 Zemunik Donji</izvorni_sadrzaj>
    <derivirana_varijabla naziv="DomainObject.Predmet.ProtustrankaFormatedWithAdressOIB_1"> LIPA KOMERC Trgovinsko građevinsko društvo, d.o.o.,Glavna podružnica Zadar za trgovinu i građevinarstvo, OIB 21553572337, Smoković/bb, 23222 Zemunik Donji</derivirana_varijabla>
  </DomainObject.Predmet.ProtustrankaFormatedWithAdressOIB>
  <DomainObject.Predmet.ProtustrankaWithAdress>
    <izvorni_sadrzaj>LIPA KOMERC Trgovinsko građevinsko društvo, d.o.o.,Glavna podružnica Zadar za trgovinu i građevinarstvo Smoković/bb, 23222 Zemunik Donji</izvorni_sadrzaj>
    <derivirana_varijabla naziv="DomainObject.Predmet.ProtustrankaWithAdress_1">LIPA KOMERC Trgovinsko građevinsko društvo, d.o.o.,Glavna podružnica Zadar za trgovinu i građevinarstvo Smoković/bb, 23222 Zemunik Donji</derivirana_varijabla>
  </DomainObject.Predmet.ProtustrankaWithAdress>
  <DomainObject.Predmet.ProtustrankaWithAdressOIB>
    <izvorni_sadrzaj>LIPA KOMERC Trgovinsko građevinsko društvo, d.o.o.,Glavna podružnica Zadar za trgovinu i građevinarstvo, OIB 21553572337, Smoković/bb, 23222 Zemunik Donji</izvorni_sadrzaj>
    <derivirana_varijabla naziv="DomainObject.Predmet.ProtustrankaWithAdressOIB_1">LIPA KOMERC Trgovinsko građevinsko društvo, d.o.o.,Glavna podružnica Zadar za trgovinu i građevinarstvo, OIB 21553572337, Smoković/bb, 23222 Zemunik Donji</derivirana_varijabla>
  </DomainObject.Predmet.ProtustrankaWithAdressOIB>
  <DomainObject.Predmet.ProtustrankaNazivFormated>
    <izvorni_sadrzaj>LIPA KOMERC Trgovinsko građevinsko društvo, d.o.o.,Glavna podružnica Zadar za trgovinu i građevinarstvo</izvorni_sadrzaj>
    <derivirana_varijabla naziv="DomainObject.Predmet.ProtustrankaNazivFormated_1">LIPA KOMERC Trgovinsko građevinsko društvo, d.o.o.,Glavna podružnica Zadar za trgovinu i građevinarstvo</derivirana_varijabla>
  </DomainObject.Predmet.ProtustrankaNazivFormated>
  <DomainObject.Predmet.ProtustrankaNazivFormatedOIB>
    <izvorni_sadrzaj>LIPA KOMERC Trgovinsko građevinsko društvo, d.o.o.,Glavna podružnica Zadar za trgovinu i građevinarstvo, OIB 21553572337</izvorni_sadrzaj>
    <derivirana_varijabla naziv="DomainObject.Predmet.ProtustrankaNazivFormatedOIB_1">LIPA KOMERC Trgovinsko građevinsko društvo, d.o.o.,Glavna podružnica Zadar za trgovinu i građevinarstvo, OIB 21553572337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LIPA KOMERC Trgovinsko građevinsko društvo, d.o.o.,Glavna podružnica Zadar za trgovinu i građevinarstvo</item>
    </izvorni_sadrzaj>
    <derivirana_varijabla naziv="DomainObject.Predmet.ProtuStrankaListFormated_1">
      <item>LIPA KOMERC Trgovinsko građevinsko društvo, d.o.o.,Glavna podružnica Zadar za trgovinu i građevinarstvo</item>
    </derivirana_varijabla>
  </DomainObject.Predmet.ProtuStrankaListFormated>
  <DomainObject.Predmet.ProtuStrankaListFormatedOIB>
    <izvorni_sadrzaj>
      <item>LIPA KOMERC Trgovinsko građevinsko društvo, d.o.o.,Glavna podružnica Zadar za trgovinu i građevinarstvo, OIB 21553572337</item>
    </izvorni_sadrzaj>
    <derivirana_varijabla naziv="DomainObject.Predmet.ProtuStrankaListFormatedOIB_1">
      <item>LIPA KOMERC Trgovinsko građevinsko društvo, d.o.o.,Glavna podružnica Zadar za trgovinu i građevinarstvo, OIB 21553572337</item>
    </derivirana_varijabla>
  </DomainObject.Predmet.ProtuStrankaListFormatedOIB>
  <DomainObject.Predmet.ProtuStrankaListFormatedWithAdress>
    <izvorni_sadrzaj>
      <item>LIPA KOMERC Trgovinsko građevinsko društvo, d.o.o.,Glavna podružnica Zadar za trgovinu i građevinarstvo, Smoković/bb, 23222 Zemunik Donji</item>
    </izvorni_sadrzaj>
    <derivirana_varijabla naziv="DomainObject.Predmet.ProtuStrankaListFormatedWithAdress_1">
      <item>LIPA KOMERC Trgovinsko građevinsko društvo, d.o.o.,Glavna podružnica Zadar za trgovinu i građevinarstvo, Smoković/bb, 23222 Zemunik Donji</item>
    </derivirana_varijabla>
  </DomainObject.Predmet.ProtuStrankaListFormatedWithAdress>
  <DomainObject.Predmet.ProtuStrankaListFormatedWithAdressOIB>
    <izvorni_sadrzaj>
      <item>LIPA KOMERC Trgovinsko građevinsko društvo, d.o.o.,Glavna podružnica Zadar za trgovinu i građevinarstvo, OIB 21553572337, Smoković/bb, 23222 Zemunik Donji</item>
    </izvorni_sadrzaj>
    <derivirana_varijabla naziv="DomainObject.Predmet.ProtuStrankaListFormatedWithAdressOIB_1">
      <item>LIPA KOMERC Trgovinsko građevinsko društvo, d.o.o.,Glavna podružnica Zadar za trgovinu i građevinarstvo, OIB 21553572337, Smoković/bb, 23222 Zemunik Donji</item>
    </derivirana_varijabla>
  </DomainObject.Predmet.ProtuStrankaListFormatedWithAdressOIB>
  <DomainObject.Predmet.ProtuStrankaListNazivFormated>
    <izvorni_sadrzaj>
      <item>LIPA KOMERC Trgovinsko građevinsko društvo, d.o.o.,Glavna podružnica Zadar za trgovinu i građevinarstvo</item>
    </izvorni_sadrzaj>
    <derivirana_varijabla naziv="DomainObject.Predmet.ProtuStrankaListNazivFormated_1">
      <item>LIPA KOMERC Trgovinsko građevinsko društvo, d.o.o.,Glavna podružnica Zadar za trgovinu i građevinarstvo</item>
    </derivirana_varijabla>
  </DomainObject.Predmet.ProtuStrankaListNazivFormated>
  <DomainObject.Predmet.ProtuStrankaListNazivFormatedOIB>
    <izvorni_sadrzaj>
      <item>LIPA KOMERC Trgovinsko građevinsko društvo, d.o.o.,Glavna podružnica Zadar za trgovinu i građevinarstvo, OIB 21553572337</item>
    </izvorni_sadrzaj>
    <derivirana_varijabla naziv="DomainObject.Predmet.ProtuStrankaListNazivFormatedOIB_1">
      <item>LIPA KOMERC Trgovinsko građevinsko društvo, d.o.o.,Glavna podružnica Zadar za trgovinu i građevinarstvo, OIB 21553572337</item>
    </derivirana_varijabla>
  </DomainObject.Predmet.ProtuStrankaListNazivFormatedOIB>
  <DomainObject.Predmet.OstaliListFormated>
    <izvorni_sadrzaj>
      <item>Ilija Keškić</item>
    </izvorni_sadrzaj>
    <derivirana_varijabla naziv="DomainObject.Predmet.OstaliListFormated_1">
      <item>Ilija Keškić</item>
    </derivirana_varijabla>
  </DomainObject.Predmet.OstaliListFormated>
  <DomainObject.Predmet.OstaliListFormatedOIB>
    <izvorni_sadrzaj>
      <item>Ilija Keškić, OIB 90897298152</item>
    </izvorni_sadrzaj>
    <derivirana_varijabla naziv="DomainObject.Predmet.OstaliListFormatedOIB_1">
      <item>Ilija Keškić, OIB 90897298152</item>
    </derivirana_varijabla>
  </DomainObject.Predmet.OstaliListFormatedOIB>
  <DomainObject.Predmet.OstaliListFormatedWithAdress>
    <izvorni_sadrzaj>
      <item>Ilija Keškić, Milutina Cihlara Nehaja 46, 23000 Zadar</item>
    </izvorni_sadrzaj>
    <derivirana_varijabla naziv="DomainObject.Predmet.OstaliListFormatedWithAdress_1">
      <item>Ilija Keškić, Milutina Cihlara Nehaja 46, 23000 Zadar</item>
    </derivirana_varijabla>
  </DomainObject.Predmet.OstaliListFormatedWithAdress>
  <DomainObject.Predmet.OstaliListFormatedWithAdressOIB>
    <izvorni_sadrzaj>
      <item>Ilija Keškić, OIB 90897298152, Milutina Cihlara Nehaja 46, 23000 Zadar</item>
    </izvorni_sadrzaj>
    <derivirana_varijabla naziv="DomainObject.Predmet.OstaliListFormatedWithAdressOIB_1">
      <item>Ilija Keškić, OIB 90897298152, Milutina Cihlara Nehaja 46, 23000 Zadar</item>
    </derivirana_varijabla>
  </DomainObject.Predmet.OstaliListFormatedWithAdressOIB>
  <DomainObject.Predmet.OstaliListNazivFormated>
    <izvorni_sadrzaj>
      <item>Ilija Keškić</item>
    </izvorni_sadrzaj>
    <derivirana_varijabla naziv="DomainObject.Predmet.OstaliListNazivFormated_1">
      <item>Ilija Keškić</item>
    </derivirana_varijabla>
  </DomainObject.Predmet.OstaliListNazivFormated>
  <DomainObject.Predmet.OstaliListNazivFormatedOIB>
    <izvorni_sadrzaj>
      <item>Ilija Keškić, OIB 90897298152</item>
    </izvorni_sadrzaj>
    <derivirana_varijabla naziv="DomainObject.Predmet.OstaliListNazivFormatedOIB_1">
      <item>Ilija Keškić, OIB 90897298152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LIPA KOMERC Trgovinsko građevinsko društvo, d.o.o.,Glavna podružnica Zadar za trgovinu i građevinarstvo</izvorni_sadrzaj>
    <derivirana_varijabla naziv="DomainObject.Predmet.ProtustrankaIDrugi_1">LIPA KOMERC Trgovinsko građevinsko društvo, d.o.o.,Glavna podružnica Zadar za trgovinu i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LIPA KOMERC Trgovinsko građevinsko društvo, d.o.o.,Glavna podružnica Zadar za trgovinu i građevinarstvo, OIB 21553572337, Smoković/bb, 23222 Zemunik Donji</izvorni_sadrzaj>
    <derivirana_varijabla naziv="DomainObject.Predmet.ProtustrankaIDrugiAdressOIB_1">LIPA KOMERC Trgovinsko građevinsko društvo, d.o.o.,Glavna podružnica Zadar za trgovinu i građevinarstvo, OIB 21553572337, Smoković/bb,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LIPA KOMERC Trgovinsko građevinsko društvo, d.o.o.,Glavna podružnica Zadar za trgovinu i građevinarstvo</item>
      <item>FINA</item>
      <item>Ilija Keškić</item>
    </izvorni_sadrzaj>
    <derivirana_varijabla naziv="DomainObject.Predmet.SudioniciListNaziv_1">
      <item>LIPA KOMERC Trgovinsko građevinsko društvo, d.o.o.,Glavna podružnica Zadar za trgovinu i građevinarstvo</item>
      <item>FINA</item>
      <item>Ilija Keškić</item>
    </derivirana_varijabla>
  </DomainObject.Predmet.SudioniciListNaziv>
  <DomainObject.Predmet.SudioniciListAdressOIB>
    <izvorni_sadrzaj>
      <item>LIPA KOMERC Trgovinsko građevinsko društvo, d.o.o.,Glavna podružnica Zadar za trgovinu i građevinarstvo, OIB 21553572337, Smoković/bb,23222 Zemunik Donji</item>
      <item>FINA, OIB 85821130368</item>
      <item>Ilija Keškić, OIB 90897298152, Milutina Cihlara Nehaja 46,23000 Zadar</item>
    </izvorni_sadrzaj>
    <derivirana_varijabla naziv="DomainObject.Predmet.SudioniciListAdressOIB_1">
      <item>LIPA KOMERC Trgovinsko građevinsko društvo, d.o.o.,Glavna podružnica Zadar za trgovinu i građevinarstvo, OIB 21553572337, Smoković/bb,23222 Zemunik Donji</item>
      <item>FINA, OIB 85821130368</item>
      <item>Ilija Keškić, OIB 90897298152, Milutina Cihlara Nehaja 46,23000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21553572337</item>
      <item>, OIB 85821130368</item>
      <item>, OIB 90897298152</item>
    </izvorni_sadrzaj>
    <derivirana_varijabla naziv="DomainObject.Predmet.SudioniciListNazivOIB_1">
      <item>, OIB 21553572337</item>
      <item>, OIB 85821130368</item>
      <item>, OIB 90897298152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326</properties:Words>
  <properties:Characters>1651</properties:Characters>
  <properties:Lines>56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2017-07-18T09:25:00Z</dcterms:created>
  <dc:creator>Ardena Bajlo</dc:creator>
  <cp:lastModifiedBy>Ardena Bajlo</cp:lastModifiedBy>
  <cp:lastPrinted>2017-08-03T09:55:00Z</cp:lastPrinted>
  <dcterms:modified xmlns:xsi="http://www.w3.org/2001/XMLSchema-instance" xsi:type="dcterms:W3CDTF">2017-08-03T11:30:00Z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