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e6b3" w14:paraId="47be6b3" w:rsidRDefault="006E2DE2" w:rsidP="00910611" w:rsidR="006E2D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DE2" w:rsidP="00910611" w:rsidR="006E2DE2">
      <w:r>
        <w:rPr>
          <w:rFonts w:eastAsia="MS Mincho"/>
        </w:rPr>
        <w:t>REPUBLIKA HRVATSKA</w:t>
      </w:r>
    </w:p>
    <w:p w:rsidRDefault="006E2DE2" w:rsidP="00910611" w:rsidR="006E2DE2">
      <w:r>
        <w:rPr>
          <w:rFonts w:eastAsia="MS Mincho"/>
        </w:rPr>
        <w:t>TRGOVAČKI SUD U RIJECI</w:t>
      </w:r>
    </w:p>
    <w:p w:rsidRDefault="006E2DE2" w:rsidR="006E2DE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D36003">
        <w:t>334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D76AC5">
        <w:t xml:space="preserve">rujna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D36003">
        <w:t>MONT</w:t>
      </w:r>
      <w:proofErr w:type="spellEnd"/>
      <w:r w:rsidR="00D36003">
        <w:t xml:space="preserve"> GRUPA d.o.o. Rijeka </w:t>
      </w:r>
      <w:r w:rsidR="00D36003" w:rsidRPr="002B06A4">
        <w:t>(</w:t>
      </w:r>
      <w:proofErr w:type="spellStart"/>
      <w:r w:rsidR="00D36003" w:rsidRPr="002B06A4">
        <w:t>OIB</w:t>
      </w:r>
      <w:proofErr w:type="spellEnd"/>
      <w:r w:rsidR="00D36003" w:rsidRPr="002B06A4">
        <w:t>:</w:t>
      </w:r>
      <w:proofErr w:type="spellStart"/>
      <w:r w:rsidR="00D36003">
        <w:t>79797068764</w:t>
      </w:r>
      <w:proofErr w:type="spellEnd"/>
      <w:r w:rsidR="00D36003" w:rsidRPr="002B06A4">
        <w:t xml:space="preserve">, </w:t>
      </w:r>
      <w:proofErr w:type="spellStart"/>
      <w:r w:rsidR="00D36003" w:rsidRPr="002B06A4">
        <w:t>MBS</w:t>
      </w:r>
      <w:proofErr w:type="spellEnd"/>
      <w:r w:rsidR="00D36003" w:rsidRPr="002B06A4">
        <w:t>:</w:t>
      </w:r>
      <w:proofErr w:type="spellStart"/>
      <w:r w:rsidR="00D36003" w:rsidRPr="002B06A4">
        <w:t>040</w:t>
      </w:r>
      <w:r w:rsidR="00D36003">
        <w:t>255456</w:t>
      </w:r>
      <w:proofErr w:type="spellEnd"/>
      <w:r w:rsidR="00D36003">
        <w:t xml:space="preserve">), Šetalište Ivana Gorana Kovačića </w:t>
      </w:r>
      <w:proofErr w:type="spellStart"/>
      <w:r w:rsidR="00D36003">
        <w:t>32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D36003">
        <w:t>19</w:t>
      </w:r>
      <w:proofErr w:type="spellEnd"/>
      <w:r w:rsidRPr="00A94E4D">
        <w:t xml:space="preserve">. </w:t>
      </w:r>
      <w:r w:rsidR="00D76AC5">
        <w:t xml:space="preserve">kolovoza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r w:rsidR="00231432">
        <w:t>6</w:t>
      </w:r>
      <w:r w:rsidR="00983335">
        <w:t>.</w:t>
      </w:r>
      <w:r w:rsidR="001F1915">
        <w:t>8</w:t>
      </w:r>
      <w:r w:rsidR="00D36003">
        <w:t>6</w:t>
      </w:r>
      <w:r w:rsidR="001F1915">
        <w:t>8,9</w:t>
      </w:r>
      <w:r w:rsidR="00D36003">
        <w:t>0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83335">
        <w:t>2</w:t>
      </w:r>
      <w:r w:rsidR="00A97E6B">
        <w:t>1</w:t>
      </w:r>
      <w:proofErr w:type="spellEnd"/>
      <w:r w:rsidRPr="00A94E4D">
        <w:t xml:space="preserve">. </w:t>
      </w:r>
      <w:r w:rsidR="00231432">
        <w:t xml:space="preserve">rujna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D36003">
      <w:t>334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A2D9E"/>
    <w:rsid w:val="001A7646"/>
    <w:rsid w:val="001F1915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6E2DE2"/>
    <w:rsid w:val="00701902"/>
    <w:rsid w:val="00724AF5"/>
    <w:rsid w:val="0073234C"/>
    <w:rsid w:val="00747457"/>
    <w:rsid w:val="00783861"/>
    <w:rsid w:val="007B0EBF"/>
    <w:rsid w:val="007C3BDB"/>
    <w:rsid w:val="007E3D43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D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D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D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D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D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D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D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D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St-1334/2016</izvorni_sadrzaj>
    <derivirana_varijabla naziv="DomainObject.Predmet.OznakaBroj_1">St-1334/2016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GRUPA društvo s ograničenom odgovornošću za montažu, trgovinu i inženjering</izvorni_sadrzaj>
    <derivirana_varijabla naziv="DomainObject.Predmet.ProtustrankaFormated_1">  MONT GRUPA društvo s ograničenom odgovornošću za montažu, trgovinu i inženjering</derivirana_varijabla>
  </DomainObject.Predmet.ProtustrankaFormated>
  <DomainObject.Predmet.ProtustrankaFormatedOIB>
    <izvorni_sadrzaj>  MONT GRUPA društvo s ograničenom odgovornošću za montažu, trgovinu i inženjering, OIB 79797068764</izvorni_sadrzaj>
    <derivirana_varijabla naziv="DomainObject.Predmet.ProtustrankaFormatedOIB_1">  MONT GRUPA društvo s ograničenom odgovornošću za montažu, trgovinu i inženjering, OIB 79797068764</derivirana_varijabla>
  </DomainObject.Predmet.ProtustrankaFormatedOIB>
  <DomainObject.Predmet.ProtustrankaFormatedWithAdress>
    <izvorni_sadrzaj> MONT GRUPA društvo s ograničenom odgovornošću za montažu, trgovinu i inženjering, Šetalište Ivana Gorana Kovačića 32, 51000 Rijeka</izvorni_sadrzaj>
    <derivirana_varijabla naziv="DomainObject.Predmet.ProtustrankaFormatedWithAdress_1"> MONT GRUPA društvo s ograničenom odgovornošću za montažu, trgovinu i inženjering, Šetalište Ivana Gorana Kovačića 32, 51000 Rijeka</derivirana_varijabla>
  </DomainObject.Predmet.ProtustrankaFormatedWithAdress>
  <DomainObject.Predmet.ProtustrankaFormatedWithAdressOIB>
    <izvorni_sadrzaj> MONT GRUPA društvo s ograničenom odgovornošću za montažu, trgovinu i inženjering, OIB 79797068764, Šetalište Ivana Gorana Kovačića 32, 51000 Rijeka</izvorni_sadrzaj>
    <derivirana_varijabla naziv="DomainObject.Predmet.ProtustrankaFormatedWithAdressOIB_1"> MONT GRUPA društvo s ograničenom odgovornošću za montažu, trgovinu i inženjering, OIB 79797068764, Šetalište Ivana Gorana Kovačića 32, 51000 Rijeka</derivirana_varijabla>
  </DomainObject.Predmet.ProtustrankaFormatedWithAdressOIB>
  <DomainObject.Predmet.ProtustrankaWithAdress>
    <izvorni_sadrzaj>MONT GRUPA društvo s ograničenom odgovornošću za montažu, trgovinu i inženjering Šetalište Ivana Gorana Kovačića 32, 51000 Rijeka</izvorni_sadrzaj>
    <derivirana_varijabla naziv="DomainObject.Predmet.ProtustrankaWithAdress_1">MONT GRUPA društvo s ograničenom odgovornošću za montažu, trgovinu i inženjering Šetalište Ivana Gorana Kovačića 32, 51000 Rijeka</derivirana_varijabla>
  </DomainObject.Predmet.ProtustrankaWithAdress>
  <DomainObject.Predmet.ProtustrankaWithAdressOIB>
    <izvorni_sadrzaj>MONT GRUPA društvo s ograničenom odgovornošću za montažu, trgovinu i inženjering, OIB 79797068764, Šetalište Ivana Gorana Kovačića 32, 51000 Rijeka</izvorni_sadrzaj>
    <derivirana_varijabla naziv="DomainObject.Predmet.ProtustrankaWithAdressOIB_1">MONT GRUPA društvo s ograničenom odgovornošću za montažu, trgovinu i inženjering, OIB 79797068764, Šetalište Ivana Gorana Kovačića 32, 51000 Rijeka</derivirana_varijabla>
  </DomainObject.Predmet.ProtustrankaWithAdressOIB>
  <DomainObject.Predmet.ProtustrankaNazivFormated>
    <izvorni_sadrzaj>MONT GRUPA društvo s ograničenom odgovornošću za montažu, trgovinu i inženjering</izvorni_sadrzaj>
    <derivirana_varijabla naziv="DomainObject.Predmet.ProtustrankaNazivFormated_1">MONT GRUPA društvo s ograničenom odgovornošću za montažu, trgovinu i inženjering</derivirana_varijabla>
  </DomainObject.Predmet.ProtustrankaNazivFormated>
  <DomainObject.Predmet.ProtustrankaNazivFormatedOIB>
    <izvorni_sadrzaj>MONT GRUPA društvo s ograničenom odgovornošću za montažu, trgovinu i inženjering, OIB 79797068764</izvorni_sadrzaj>
    <derivirana_varijabla naziv="DomainObject.Predmet.ProtustrankaNazivFormatedOIB_1">MONT GRUPA društvo s ograničenom odgovornošću za montažu, trgovinu i inženjering, OIB 79797068764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 GRUPA društvo s ograničenom odgovornošću za montažu, trgovinu i inženjering</item>
    </izvorni_sadrzaj>
    <derivirana_varijabla naziv="DomainObject.Predmet.ProtuStrankaListFormated_1">
      <item>MONT GRUPA društvo s ograničenom odgovornošću za montažu, trgovinu i inženjering</item>
    </derivirana_varijabla>
  </DomainObject.Predmet.ProtuStrankaListFormated>
  <DomainObject.Predmet.ProtuStrankaListFormatedOIB>
    <izvorni_sadrzaj>
      <item>MONT GRUPA društvo s ograničenom odgovornošću za montažu, trgovinu i inženjering, OIB 79797068764</item>
    </izvorni_sadrzaj>
    <derivirana_varijabla naziv="DomainObject.Predmet.ProtuStrankaListFormatedOIB_1">
      <item>MONT GRUPA društvo s ograničenom odgovornošću za montažu, trgovinu i inženjering, OIB 79797068764</item>
    </derivirana_varijabla>
  </DomainObject.Predmet.ProtuStrankaListFormatedOIB>
  <DomainObject.Predmet.ProtuStrankaListFormatedWithAdress>
    <izvorni_sadrzaj>
      <item>MONT GRUPA društvo s ograničenom odgovornošću za montažu, trgovinu i inženjering, Šetalište Ivana Gorana Kovačića 32, 51000 Rijeka</item>
    </izvorni_sadrzaj>
    <derivirana_varijabla naziv="DomainObject.Predmet.ProtuStrankaListFormatedWithAdress_1">
      <item>MONT GRUPA društvo s ograničenom odgovornošću za montažu, trgovinu i inženjering, Šetalište Ivana Gorana Kovačića 32, 51000 Rijeka</item>
    </derivirana_varijabla>
  </DomainObject.Predmet.ProtuStrankaListFormatedWithAdress>
  <DomainObject.Predmet.ProtuStrankaListFormatedWithAdressOIB>
    <izvorni_sadrzaj>
      <item>MONT GRUPA društvo s ograničenom odgovornošću za montažu, trgovinu i inženjering, OIB 79797068764, Šetalište Ivana Gorana Kovačića 32, 51000 Rijeka</item>
    </izvorni_sadrzaj>
    <derivirana_varijabla naziv="DomainObject.Predmet.ProtuStrankaListFormatedWithAdressOIB_1">
      <item>MONT GRUPA društvo s ograničenom odgovornošću za montažu, trgovinu i inženjering, OIB 79797068764, Šetalište Ivana Gorana Kovačića 32, 51000 Rijeka</item>
    </derivirana_varijabla>
  </DomainObject.Predmet.ProtuStrankaListFormatedWithAdressOIB>
  <DomainObject.Predmet.ProtuStrankaListNazivFormated>
    <izvorni_sadrzaj>
      <item>MONT GRUPA društvo s ograničenom odgovornošću za montažu, trgovinu i inženjering</item>
    </izvorni_sadrzaj>
    <derivirana_varijabla naziv="DomainObject.Predmet.ProtuStrankaListNazivFormated_1">
      <item>MONT GRUPA društvo s ograničenom odgovornošću za montažu, trgovinu i inženjering</item>
    </derivirana_varijabla>
  </DomainObject.Predmet.ProtuStrankaListNazivFormated>
  <DomainObject.Predmet.ProtuStrankaListNazivFormatedOIB>
    <izvorni_sadrzaj>
      <item>MONT GRUPA društvo s ograničenom odgovornošću za montažu, trgovinu i inženjering, OIB 79797068764</item>
    </izvorni_sadrzaj>
    <derivirana_varijabla naziv="DomainObject.Predmet.ProtuStrankaListNazivFormatedOIB_1">
      <item>MONT GRUPA društvo s ograničenom odgovornošću za montažu, trgovinu i inženjering, OIB 79797068764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 GRUPA društvo s ograničenom odgovornošću za montažu, trgovinu i inženjering</izvorni_sadrzaj>
    <derivirana_varijabla naziv="DomainObject.Predmet.ProtustrankaIDrugi_1">MONT GRUPA društvo s ograničenom odgovornošću za montažu, trgovinu i inženjering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MONT GRUPA društvo s ograničenom odgovornošću za montažu, trgovinu i inženjering, OIB 79797068764, Šetalište Ivana Gorana Kovačića 32, 51000 Rijeka</izvorni_sadrzaj>
    <derivirana_varijabla naziv="DomainObject.Predmet.ProtustrankaIDrugiAdressOIB_1">MONT GRUPA društvo s ograničenom odgovornošću za montažu, trgovinu i inženjering, OIB 79797068764, Šetalište Ivana Gorana Kovačića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MONT GRUPA društvo s ograničenom odgovornošću za montažu, trgovinu i inženjering</item>
    </izvorni_sadrzaj>
    <derivirana_varijabla naziv="DomainObject.Predmet.SudioniciListNaziv_1">
      <item>FINA Rijeka</item>
      <item>MONT GRUPA društvo s ograničenom odgovornošću za montažu, trgovinu i inženjering</item>
    </derivirana_varijabla>
  </DomainObject.Predmet.SudioniciListNaziv>
  <DomainObject.Predmet.SudioniciListAdressOIB>
    <izvorni_sadrzaj>
      <item>FINA Rijeka, OIB 85821130368, Frana Kurelca 8,51000 Rijeka</item>
      <item>MONT GRUPA društvo s ograničenom odgovornošću za montažu, trgovinu i inženjering, OIB 79797068764, Šetalište Ivana Gorana Kovačića 32,51000 Rijeka</item>
    </izvorni_sadrzaj>
    <derivirana_varijabla naziv="DomainObject.Predmet.SudioniciListAdressOIB_1">
      <item>FINA Rijeka, OIB 85821130368, Frana Kurelca 8,51000 Rijeka</item>
      <item>MONT GRUPA društvo s ograničenom odgovornošću za montažu, trgovinu i inženjering, OIB 79797068764, Šetalište Ivana Gorana Kovačića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79797068764</item>
    </izvorni_sadrzaj>
    <derivirana_varijabla naziv="DomainObject.Predmet.SudioniciListNazivOIB_1">
      <item>, OIB 85821130368</item>
      <item>, OIB 79797068764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A4424-24A5-40DB-8FEB-19B8C0BBE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1460</properties:Characters>
  <properties:Lines>59</properties:Lines>
  <properties:Paragraphs>23</properties:Paragraphs>
  <properties:TotalTime>1</properties:TotalTime>
  <properties:ScaleCrop>false</properties:ScaleCrop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2016-09-21T12:53:00Z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