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8e39" w14:paraId="56e8e39" w:rsidRDefault="00E66E53" w:rsidP="00E66E53" w:rsidR="00E66E53">
      <w:pPr>
        <w:jc w:val="right"/>
        <w15:collapsed w:val="false"/>
      </w:pPr>
      <w:bookmarkStart w:name="_GoBack" w:id="0"/>
      <w:bookmarkEnd w:id="0"/>
      <w:r>
        <w:t>13 St-202/16-38</w:t>
      </w:r>
    </w:p>
    <w:p w:rsidRDefault="00E66E53" w:rsidP="00E66E53" w:rsidR="00E66E53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E53" w:rsidP="00E66E53" w:rsidR="00E66E53" w:rsidRPr="00D21A2C"/>
    <w:p w:rsidRDefault="00E66E53" w:rsidP="00E66E53" w:rsidR="00E66E5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66E53" w:rsidP="00E66E53" w:rsidR="00E66E5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66E53" w:rsidP="00E66E53" w:rsidR="00E66E53">
      <w:pPr>
        <w:jc w:val="right"/>
      </w:pPr>
    </w:p>
    <w:p w:rsidRDefault="00E66E53" w:rsidP="00E66E53" w:rsidR="00E66E53">
      <w:pPr>
        <w:jc w:val="right"/>
      </w:pPr>
    </w:p>
    <w:p w:rsidRDefault="00E66E53" w:rsidP="00E66E53" w:rsidR="00E66E53">
      <w:pPr>
        <w:jc w:val="center"/>
      </w:pPr>
      <w:r>
        <w:t>Z A K L J U Č A K</w:t>
      </w:r>
    </w:p>
    <w:p w:rsidRDefault="00E66E53" w:rsidP="00E66E53" w:rsidR="00E66E53"/>
    <w:p w:rsidRDefault="00E66E53" w:rsidP="00E66E53" w:rsidR="00E66E53">
      <w:pPr>
        <w:ind w:firstLine="708"/>
        <w:jc w:val="both"/>
      </w:pPr>
      <w:r>
        <w:t>Trgovački sud u Osijeku, po stečajnom sucu Jadranki Herman, u stečajnom postupku nad dužnikom JARMINA Poljoprivredna zadruga, u stečaju, Jarmina, Matije Gupca 64, MBS:030049200, OIB: 34972830894</w:t>
      </w:r>
      <w:r>
        <w:rPr>
          <w:bCs/>
        </w:rPr>
        <w:t>,</w:t>
      </w:r>
      <w:r>
        <w:t xml:space="preserve">  dana 12. lipnja 2018.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66E53" w:rsidP="00E66E53" w:rsidR="00E66E53">
      <w:pPr>
        <w:jc w:val="both"/>
      </w:pPr>
    </w:p>
    <w:p w:rsidRDefault="00E66E53" w:rsidP="00E66E53" w:rsidR="00E66E53">
      <w:pPr>
        <w:jc w:val="center"/>
      </w:pPr>
      <w:r>
        <w:t>z a k l j u č i o     j e</w:t>
      </w:r>
    </w:p>
    <w:p w:rsidRDefault="00517DA4" w:rsidP="00922070" w:rsidR="00517DA4" w:rsidRPr="00A56185"/>
    <w:p w:rsidRDefault="00497B94" w:rsidP="00B4246D" w:rsidR="00DB6285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E66E53" w:rsidP="00E66E53" w:rsidR="00E66E53">
      <w:pPr>
        <w:pStyle w:val="Tijeloteksta"/>
        <w:ind w:left="705"/>
        <w:rPr>
          <w:bCs/>
        </w:rPr>
      </w:pPr>
    </w:p>
    <w:p w:rsidRDefault="00E66E53" w:rsidP="00E66E53" w:rsidR="00E66E53">
      <w:pPr>
        <w:numPr>
          <w:ilvl w:val="0"/>
          <w:numId w:val="8"/>
        </w:numPr>
        <w:jc w:val="both"/>
      </w:pPr>
      <w:r>
        <w:t>Zk. ul. 79 k.o. Jarmina i to k.č.br. 306 u naravi oranica Blato, površine 8327 m2.</w:t>
      </w:r>
    </w:p>
    <w:p w:rsidRDefault="00E66E53" w:rsidP="00E66E53" w:rsidR="00E66E53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 RH Ministarstvo financija Porezna uprav Područni ured Vukovar. </w:t>
      </w:r>
    </w:p>
    <w:p w:rsidRDefault="00E66E53" w:rsidP="00E66E53" w:rsidR="00E66E53">
      <w:pPr>
        <w:ind w:left="1128"/>
        <w:jc w:val="both"/>
        <w:rPr>
          <w:color w:val="000000"/>
        </w:rPr>
      </w:pPr>
    </w:p>
    <w:p w:rsidRDefault="00E66E53" w:rsidP="00E66E53" w:rsidR="00E66E53" w:rsidRPr="0022713B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576 k.o. Prkovci i to kč.br. 496/2   u naravi kuća dvorište i oranica u Ulici Ljudevita Gaja, površine 1817 m2.</w:t>
      </w:r>
    </w:p>
    <w:p w:rsidRDefault="00E66E53" w:rsidP="00E66E53" w:rsidR="00E66E53" w:rsidRPr="0022713B">
      <w:pPr>
        <w:pStyle w:val="Odlomakpopisa"/>
        <w:ind w:left="1128"/>
        <w:jc w:val="both"/>
        <w:rPr>
          <w:color w:val="000000"/>
        </w:rPr>
      </w:pPr>
      <w:r w:rsidRPr="0022713B">
        <w:rPr>
          <w:color w:val="000000"/>
        </w:rPr>
        <w:t xml:space="preserve">Na navedenim nekretninama upisano je razlučno pravo u korist razlučnih vjerovnika </w:t>
      </w:r>
      <w:r>
        <w:rPr>
          <w:color w:val="000000"/>
        </w:rPr>
        <w:t>RH za Ministarstvo poljoprivrede, ribarstva i ruralnog razvoja i RH Ministarstvo financija Porezna uprava Područni ured Slavonij</w:t>
      </w:r>
      <w:r w:rsidR="001C0A86">
        <w:rPr>
          <w:color w:val="000000"/>
        </w:rPr>
        <w:t>a i Baranja Ispostava Vinkovci,</w:t>
      </w: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E66E53">
        <w:t>10. srpanj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A569B1">
        <w:t>10</w:t>
      </w:r>
      <w:r w:rsidR="006671B7">
        <w:t>,</w:t>
      </w:r>
      <w:r w:rsidR="00E66E53">
        <w:t>3</w:t>
      </w:r>
      <w:r w:rsidR="00517DA4">
        <w:t>0</w:t>
      </w:r>
      <w:r w:rsidR="0070675D">
        <w:t xml:space="preserve"> </w:t>
      </w:r>
      <w:r w:rsidR="00912890">
        <w:t xml:space="preserve"> sati.</w:t>
      </w: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 w:rsidRPr="00A56185">
      <w:pPr>
        <w:jc w:val="both"/>
      </w:pPr>
    </w:p>
    <w:p w:rsidRDefault="00912890" w:rsidP="001C0A86" w:rsidR="00517DA4" w:rsidRPr="00A56185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  <w:r w:rsidR="00B47A86"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912890" w:rsidP="00A92EA1" w:rsidR="00A60048">
      <w:pPr>
        <w:jc w:val="center"/>
      </w:pPr>
      <w:r>
        <w:t>U Osijeku</w:t>
      </w:r>
      <w:r w:rsidR="00E66E53">
        <w:t xml:space="preserve"> 12. lipanj</w:t>
      </w:r>
      <w:r w:rsidR="00A569B1">
        <w:t xml:space="preserve"> </w:t>
      </w:r>
      <w:r w:rsidR="00A60048">
        <w:t xml:space="preserve"> 2018.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517DA4" w:rsidP="001E716B" w:rsidR="00517DA4"/>
    <w:p w:rsidRDefault="00374827" w:rsidP="00A92EA1" w:rsidR="00A92EA1">
      <w:r>
        <w:t>DNA:</w:t>
      </w:r>
    </w:p>
    <w:p w:rsidRDefault="00E66E53" w:rsidP="00E66E53" w:rsidR="00E66E53">
      <w:pPr>
        <w:pStyle w:val="Tijeloteksta"/>
        <w:numPr>
          <w:ilvl w:val="0"/>
          <w:numId w:val="11"/>
        </w:numPr>
        <w:jc w:val="left"/>
      </w:pPr>
      <w:r>
        <w:t xml:space="preserve">stečajni upravitelj Željko Rupčić          </w:t>
      </w:r>
    </w:p>
    <w:p w:rsidRDefault="00E66E53" w:rsidP="00E66E53" w:rsidR="00E66E53">
      <w:pPr>
        <w:pStyle w:val="Tijeloteksta"/>
        <w:numPr>
          <w:ilvl w:val="0"/>
          <w:numId w:val="11"/>
        </w:numPr>
      </w:pPr>
      <w:r>
        <w:t>razlučni vjerovnik RH MF PU Područni ured Vukovar</w:t>
      </w:r>
    </w:p>
    <w:p w:rsidRDefault="00E66E53" w:rsidP="00E66E53" w:rsidR="00E66E53">
      <w:pPr>
        <w:pStyle w:val="Tijeloteksta"/>
        <w:numPr>
          <w:ilvl w:val="0"/>
          <w:numId w:val="11"/>
        </w:numPr>
      </w:pPr>
      <w:r>
        <w:t>razlučni vjerovnik RH Ministarstvo poljoprivrede, ribarstva i ruralnog razvoja, Zagreb, Ulica Grada Vukovara 78</w:t>
      </w:r>
    </w:p>
    <w:p w:rsidRDefault="00E66E53" w:rsidP="00E66E53" w:rsidR="00E66E53">
      <w:pPr>
        <w:pStyle w:val="Tijeloteksta"/>
        <w:numPr>
          <w:ilvl w:val="0"/>
          <w:numId w:val="11"/>
        </w:numPr>
      </w:pPr>
      <w:r>
        <w:t>razlučni vjerovnik RH MF PU Područni ured  Slavonija i Baranja Ispostava Vinkovci, Vinkovci, kralja Zvonimira 12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B4246D" w:rsidP="00517DA4" w:rsidR="00374827">
      <w:pPr>
        <w:pStyle w:val="Tijeloteksta"/>
        <w:numPr>
          <w:ilvl w:val="0"/>
          <w:numId w:val="11"/>
        </w:numPr>
        <w:jc w:val="left"/>
      </w:pPr>
      <w:r>
        <w:t xml:space="preserve">roč. </w:t>
      </w:r>
      <w:r w:rsidR="00E66E53">
        <w:t>10/7</w:t>
      </w:r>
    </w:p>
    <w:sectPr w:rsidSect="00E66E53" w:rsidR="00374827">
      <w:pgSz w:code="9" w:h="16838" w:w="11906"/>
      <w:pgMar w:gutter="0" w:footer="709" w:header="709" w:left="1417" w:bottom="568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A7E" w:rsidP="007E2C00" w:rsidR="00461A7E">
      <w:r>
        <w:separator/>
      </w:r>
    </w:p>
  </w:endnote>
  <w:endnote w:id="0" w:type="continuationSeparator">
    <w:p w:rsidRDefault="00461A7E" w:rsidP="007E2C00" w:rsidR="00461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A7E" w:rsidP="007E2C00" w:rsidR="00461A7E">
      <w:r>
        <w:separator/>
      </w:r>
    </w:p>
  </w:footnote>
  <w:footnote w:id="0" w:type="continuationSeparator">
    <w:p w:rsidRDefault="00461A7E" w:rsidP="007E2C00" w:rsidR="00461A7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0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9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0A86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15A7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1A7E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978C7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246D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B6285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6E53"/>
    <w:rsid w:val="00E83EDB"/>
    <w:rsid w:val="00E87A25"/>
    <w:rsid w:val="00E930E3"/>
    <w:rsid w:val="00EB3D75"/>
    <w:rsid w:val="00EB6485"/>
    <w:rsid w:val="00EB7BB7"/>
    <w:rsid w:val="00EC45B6"/>
    <w:rsid w:val="00ED0232"/>
    <w:rsid w:val="00EE32FF"/>
    <w:rsid w:val="00EF08B5"/>
    <w:rsid w:val="00F031AC"/>
    <w:rsid w:val="00F1094F"/>
    <w:rsid w:val="00F135B3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5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1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5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JARMINA Poljoprivredna zadruga</izvorni_sadrzaj>
    <derivirana_varijabla naziv="DomainObject.Predmet.ProtustrankaFormated_1">  JARMINA Poljoprivredna zadruga</derivirana_varijabla>
  </DomainObject.Predmet.ProtustrankaFormated>
  <DomainObject.Predmet.ProtustrankaFormatedOIB>
    <izvorni_sadrzaj>  JARMINA Poljoprivredna zadruga, OIB 34972830894</izvorni_sadrzaj>
    <derivirana_varijabla naziv="DomainObject.Predmet.ProtustrankaFormatedOIB_1">  JARMINA Poljoprivredna zadruga, OIB 34972830894</derivirana_varijabla>
  </DomainObject.Predmet.ProtustrankaFormatedOIB>
  <DomainObject.Predmet.ProtustrankaFormatedWithAdress>
    <izvorni_sadrzaj> JARMINA Poljoprivredna zadruga, Matije Gupca 64, 32280 Jarmina</izvorni_sadrzaj>
    <derivirana_varijabla naziv="DomainObject.Predmet.ProtustrankaFormatedWithAdress_1"> JARMINA Poljoprivredna zadruga, Matije Gupca 64, 32280 Jarmina</derivirana_varijabla>
  </DomainObject.Predmet.ProtustrankaFormatedWithAdress>
  <DomainObject.Predmet.ProtustrankaFormatedWithAdressOIB>
    <izvorni_sadrzaj> JARMINA Poljoprivredna zadruga, OIB 34972830894, Matije Gupca 64, 32280 Jarmina</izvorni_sadrzaj>
    <derivirana_varijabla naziv="DomainObject.Predmet.ProtustrankaFormatedWithAdressOIB_1"> JARMINA Poljoprivredna zadruga, OIB 34972830894, Matije Gupca 64, 32280 Jarmina</derivirana_varijabla>
  </DomainObject.Predmet.ProtustrankaFormatedWithAdressOIB>
  <DomainObject.Predmet.ProtustrankaWithAdress>
    <izvorni_sadrzaj>JARMINA Poljoprivredna zadruga Matije Gupca 64, 32280 Jarmina</izvorni_sadrzaj>
    <derivirana_varijabla naziv="DomainObject.Predmet.ProtustrankaWithAdress_1">JARMINA Poljoprivredna zadruga Matije Gupca 64, 32280 Jarmina</derivirana_varijabla>
  </DomainObject.Predmet.ProtustrankaWithAdress>
  <DomainObject.Predmet.ProtustrankaWithAdressOIB>
    <izvorni_sadrzaj>JARMINA Poljoprivredna zadruga, OIB 34972830894, Matije Gupca 64, 32280 Jarmina</izvorni_sadrzaj>
    <derivirana_varijabla naziv="DomainObject.Predmet.ProtustrankaWithAdressOIB_1">JARMINA Poljoprivredna zadruga, OIB 34972830894, Matije Gupca 64, 32280 Jarmina</derivirana_varijabla>
  </DomainObject.Predmet.ProtustrankaWithAdressOIB>
  <DomainObject.Predmet.ProtustrankaNazivFormated>
    <izvorni_sadrzaj>JARMINA Poljoprivredna zadruga</izvorni_sadrzaj>
    <derivirana_varijabla naziv="DomainObject.Predmet.ProtustrankaNazivFormated_1">JARMINA Poljoprivredna zadruga</derivirana_varijabla>
  </DomainObject.Predmet.ProtustrankaNazivFormated>
  <DomainObject.Predmet.ProtustrankaNazivFormatedOIB>
    <izvorni_sadrzaj>JARMINA Poljoprivredna zadruga, OIB 34972830894</izvorni_sadrzaj>
    <derivirana_varijabla naziv="DomainObject.Predmet.ProtustrankaNazivFormatedOIB_1">JARMINA Poljoprivredna zadruga, OIB 34972830894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JARMINA Poljoprivredna zadruga</item>
    </izvorni_sadrzaj>
    <derivirana_varijabla naziv="DomainObject.Predmet.ProtuStrankaListFormated_1">
      <item>JARMINA Poljoprivredna zadruga</item>
    </derivirana_varijabla>
  </DomainObject.Predmet.ProtuStrankaListFormated>
  <DomainObject.Predmet.ProtuStrankaListFormatedOIB>
    <izvorni_sadrzaj>
      <item>JARMINA Poljoprivredna zadruga, OIB 34972830894</item>
    </izvorni_sadrzaj>
    <derivirana_varijabla naziv="DomainObject.Predmet.ProtuStrankaListFormatedOIB_1">
      <item>JARMINA Poljoprivredna zadruga, OIB 34972830894</item>
    </derivirana_varijabla>
  </DomainObject.Predmet.ProtuStrankaListFormatedOIB>
  <DomainObject.Predmet.ProtuStrankaListFormatedWithAdress>
    <izvorni_sadrzaj>
      <item>JARMINA Poljoprivredna zadruga, Matije Gupca 64, 32280 Jarmina</item>
    </izvorni_sadrzaj>
    <derivirana_varijabla naziv="DomainObject.Predmet.ProtuStrankaListFormatedWithAdress_1">
      <item>JARMINA Poljoprivredna zadruga, Matije Gupca 64, 32280 Jarmina</item>
    </derivirana_varijabla>
  </DomainObject.Predmet.ProtuStrankaListFormatedWithAdress>
  <DomainObject.Predmet.ProtuStrankaListFormatedWithAdressOIB>
    <izvorni_sadrzaj>
      <item>JARMINA Poljoprivredna zadruga, OIB 34972830894, Matije Gupca 64, 32280 Jarmina</item>
    </izvorni_sadrzaj>
    <derivirana_varijabla naziv="DomainObject.Predmet.ProtuStrankaListFormatedWithAdressOIB_1">
      <item>JARMINA Poljoprivredna zadruga, OIB 34972830894, Matije Gupca 64, 32280 Jarmina</item>
    </derivirana_varijabla>
  </DomainObject.Predmet.ProtuStrankaListFormatedWithAdressOIB>
  <DomainObject.Predmet.ProtuStrankaListNazivFormated>
    <izvorni_sadrzaj>
      <item>JARMINA Poljoprivredna zadruga</item>
    </izvorni_sadrzaj>
    <derivirana_varijabla naziv="DomainObject.Predmet.ProtuStrankaListNazivFormated_1">
      <item>JARMINA Poljoprivredna zadruga</item>
    </derivirana_varijabla>
  </DomainObject.Predmet.ProtuStrankaListNazivFormated>
  <DomainObject.Predmet.ProtuStrankaListNazivFormatedOIB>
    <izvorni_sadrzaj>
      <item>JARMINA Poljoprivredna zadruga, OIB 34972830894</item>
    </izvorni_sadrzaj>
    <derivirana_varijabla naziv="DomainObject.Predmet.ProtuStrankaListNazivFormatedOIB_1">
      <item>JARMINA Poljoprivredna zadruga, OIB 34972830894</item>
    </derivirana_varijabla>
  </DomainObject.Predmet.ProtuStrankaListNazivFormatedOIB>
  <DomainObject.Predmet.OstaliListFormated>
    <izvorni_sadrzaj>
      <item>Željko Rupčić</item>
      <item>Josip Tušek</item>
    </izvorni_sadrzaj>
    <derivirana_varijabla naziv="DomainObject.Predmet.OstaliListFormated_1">
      <item>Željko Rupčić</item>
      <item>Josip Tušek</item>
    </derivirana_varijabla>
  </DomainObject.Predmet.OstaliListFormated>
  <DomainObject.Predmet.OstaliListFormatedOIB>
    <izvorni_sadrzaj>
      <item>Željko Rupčić, OIB 31017026540</item>
      <item>Josip Tušek, OIB 05822478103</item>
    </izvorni_sadrzaj>
    <derivirana_varijabla naziv="DomainObject.Predmet.OstaliListFormatedOIB_1">
      <item>Željko Rupčić, OIB 31017026540</item>
      <item>Josip Tušek, OIB 05822478103</item>
    </derivirana_varijabla>
  </DomainObject.Predmet.OstaliListFormatedOIB>
  <DomainObject.Predmet.OstaliListFormatedWithAdress>
    <izvorni_sadrzaj>
      <item>Željko Rupčić, Božidara Adžije 58, 31400 Đakovo</item>
      <item>Josip Tušek, Matije Gupca 94, 32280 Jarmina</item>
    </izvorni_sadrzaj>
    <derivirana_varijabla naziv="DomainObject.Predmet.OstaliListFormatedWithAdress_1">
      <item>Željko Rupčić, Božidara Adžije 58, 31400 Đakovo</item>
      <item>Josip Tušek, Matije Gupca 94, 32280 Jarmina</item>
    </derivirana_varijabla>
  </DomainObject.Predmet.OstaliListFormatedWithAdress>
  <DomainObject.Predmet.OstaliListFormatedWithAdressOIB>
    <izvorni_sadrzaj>
      <item>Željko Rupčić, OIB 31017026540, Božidara Adžije 58, 31400 Đakovo</item>
      <item>Josip Tušek, OIB 05822478103, Matije Gupca 94, 32280 Jarmina</item>
    </izvorni_sadrzaj>
    <derivirana_varijabla naziv="DomainObject.Predmet.OstaliListFormatedWithAdressOIB_1">
      <item>Željko Rupčić, OIB 31017026540, Božidara Adžije 58, 31400 Đakovo</item>
      <item>Josip Tušek, OIB 05822478103, Matije Gupca 94, 32280 Jarmina</item>
    </derivirana_varijabla>
  </DomainObject.Predmet.OstaliListFormatedWithAdressOIB>
  <DomainObject.Predmet.OstaliListNazivFormated>
    <izvorni_sadrzaj>
      <item>Željko Rupčić</item>
      <item>Josip Tušek</item>
    </izvorni_sadrzaj>
    <derivirana_varijabla naziv="DomainObject.Predmet.OstaliListNazivFormated_1">
      <item>Željko Rupčić</item>
      <item>Josip Tušek</item>
    </derivirana_varijabla>
  </DomainObject.Predmet.OstaliListNazivFormated>
  <DomainObject.Predmet.OstaliListNazivFormatedOIB>
    <izvorni_sadrzaj>
      <item>Željko Rupčić, OIB 31017026540</item>
      <item>Josip Tušek, OIB 05822478103</item>
    </izvorni_sadrzaj>
    <derivirana_varijabla naziv="DomainObject.Predmet.OstaliListNazivFormatedOIB_1">
      <item>Željko Rupčić, OIB 31017026540</item>
      <item>Josip Tušek, OIB 05822478103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JARMINA Poljoprivredna zadruga</izvorni_sadrzaj>
    <derivirana_varijabla naziv="DomainObject.Predmet.ProtustrankaIDrugi_1">JARMINA Poljoprivredna zadruga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JARMINA Poljoprivredna zadruga, OIB 34972830894, Matije Gupca 64, 32280 Jarmina</izvorni_sadrzaj>
    <derivirana_varijabla naziv="DomainObject.Predmet.ProtustrankaIDrugiAdressOIB_1">JARMINA Poljoprivredna zadruga, OIB 34972830894, Matije Gupca 64,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JARMINA Poljoprivredna zadruga</item>
      <item>RH MF PU PODRUČNI URED SLAVONIJE I BARANJE</item>
      <item>Željko Rupčić</item>
      <item>Josip Tušek</item>
    </izvorni_sadrzaj>
    <derivirana_varijabla naziv="DomainObject.Predmet.SudioniciListNaziv_1">
      <item>JARMINA Poljoprivredna zadruga</item>
      <item>RH MF PU PODRUČNI URED SLAVONIJE I BARANJE</item>
      <item>Željko Rupčić</item>
      <item>Josip Tušek</item>
    </derivirana_varijabla>
  </DomainObject.Predmet.SudioniciListNaziv>
  <DomainObject.Predmet.SudioniciListAdressOIB>
    <izvorni_sadrzaj>
      <item>JARMINA Poljoprivredna zadruga, OIB 34972830894, Matije Gupca 64,32280 Jarmina</item>
      <item>RH MF PU PODRUČNI URED SLAVONIJE I BARANJE, OIB 18683136487</item>
      <item>Željko Rupčić, OIB 31017026540, Božidara Adžije 58,31400 Đakovo</item>
      <item>Josip Tušek, OIB 05822478103, Matije Gupca 94,32280 Jarmina</item>
    </izvorni_sadrzaj>
    <derivirana_varijabla naziv="DomainObject.Predmet.SudioniciListAdressOIB_1">
      <item>JARMINA Poljoprivredna zadruga, OIB 34972830894, Matije Gupca 64,32280 Jarmina</item>
      <item>RH MF PU PODRUČNI URED SLAVONIJE I BARANJE, OIB 18683136487</item>
      <item>Željko Rupčić, OIB 31017026540, Božidara Adžije 58,31400 Đakovo</item>
      <item>Josip Tušek, OIB 05822478103, Matije Gupca 94,32280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34972830894</item>
      <item>, OIB 18683136487</item>
      <item>, OIB 31017026540</item>
      <item>, OIB 05822478103</item>
    </izvorni_sadrzaj>
    <derivirana_varijabla naziv="DomainObject.Predmet.SudioniciListNazivOIB_1">
      <item>, OIB 34972830894</item>
      <item>, OIB 18683136487</item>
      <item>, OIB 31017026540</item>
      <item>, OIB 05822478103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AF5BD-79A9-4CE1-A951-0D4141185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1500</properties:Characters>
  <properties:Lines>52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2018-06-12T11:39:00Z</dcterms:created>
  <dc:creator>hermanj</dc:creator>
  <cp:lastModifiedBy>Maja Kocijan</cp:lastModifiedBy>
  <cp:lastPrinted>2018-06-12T11:42:00Z</cp:lastPrinted>
  <dcterms:modified xmlns:xsi="http://www.w3.org/2001/XMLSchema-instance" xsi:type="dcterms:W3CDTF">2018-06-12T11:44:00Z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