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96de" w14:paraId="87596de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</w:t>
      </w:r>
      <w:r w:rsidR="00CF542B">
        <w:rPr>
          <w:rFonts w:hAnsi="Times New Roman" w:ascii="Times New Roman"/>
        </w:rPr>
        <w:t>48. St-3630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CF542B" w:rsidRPr="00CF542B">
        <w:rPr>
          <w:rFonts w:hAnsi="Times New Roman" w:ascii="Times New Roman"/>
        </w:rPr>
        <w:t>PTIČEK j.d.o.o. za ugostiteljstvo i usluge, iz Zagreba, Savska cesta 196, OIB: 91057335599, MBS: 080909213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A4FFB">
        <w:rPr>
          <w:rFonts w:hAnsi="Times New Roman" w:ascii="Times New Roman"/>
        </w:rPr>
        <w:t>10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CF542B" w:rsidRPr="00CF542B">
        <w:rPr>
          <w:rFonts w:hAnsi="Times New Roman" w:ascii="Times New Roman"/>
        </w:rPr>
        <w:t>PTIČEK j.d.o.o. za ugostiteljstvo i usluge, iz Zagreba, Savska cesta 196, OIB: 91057335599, MBS: 080909213</w:t>
      </w:r>
      <w:r w:rsidR="00CF542B">
        <w:rPr>
          <w:rFonts w:hAnsi="Times New Roman" w:ascii="Times New Roman"/>
        </w:rPr>
        <w:t xml:space="preserve"> </w:t>
      </w:r>
      <w:r w:rsidR="001A4FFB">
        <w:rPr>
          <w:rFonts w:hAnsi="Times New Roman" w:ascii="Times New Roman"/>
        </w:rPr>
        <w:t>dana 10.</w:t>
      </w:r>
      <w:r w:rsidR="007D07A2" w:rsidRPr="008F27CC">
        <w:rPr>
          <w:rFonts w:hAnsi="Times New Roman" w:ascii="Times New Roman"/>
        </w:rPr>
        <w:t xml:space="preserve"> svibnja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CF542B" w:rsidRPr="00CF542B">
        <w:rPr>
          <w:rFonts w:hAnsi="Times New Roman" w:ascii="Times New Roman"/>
        </w:rPr>
        <w:t>RENATA HORVATIN iz</w:t>
      </w:r>
      <w:r w:rsidR="00CF542B">
        <w:rPr>
          <w:rFonts w:hAnsi="Times New Roman" w:ascii="Times New Roman"/>
        </w:rPr>
        <w:t xml:space="preserve"> </w:t>
      </w:r>
      <w:r w:rsidR="00CF542B" w:rsidRPr="00CF542B">
        <w:rPr>
          <w:rFonts w:hAnsi="Times New Roman" w:ascii="Times New Roman"/>
        </w:rPr>
        <w:t>Našica,  Trg dr. F. Tuđmana 12, OIB:45832446829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CF542B" w:rsidRPr="00CF542B">
        <w:rPr>
          <w:rFonts w:hAnsi="Times New Roman" w:ascii="Times New Roman"/>
        </w:rPr>
        <w:t>PTIČEK j.d.o.o. za ugostiteljstvo i usluge, iz Zagreba, Savska cesta 196, OIB: 91057335599, MBS: 080909213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CF542B" w:rsidRPr="00CF542B">
        <w:rPr>
          <w:rFonts w:hAnsi="Times New Roman" w:ascii="Times New Roman"/>
        </w:rPr>
        <w:t>PTIČEK j.d.o.o. za ugostiteljstvo i usluge, iz Zagreba, Savska cesta 196, OIB: 91057335599, MBS: 080909213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CF542B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CF542B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CF542B" w:rsidRPr="00CF542B">
        <w:rPr>
          <w:rFonts w:hAnsi="Times New Roman" w:ascii="Times New Roman"/>
        </w:rPr>
        <w:t>PTIČEK j.d.o.o. za ugostiteljstvo i usluge, iz Zagreba, Savska cesta 196, OIB: 91057335599, MBS: 080909213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CF542B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CF542B">
        <w:rPr>
          <w:rFonts w:hAnsi="Times New Roman" w:ascii="Times New Roman"/>
        </w:rPr>
        <w:t>1</w:t>
      </w:r>
      <w:r w:rsidR="00DC2885" w:rsidRPr="008F27CC">
        <w:rPr>
          <w:rFonts w:hAnsi="Times New Roman" w:ascii="Times New Roman"/>
        </w:rPr>
        <w:t xml:space="preserve">. </w:t>
      </w:r>
      <w:r w:rsidR="00CF542B">
        <w:rPr>
          <w:rFonts w:hAnsi="Times New Roman" w:ascii="Times New Roman"/>
        </w:rPr>
        <w:t>04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CF542B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CF542B">
        <w:rPr>
          <w:rFonts w:hAnsi="Times New Roman" w:ascii="Times New Roman"/>
        </w:rPr>
        <w:t xml:space="preserve">120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CF542B">
        <w:rPr>
          <w:rFonts w:hAnsi="Times New Roman" w:ascii="Times New Roman"/>
        </w:rPr>
        <w:t>65.964,98</w:t>
      </w:r>
      <w:r w:rsidR="00DC2885" w:rsidRPr="008F27CC">
        <w:rPr>
          <w:rFonts w:hAnsi="Times New Roman" w:ascii="Times New Roman"/>
        </w:rPr>
        <w:t xml:space="preserve"> kn, 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2A6D24">
        <w:rPr>
          <w:rFonts w:hAnsi="Times New Roman" w:ascii="Times New Roman"/>
        </w:rPr>
        <w:t>07</w:t>
      </w:r>
      <w:r w:rsidR="00FF0A52" w:rsidRPr="008F27CC">
        <w:rPr>
          <w:rFonts w:hAnsi="Times New Roman" w:ascii="Times New Roman"/>
        </w:rPr>
        <w:t xml:space="preserve">. </w:t>
      </w:r>
      <w:r w:rsidR="002A6D24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2A6D24">
        <w:rPr>
          <w:rFonts w:hAnsi="Times New Roman" w:ascii="Times New Roman"/>
        </w:rPr>
        <w:t>28</w:t>
      </w:r>
      <w:r w:rsidR="008F27CC" w:rsidRPr="008F27CC">
        <w:rPr>
          <w:rFonts w:hAnsi="Times New Roman" w:ascii="Times New Roman"/>
        </w:rPr>
        <w:t xml:space="preserve">. </w:t>
      </w:r>
      <w:r w:rsidR="002A6D24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8F27CC" w:rsidRPr="008F27CC">
        <w:rPr>
          <w:rFonts w:hAnsi="Times New Roman" w:ascii="Times New Roman"/>
        </w:rPr>
        <w:t>13.0</w:t>
      </w:r>
      <w:r w:rsidR="002A6D24">
        <w:rPr>
          <w:rFonts w:hAnsi="Times New Roman" w:ascii="Times New Roman"/>
        </w:rPr>
        <w:t>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 xml:space="preserve">Zbog toga je ovaj sud </w:t>
      </w:r>
      <w:r w:rsidR="002A6D24">
        <w:rPr>
          <w:rFonts w:hAnsi="Times New Roman" w:ascii="Times New Roman"/>
        </w:rPr>
        <w:t>rješenjem, broj gornji, od 28. veljače 2017., imenovao privremenog stečajnog upravitelja, koji je izradio izvješće iz kojeg proizlazi da dužnik nema imovine dovoljne za namirenje ni troškova stečajnog postupka i predlaže postupanje suda u smislu članka 132. SZ-a.</w:t>
      </w:r>
    </w:p>
    <w:p w:rsidRDefault="00571BB5" w:rsidP="00571BB5" w:rsidR="00571BB5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2A6D24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2A6D24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A4FFB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71BB5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F29" w:rsidR="00344F29">
      <w:r>
        <w:separator/>
      </w:r>
    </w:p>
  </w:endnote>
  <w:endnote w:id="0" w:type="continuationSeparator">
    <w:p w:rsidRDefault="00344F29" w:rsidR="00344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F29" w:rsidR="00344F29">
      <w:r>
        <w:separator/>
      </w:r>
    </w:p>
  </w:footnote>
  <w:footnote w:id="0" w:type="continuationSeparator">
    <w:p w:rsidRDefault="00344F29" w:rsidR="00344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2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2A6D24">
      <w:rPr>
        <w:rFonts w:hAnsi="Times New Roman" w:ascii="Times New Roman"/>
      </w:rPr>
      <w:t>3630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A4FF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0D94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A6260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3630</izvorni_sadrzaj>
    <derivirana_varijabla naziv="DomainObject.Predmet.Broj_1">3630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St-3630/2016</izvorni_sadrzaj>
    <derivirana_varijabla naziv="DomainObject.Predmet.OznakaBroj_1">St-3630/2016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PTIČEK j.d.o.o. za ugostiteljstvo i usluge zastupanog po punomoćniku EGZONE MUSTAFI</izvorni_sadrzaj>
    <derivirana_varijabla naziv="DomainObject.Predmet.ProtustrankaFormated_1">  PTIČEK j.d.o.o. za ugostiteljstvo i usluge zastupanog po punomoćniku EGZONE MUSTAFI</derivirana_varijabla>
  </DomainObject.Predmet.ProtustrankaFormated>
  <DomainObject.Predmet.ProtustrankaFormatedOIB>
    <izvorni_sadrzaj>  PTIČEK j.d.o.o. za ugostiteljstvo i usluge, OIB 91057335599 zastupanog po punomoćniku EGZONE MUSTAFI</izvorni_sadrzaj>
    <derivirana_varijabla naziv="DomainObject.Predmet.ProtustrankaFormatedOIB_1">  PTIČEK j.d.o.o. za ugostiteljstvo i usluge, OIB 91057335599 zastupanog po punomoćniku EGZONE MUSTAFI</derivirana_varijabla>
  </DomainObject.Predmet.ProtustrankaFormatedOIB>
  <DomainObject.Predmet.ProtustrankaFormatedWithAdress>
    <izvorni_sadrzaj> PTIČEK j.d.o.o. za ugostiteljstvo i usluge, Savska cesta 196, 10000 Zagreb zastupanog po punomoćniku EGZONE MUSTAFI</izvorni_sadrzaj>
    <derivirana_varijabla naziv="DomainObject.Predmet.ProtustrankaFormatedWithAdress_1"> PTIČEK j.d.o.o. za ugostiteljstvo i usluge, Savska cesta 196, 10000 Zagreb zastupanog po punomoćniku EGZONE MUSTAFI</derivirana_varijabla>
  </DomainObject.Predmet.ProtustrankaFormatedWithAdress>
  <DomainObject.Predmet.ProtustrankaFormatedWithAdressOIB>
    <izvorni_sadrzaj> PTIČEK j.d.o.o. za ugostiteljstvo i usluge, OIB 91057335599, Savska cesta 196, 10000 Zagreb zastupanog po punomoćniku EGZONE MUSTAFI</izvorni_sadrzaj>
    <derivirana_varijabla naziv="DomainObject.Predmet.ProtustrankaFormatedWithAdressOIB_1"> PTIČEK j.d.o.o. za ugostiteljstvo i usluge, OIB 91057335599, Savska cesta 196, 10000 Zagreb zastupanog po punomoćniku EGZONE MUSTAFI</derivirana_varijabla>
  </DomainObject.Predmet.ProtustrankaFormatedWithAdressOIB>
  <DomainObject.Predmet.ProtustrankaWithAdress>
    <izvorni_sadrzaj>PTIČEK j.d.o.o. za ugostiteljstvo i usluge Savska cesta 196, 10000 Zagreb</izvorni_sadrzaj>
    <derivirana_varijabla naziv="DomainObject.Predmet.ProtustrankaWithAdress_1">PTIČEK j.d.o.o. za ugostiteljstvo i usluge Savska cesta 196, 10000 Zagreb</derivirana_varijabla>
  </DomainObject.Predmet.ProtustrankaWithAdress>
  <DomainObject.Predmet.ProtustrankaWithAdressOIB>
    <izvorni_sadrzaj>PTIČEK j.d.o.o. za ugostiteljstvo i usluge, OIB 91057335599, Savska cesta 196, 10000 Zagreb</izvorni_sadrzaj>
    <derivirana_varijabla naziv="DomainObject.Predmet.ProtustrankaWithAdressOIB_1">PTIČEK j.d.o.o. za ugostiteljstvo i usluge, OIB 91057335599, Savska cesta 196, 10000 Zagreb</derivirana_varijabla>
  </DomainObject.Predmet.ProtustrankaWithAdressOIB>
  <DomainObject.Predmet.ProtustrankaNazivFormated>
    <izvorni_sadrzaj>PTIČEK j.d.o.o. za ugostiteljstvo i usluge</izvorni_sadrzaj>
    <derivirana_varijabla naziv="DomainObject.Predmet.ProtustrankaNazivFormated_1">PTIČEK j.d.o.o. za ugostiteljstvo i usluge</derivirana_varijabla>
  </DomainObject.Predmet.ProtustrankaNazivFormated>
  <DomainObject.Predmet.ProtustrankaNazivFormatedOIB>
    <izvorni_sadrzaj>PTIČEK j.d.o.o. za ugostiteljstvo i usluge, OIB 91057335599</izvorni_sadrzaj>
    <derivirana_varijabla naziv="DomainObject.Predmet.ProtustrankaNazivFormatedOIB_1">PTIČEK j.d.o.o. za ugostiteljstvo i usluge, OIB 91057335599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PTIČEK j.d.o.o. za ugostiteljstvo i usluge zastupanog po punomoćniku EGZONE MUSTAFI</item>
    </izvorni_sadrzaj>
    <derivirana_varijabla naziv="DomainObject.Predmet.ProtuStrankaListFormated_1">
      <item>PTIČEK j.d.o.o. za ugostiteljstvo i usluge zastupanog po punomoćniku EGZONE MUSTAFI</item>
    </derivirana_varijabla>
  </DomainObject.Predmet.ProtuStrankaListFormated>
  <DomainObject.Predmet.ProtuStrankaListFormatedOIB>
    <izvorni_sadrzaj>
      <item>PTIČEK j.d.o.o. za ugostiteljstvo i usluge, OIB 91057335599 zastupanog po punomoćniku EGZONE MUSTAFI</item>
    </izvorni_sadrzaj>
    <derivirana_varijabla naziv="DomainObject.Predmet.ProtuStrankaListFormatedOIB_1">
      <item>PTIČEK j.d.o.o. za ugostiteljstvo i usluge, OIB 91057335599 zastupanog po punomoćniku EGZONE MUSTAFI</item>
    </derivirana_varijabla>
  </DomainObject.Predmet.ProtuStrankaListFormatedOIB>
  <DomainObject.Predmet.ProtuStrankaListFormatedWithAdress>
    <izvorni_sadrzaj>
      <item>PTIČEK j.d.o.o. za ugostiteljstvo i usluge, Savska cesta 196, 10000 Zagreb zastupanog po punomoćniku EGZONE MUSTAFI</item>
    </izvorni_sadrzaj>
    <derivirana_varijabla naziv="DomainObject.Predmet.ProtuStrankaListFormatedWithAdress_1">
      <item>PTIČEK j.d.o.o. za ugostiteljstvo i usluge, Savska cesta 196, 10000 Zagreb zastupanog po punomoćniku EGZONE MUSTAFI</item>
    </derivirana_varijabla>
  </DomainObject.Predmet.ProtuStrankaListFormatedWithAdress>
  <DomainObject.Predmet.ProtuStrankaListFormatedWithAdressOIB>
    <izvorni_sadrzaj>
      <item>PTIČEK j.d.o.o. za ugostiteljstvo i usluge, OIB 91057335599, Savska cesta 196, 10000 Zagreb zastupanog po punomoćniku EGZONE MUSTAFI</item>
    </izvorni_sadrzaj>
    <derivirana_varijabla naziv="DomainObject.Predmet.ProtuStrankaListFormatedWithAdressOIB_1">
      <item>PTIČEK j.d.o.o. za ugostiteljstvo i usluge, OIB 91057335599, Savska cesta 196, 10000 Zagreb zastupanog po punomoćniku EGZONE MUSTAFI</item>
    </derivirana_varijabla>
  </DomainObject.Predmet.ProtuStrankaListFormatedWithAdressOIB>
  <DomainObject.Predmet.ProtuStrankaListNazivFormated>
    <izvorni_sadrzaj>
      <item>PTIČEK j.d.o.o. za ugostiteljstvo i usluge</item>
    </izvorni_sadrzaj>
    <derivirana_varijabla naziv="DomainObject.Predmet.ProtuStrankaListNazivFormated_1">
      <item>PTIČEK j.d.o.o. za ugostiteljstvo i usluge</item>
    </derivirana_varijabla>
  </DomainObject.Predmet.ProtuStrankaListNazivFormated>
  <DomainObject.Predmet.ProtuStrankaListNazivFormatedOIB>
    <izvorni_sadrzaj>
      <item>PTIČEK j.d.o.o. za ugostiteljstvo i usluge, OIB 91057335599</item>
    </izvorni_sadrzaj>
    <derivirana_varijabla naziv="DomainObject.Predmet.ProtuStrankaListNazivFormatedOIB_1">
      <item>PTIČEK j.d.o.o. za ugostiteljstvo i usluge, OIB 91057335599</item>
    </derivirana_varijabla>
  </DomainObject.Predmet.ProtuStrankaListNazivFormatedOIB>
  <DomainObject.Predmet.OstaliListFormated>
    <izvorni_sadrzaj>
      <item>EGZONE MUSTAFI punomoćnik sudionika u postupku PTIČEK j.d.o.o. za ugostiteljstvo i usluge</item>
    </izvorni_sadrzaj>
    <derivirana_varijabla naziv="DomainObject.Predmet.OstaliListFormated_1">
      <item>EGZONE MUSTAFI punomoćnik sudionika u postupku PTIČEK j.d.o.o. za ugostiteljstvo i usluge</item>
    </derivirana_varijabla>
  </DomainObject.Predmet.OstaliListFormated>
  <DomainObject.Predmet.OstaliListFormatedOIB>
    <izvorni_sadrzaj>
      <item>EGZONE MUSTAFI, OIB 42588941100 punomoćnik sudionika u postupku PTIČEK j.d.o.o. za ugostiteljstvo i usluge</item>
    </izvorni_sadrzaj>
    <derivirana_varijabla naziv="DomainObject.Predmet.OstaliListFormatedOIB_1">
      <item>EGZONE MUSTAFI, OIB 42588941100 punomoćnik sudionika u postupku PTIČEK j.d.o.o. za ugostiteljstvo i usluge</item>
    </derivirana_varijabla>
  </DomainObject.Predmet.OstaliListFormatedOIB>
  <DomainObject.Predmet.OstaliListFormatedWithAdress>
    <izvorni_sadrzaj>
      <item>EGZONE MUSTAFI, Savska cesta 196, 10000 Zagreb punomoćnik sudionika u postupku PTIČEK j.d.o.o. za ugostiteljstvo i usluge</item>
    </izvorni_sadrzaj>
    <derivirana_varijabla naziv="DomainObject.Predmet.OstaliListFormatedWithAdress_1">
      <item>EGZONE MUSTAFI, Savska cesta 196, 10000 Zagreb punomoćnik sudionika u postupku PTIČEK j.d.o.o. za ugostiteljstvo i usluge</item>
    </derivirana_varijabla>
  </DomainObject.Predmet.OstaliListFormatedWithAdress>
  <DomainObject.Predmet.OstaliListFormatedWithAdressOIB>
    <izvorni_sadrzaj>
      <item>EGZONE MUSTAFI, OIB 42588941100, Savska cesta 196, 10000 Zagreb punomoćnik sudionika u postupku PTIČEK j.d.o.o. za ugostiteljstvo i usluge</item>
    </izvorni_sadrzaj>
    <derivirana_varijabla naziv="DomainObject.Predmet.OstaliListFormatedWithAdressOIB_1">
      <item>EGZONE MUSTAFI, OIB 42588941100, Savska cesta 196, 10000 Zagreb punomoćnik sudionika u postupku PTIČEK j.d.o.o. za ugostiteljstvo i usluge</item>
    </derivirana_varijabla>
  </DomainObject.Predmet.OstaliListFormatedWithAdressOIB>
  <DomainObject.Predmet.OstaliListNazivFormated>
    <izvorni_sadrzaj>
      <item>EGZONE MUSTAFI</item>
    </izvorni_sadrzaj>
    <derivirana_varijabla naziv="DomainObject.Predmet.OstaliListNazivFormated_1">
      <item>EGZONE MUSTAFI</item>
    </derivirana_varijabla>
  </DomainObject.Predmet.OstaliListNazivFormated>
  <DomainObject.Predmet.OstaliListNazivFormatedOIB>
    <izvorni_sadrzaj>
      <item>EGZONE MUSTAFI, OIB 42588941100</item>
    </izvorni_sadrzaj>
    <derivirana_varijabla naziv="DomainObject.Predmet.OstaliListNazivFormatedOIB_1">
      <item>EGZONE MUSTAFI, OIB 42588941100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PTIČEK j.d.o.o. za ugostiteljstvo i usluge</izvorni_sadrzaj>
    <derivirana_varijabla naziv="DomainObject.Predmet.ProtustrankaIDrugi_1">PTIČEK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PTIČEK j.d.o.o. za ugostiteljstvo i usluge, OIB 91057335599, Savska cesta 196, 10000 Zagreb</izvorni_sadrzaj>
    <derivirana_varijabla naziv="DomainObject.Predmet.ProtustrankaIDrugiAdressOIB_1">PTIČEK j.d.o.o. za ugostiteljstvo i usluge, OIB 91057335599,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PTIČEK j.d.o.o. za ugostiteljstvo i usluge</item>
      <item>EGZONE MUSTAFI</item>
    </izvorni_sadrzaj>
    <derivirana_varijabla naziv="DomainObject.Predmet.SudioniciListNaziv_1">
      <item>FINA Regionalni centar Zagreb</item>
      <item>PTIČEK j.d.o.o. za ugostiteljstvo i usluge</item>
      <item>EGZONE MUSTAFI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PTIČEK j.d.o.o. za ugostiteljstvo i usluge, OIB 91057335599, Savska cesta 196,10000 Zagreb</item>
      <item>EGZONE MUSTAFI, OIB 42588941100, Savska cesta 196,10000 Zagreb</item>
    </izvorni_sadrzaj>
    <derivirana_varijabla naziv="DomainObject.Predmet.SudioniciListAdressOIB_1">
      <item>FINA Regionalni centar Zagreb, OIB 85821130368, Trg svibanjskih žrtava 1995. br. 1,10000 Zagreb</item>
      <item>PTIČEK j.d.o.o. za ugostiteljstvo i usluge, OIB 91057335599, Savska cesta 196,10000 Zagreb</item>
      <item>EGZONE MUSTAFI, OIB 42588941100, Savska cesta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91057335599</item>
      <item>, OIB 42588941100</item>
    </izvorni_sadrzaj>
    <derivirana_varijabla naziv="DomainObject.Predmet.SudioniciListNazivOIB_1">
      <item>, OIB 85821130368</item>
      <item>, OIB 91057335599</item>
      <item>, OIB 42588941100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87DE4-3E48-42C9-BBE6-7B2B5517DA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858</properties:Words>
  <properties:Characters>4558</properties:Characters>
  <properties:Lines>101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2017-05-09T13:51:00Z</dcterms:created>
  <dc:creator>x</dc:creator>
  <cp:lastModifiedBy>Zlatka Plivelić</cp:lastModifiedBy>
  <cp:lastPrinted>2017-01-31T09:15:00Z</cp:lastPrinted>
  <dcterms:modified xmlns:xsi="http://www.w3.org/2001/XMLSchema-instance" xsi:type="dcterms:W3CDTF">2017-05-10T07:08:00Z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