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00cc" w14:paraId="60c00cc" w:rsidRDefault="00AB4602" w:rsidP="00B01954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1954" w:rsidP="00B01954" w:rsidR="00B01954">
      <w:pPr>
        <w:pStyle w:val="Bezproreda"/>
        <w:jc w:val="right"/>
      </w:pPr>
      <w:r>
        <w:t>Poslovni broj: 3 St-499/2015-22</w:t>
      </w: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ANETA d.o.o. u stečaju, Bjelovar, Josipa Jelačića 12, OIB 43711625668, 24. travnja 2018., donio je </w:t>
      </w: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  <w:jc w:val="center"/>
      </w:pPr>
      <w:r>
        <w:t>Z A K L J U Č A K</w:t>
      </w: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ANETA d.o.o. za proizvodnju, trgovinu i usluge, Orahovica, Matije Gupca 5, OIB 83639653641 čiji je pravni </w:t>
      </w:r>
      <w:proofErr w:type="spellStart"/>
      <w:r>
        <w:t>sljednik</w:t>
      </w:r>
      <w:proofErr w:type="spellEnd"/>
      <w:r>
        <w:t xml:space="preserve"> sada Stečajna masa iza ANETA d.o.o. u stečaju, Bjelovar, Josipa Jelačića 12, OIB 43711625668 upisane u </w:t>
      </w:r>
      <w:proofErr w:type="spellStart"/>
      <w:r>
        <w:t>zk</w:t>
      </w:r>
      <w:proofErr w:type="spellEnd"/>
      <w:r>
        <w:t xml:space="preserve">. ul. br. 3526 broj poduloška 166, zgrada II, u Orahovici, Tržno opskrbni centar, sagrađena na katastarskoj čestici 698/33 - poslovni prostor u zgradi II, tip 6., ukupne površine 26,65 m2,  </w:t>
      </w:r>
    </w:p>
    <w:p w:rsidRDefault="00B01954" w:rsidP="00B01954" w:rsidR="00B01954">
      <w:pPr>
        <w:pStyle w:val="Bezproreda"/>
      </w:pPr>
      <w:r>
        <w:t>po početnoj prodajnoj cijeni 48.000,00 kn. U navedenoj cijeni sadržan je PDV.</w:t>
      </w:r>
    </w:p>
    <w:p w:rsidRDefault="00B01954" w:rsidP="00B01954" w:rsidR="00B01954">
      <w:pPr>
        <w:pStyle w:val="Bezproreda"/>
      </w:pPr>
      <w:r>
        <w:t xml:space="preserve">    </w:t>
      </w:r>
    </w:p>
    <w:p w:rsidRDefault="00B01954" w:rsidP="00B01954" w:rsidR="00B01954">
      <w:pPr>
        <w:pStyle w:val="Bezproreda"/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>24. svibnja 2018. godine u 9,20 sati.</w:t>
      </w: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B01954" w:rsidP="00B01954" w:rsidR="00B01954">
      <w:pPr>
        <w:pStyle w:val="Bezproreda"/>
        <w:jc w:val="both"/>
      </w:pPr>
    </w:p>
    <w:p w:rsidRDefault="00B01954" w:rsidP="00B01954" w:rsidR="00B01954">
      <w:pPr>
        <w:pStyle w:val="Bezproreda"/>
        <w:jc w:val="both"/>
      </w:pPr>
      <w:r>
        <w:t>1. Nekretnine iz točke 1. ovog zaključka se na ročištu za dražbu ne mogu prodati za cijenu ispod početne cijene navedene u točki I ovog zaključka.</w:t>
      </w:r>
    </w:p>
    <w:p w:rsidRDefault="00B01954" w:rsidP="00B01954" w:rsidR="00B01954">
      <w:pPr>
        <w:pStyle w:val="Bezproreda"/>
        <w:jc w:val="both"/>
      </w:pPr>
      <w:r>
        <w:t>2. Poreze, pristojbe i troškove nastale prodajom nekretnina dužan je platiti kupac.</w:t>
      </w:r>
    </w:p>
    <w:p w:rsidRDefault="00B01954" w:rsidP="00B01954" w:rsidR="00B01954">
      <w:pPr>
        <w:pStyle w:val="Bezproreda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B01954" w:rsidP="00B01954" w:rsidR="00B01954">
      <w:pPr>
        <w:pStyle w:val="Bezproreda"/>
        <w:jc w:val="both"/>
      </w:pPr>
    </w:p>
    <w:p w:rsidRDefault="00B01954" w:rsidP="00B01954" w:rsidR="00B01954">
      <w:pPr>
        <w:pStyle w:val="Bezproreda"/>
        <w:jc w:val="both"/>
      </w:pPr>
      <w:r>
        <w:t>4. Pravo nadmetanja imaju sve pravne i fizičke osobe, u skladu sa zakonskim propisima RH, a kao ponuditelji na usmenoj javnoj dražbi mogu sudjelovati osobe koje najkasnije do 21. svibnja 2018. godine uplate osiguranje u visini 10% početne cijene utvrđene u točki I ovog zaključka, na račun Stečajne mase iza ANETA d.o.o. u stečaju, Bjelovar, Josipa Jelačića 12, OIB 43711625668,  HR 6241330061310000045 kod banke Kovanica d.d. Varaždin.</w:t>
      </w:r>
    </w:p>
    <w:p w:rsidRDefault="00B01954" w:rsidP="00B01954" w:rsidR="00B01954">
      <w:pPr>
        <w:pStyle w:val="Bezproreda"/>
        <w:jc w:val="both"/>
      </w:pPr>
      <w:r>
        <w:t>Potvrdu o uplati osiguranja ponuditelj je dužan predočiti stečajnom sucu prije početka održavanja javne dražbe.</w:t>
      </w:r>
    </w:p>
    <w:p w:rsidRDefault="00B01954" w:rsidP="00B01954" w:rsidR="00B01954">
      <w:pPr>
        <w:pStyle w:val="Bezproreda"/>
        <w:jc w:val="both"/>
      </w:pPr>
    </w:p>
    <w:p w:rsidRDefault="00B01954" w:rsidP="00B01954" w:rsidR="00B01954">
      <w:pPr>
        <w:pStyle w:val="Bezproreda"/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B01954" w:rsidP="00B01954" w:rsidR="00B01954">
      <w:pPr>
        <w:pStyle w:val="Bezproreda"/>
        <w:jc w:val="both"/>
        <w:rPr>
          <w:b/>
        </w:rPr>
      </w:pPr>
    </w:p>
    <w:p w:rsidRDefault="00B01954" w:rsidP="00B01954" w:rsidR="00B01954">
      <w:pPr>
        <w:pStyle w:val="Bezproreda"/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B01954" w:rsidP="00B01954" w:rsidR="00B01954">
      <w:pPr>
        <w:pStyle w:val="Bezproreda"/>
        <w:jc w:val="center"/>
      </w:pPr>
    </w:p>
    <w:p w:rsidRDefault="00B01954" w:rsidP="00B01954" w:rsidR="00B01954">
      <w:pPr>
        <w:pStyle w:val="Bezproreda"/>
        <w:jc w:val="center"/>
      </w:pPr>
      <w:r>
        <w:lastRenderedPageBreak/>
        <w:t>-2-</w:t>
      </w: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  <w:jc w:val="right"/>
      </w:pPr>
      <w:r>
        <w:t>Poslovni broj: 3 St-499/2015-22</w:t>
      </w:r>
    </w:p>
    <w:p w:rsidRDefault="00B01954" w:rsidP="00B01954" w:rsidR="00B01954">
      <w:pPr>
        <w:pStyle w:val="Bezproreda"/>
        <w:rPr>
          <w:b/>
        </w:rPr>
      </w:pPr>
    </w:p>
    <w:p w:rsidRDefault="00B01954" w:rsidP="00B01954" w:rsidR="00B01954">
      <w:pPr>
        <w:pStyle w:val="Bezproreda"/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  <w:jc w:val="both"/>
      </w:pPr>
      <w:r>
        <w:t>8. Razgledanje imovine i uvi</w:t>
      </w:r>
      <w:bookmarkStart w:name="_GoBack" w:id="0"/>
      <w:bookmarkEnd w:id="0"/>
      <w:r>
        <w:t>d u procjene vrijednosti iste mogu se obaviti uz prethodni dogovor sa stečajnim upraviteljem na broj 098/377981.</w:t>
      </w: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  <w:jc w:val="center"/>
      </w:pPr>
      <w:r>
        <w:t>Bjelovar, 24. travnja 2018.</w:t>
      </w: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B01954" w:rsidP="00B01954" w:rsidR="00B01954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01954" w:rsidP="00B01954" w:rsidR="00B01954">
      <w:pPr>
        <w:pStyle w:val="Bezproreda"/>
      </w:pPr>
      <w:r>
        <w:t>Dna: e-oglasna ploča</w:t>
      </w:r>
    </w:p>
    <w:p w:rsidRDefault="00B01954" w:rsidP="00B01954" w:rsidR="00B01954">
      <w:pPr>
        <w:pStyle w:val="Bezproreda"/>
      </w:pPr>
      <w:proofErr w:type="spellStart"/>
      <w:r>
        <w:t>Bj</w:t>
      </w:r>
      <w:proofErr w:type="spellEnd"/>
      <w:r>
        <w:t>. 24.4.2018.</w:t>
      </w: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</w:pPr>
    </w:p>
    <w:p w:rsidRDefault="00B01954" w:rsidP="00B01954" w:rsidR="00B01954">
      <w:pPr>
        <w:pStyle w:val="Bezproreda"/>
      </w:pPr>
    </w:p>
    <w:p w:rsidRDefault="00AE649C" w:rsidP="00B01954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954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6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St-499/2015-22</izvorni_sadrzaj>
    <derivirana_varijabla naziv="DomainObject.Oznaka_1">St-499/2015-22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ANETA društvo s ograničenom odgovornošću za proizvodnju, trgovinu i usluge u stečaju</izvorni_sadrzaj>
    <derivirana_varijabla naziv="DomainObject.Predmet.ProtustrankaFormated_1">  Stečajna masa iza ANETA društvo s ograničenom odgovornošću za proizvodnju, trgovinu i usluge u stečaju</derivirana_varijabla>
  </DomainObject.Predmet.ProtustrankaFormated>
  <DomainObject.Predmet.ProtustrankaFormatedOIB>
    <izvorni_sadrzaj>  Stečajna masa iza ANETA društvo s ograničenom odgovornošću za proizvodnju, trgovinu i usluge u stečaju, OIB 43711625668</izvorni_sadrzaj>
    <derivirana_varijabla naziv="DomainObject.Predmet.ProtustrankaFormatedOIB_1">  Stečajna masa iza ANETA društvo s ograničenom odgovornošću za proizvodnju, trgovinu i usluge u stečaju, OIB 43711625668</derivirana_varijabla>
  </DomainObject.Predmet.ProtustrankaFormatedOIB>
  <DomainObject.Predmet.ProtustrankaFormatedWithAdress>
    <izvorni_sadrzaj> Stečajna masa iza ANETA društvo s ograničenom odgovornošću za proizvodnju, trgovinu i usluge u stečaju, Josipa Jelačića 12, 43000 Bjelovar</izvorni_sadrzaj>
    <derivirana_varijabla naziv="DomainObject.Predmet.ProtustrankaFormatedWithAdress_1"> Stečajna masa iza ANETA društvo s ograničenom odgovornošću za proizvodnju, trgovinu i usluge u stečaju, Josipa Jelačića 12, 43000 Bjelovar</derivirana_varijabla>
  </DomainObject.Predmet.ProtustrankaFormatedWithAdress>
  <DomainObject.Predmet.ProtustrankaFormatedWithAdressOIB>
    <izvorni_sadrzaj> Stečajna masa iza ANETA društvo s ograničenom odgovornošću za proizvodnju, trgovinu i usluge u stečaju, OIB 43711625668, Josipa Jelačića 12, 43000 Bjelovar</izvorni_sadrzaj>
    <derivirana_varijabla naziv="DomainObject.Predmet.ProtustrankaFormatedWithAdressOIB_1"> Stečajna masa iza ANETA društvo s ograničenom odgovornošću za proizvodnju, trgovinu i usluge u stečaju, OIB 43711625668, Josipa Jelačića 12, 43000 Bjelovar</derivirana_varijabla>
  </DomainObject.Predmet.ProtustrankaFormatedWithAdressOIB>
  <DomainObject.Predmet.ProtustrankaWithAdress>
    <izvorni_sadrzaj>Stečajna masa iza ANETA društvo s ograničenom odgovornošću za proizvodnju, trgovinu i usluge u stečaju Josipa Jelačića 12, 43000 Bjelovar</izvorni_sadrzaj>
    <derivirana_varijabla naziv="DomainObject.Predmet.ProtustrankaWithAdress_1">Stečajna masa iza ANETA društvo s ograničenom odgovornošću za proizvodnju, trgovinu i usluge u stečaju Josipa Jelačića 12, 43000 Bjelovar</derivirana_varijabla>
  </DomainObject.Predmet.ProtustrankaWithAdress>
  <DomainObject.Predmet.ProtustrankaWith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WithAdressOIB_1">Stečajna masa iza ANETA društvo s ograničenom odgovornošću za proizvodnju, trgovinu i usluge u stečaju, OIB 43711625668, Josipa Jelačića 12, 43000 Bjelovar</derivirana_varijabla>
  </DomainObject.Predmet.ProtustrankaWithAdressOIB>
  <DomainObject.Predmet.ProtustrankaNazivFormated>
    <izvorni_sadrzaj>Stečajna masa iza ANETA društvo s ograničenom odgovornošću za proizvodnju, trgovinu i usluge u stečaju</izvorni_sadrzaj>
    <derivirana_varijabla naziv="DomainObject.Predmet.ProtustrankaNazivFormated_1">Stečajna masa iza ANETA društvo s ograničenom odgovornošću za proizvodnju, trgovinu i usluge u stečaju</derivirana_varijabla>
  </DomainObject.Predmet.ProtustrankaNazivFormated>
  <DomainObject.Predmet.ProtustrankaNazivFormatedOIB>
    <izvorni_sadrzaj>Stečajna masa iza ANETA društvo s ograničenom odgovornošću za proizvodnju, trgovinu i usluge u stečaju, OIB 43711625668</izvorni_sadrzaj>
    <derivirana_varijabla naziv="DomainObject.Predmet.ProtustrankaNazivFormatedOIB_1">Stečajna masa iza ANETA društvo s ograničenom odgovornošću za proizvodnju, trgovinu i usluge u stečaju, OIB 43711625668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ANETA društvo s ograničenom odgovornošću za proizvodnju, trgovinu i usluge u stečaju</item>
    </izvorni_sadrzaj>
    <derivirana_varijabla naziv="DomainObject.Predmet.ProtuStrankaListFormated_1">
      <item>Stečajna masa iza ANETA društvo s ograničenom odgovornošću za proizvodnju, trgovinu i usluge u stečaju</item>
    </derivirana_varijabla>
  </DomainObject.Predmet.ProtuStrankaListFormated>
  <DomainObject.Predmet.ProtuStrankaListFormatedOIB>
    <izvorni_sadrzaj>
      <item>Stečajna masa iza ANETA društvo s ograničenom odgovornošću za proizvodnju, trgovinu i usluge u stečaju, OIB 43711625668</item>
    </izvorni_sadrzaj>
    <derivirana_varijabla naziv="DomainObject.Predmet.ProtuStrankaListFormatedOIB_1">
      <item>Stečajna masa iza ANETA društvo s ograničenom odgovornošću za proizvodnju, trgovinu i usluge u stečaju, OIB 43711625668</item>
    </derivirana_varijabla>
  </DomainObject.Predmet.ProtuStrankaListFormatedOIB>
  <DomainObject.Predmet.ProtuStrankaListFormatedWithAdress>
    <izvorni_sadrzaj>
      <item>Stečajna masa iza ANETA društvo s ograničenom odgovornošću za proizvodnju, trgovinu i usluge u stečaju, Josipa Jelačića 12, 43000 Bjelovar</item>
    </izvorni_sadrzaj>
    <derivirana_varijabla naziv="DomainObject.Predmet.ProtuStrankaListFormatedWithAdress_1">
      <item>Stečajna masa iza ANETA društvo s ograničenom odgovornošću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ANETA društvo s ograničenom odgovornošću za proizvodnju, trgovinu i usluge u stečaju, OIB 43711625668, Josipa Jelačića 12, 43000 Bjelovar</item>
    </izvorni_sadrzaj>
    <derivirana_varijabla naziv="DomainObject.Predmet.ProtuStrankaListFormatedWithAdressOIB_1">
      <item>Stečajna masa iza ANETA društvo s ograničenom odgovornošću za proizvodnju, trgovinu i usluge u stečaju, OIB 43711625668, Josipa Jelačića 12, 43000 Bjelovar</item>
    </derivirana_varijabla>
  </DomainObject.Predmet.ProtuStrankaListFormatedWithAdressOIB>
  <DomainObject.Predmet.ProtuStrankaListNazivFormated>
    <izvorni_sadrzaj>
      <item>Stečajna masa iza ANETA društvo s ograničenom odgovornošću za proizvodnju, trgovinu i usluge u stečaju</item>
    </izvorni_sadrzaj>
    <derivirana_varijabla naziv="DomainObject.Predmet.ProtuStrankaListNazivFormated_1">
      <item>Stečajna masa iza ANETA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ANETA društvo s ograničenom odgovornošću za proizvodnju, trgovinu i usluge u stečaju, OIB 43711625668</item>
    </izvorni_sadrzaj>
    <derivirana_varijabla naziv="DomainObject.Predmet.ProtuStrankaListNazivFormatedOIB_1">
      <item>Stečajna masa iza ANETA društvo s ograničenom odgovornošću za proizvodnju, trgovinu i usluge u stečaju, OIB 43711625668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St-499/2015-22</izvorni_sadrzaj>
    <derivirana_varijabla naziv="DomainObject.PoslovniBrojDokumenta_1">St-499/2015-22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ANETA društvo s ograničenom odgovornošću za proizvodnju, trgovinu i usluge u stečaju</izvorni_sadrzaj>
    <derivirana_varijabla naziv="DomainObject.Predmet.ProtustrankaIDrugi_1">Stečajna masa iza ANETA društvo s ograničenom odgovornošću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IDrugiAdressOIB_1">Stečajna masa iza ANETA društvo s ograničenom odgovornošću za proizvodnju, trgovinu i usluge u stečaju, OIB 43711625668,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St-499/2015-3</izvorni_sadrzaj>
    <derivirana_varijabla naziv="DomainObject.Predmet.OdlukaRjesenje.Oznaka_1">St-499/2015-3</derivirana_varijabla>
  </DomainObject.Predmet.OdlukaRjesenje.Oznaka>
  <DomainObject.Predmet.SudioniciListNaziv>
    <izvorni_sadrzaj>
      <item>FINA, RC ZAGREB, Podružnica Bjelovar</item>
      <item>Stečajna masa iza ANETA društvo s ograničenom odgovornošću za proizvodnju, trgovinu i usluge u stečaju</item>
    </izvorni_sadrzaj>
    <derivirana_varijabla naziv="DomainObject.Predmet.SudioniciListNaziv_1">
      <item>FINA, RC ZAGREB, Podružnica Bjelovar</item>
      <item>Stečajna masa iza ANETA društvo s ograničenom odgovornošću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4E551-4E3D-45C9-88AF-1C49C0B87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2817</properties:Characters>
  <properties:Lines>76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2018-04-24T09:55:00Z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St-499/2015-22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