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3171" w14:paraId="ccf3171" w:rsidRDefault="00AE649C" w:rsidP="009D6876" w:rsidR="00AE649C" w:rsidRPr="00B76F3C">
      <w:pPr>
        <w:pStyle w:val="Naslov3"/>
        <w:spacing w:after="0" w:before="0"/>
        <w15:collapsed w:val="false"/>
      </w:pPr>
    </w:p>
    <w:p w:rsidRDefault="00937FF9" w:rsidP="009D6876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6876" w:rsidP="009D6876" w:rsidR="009D6876">
      <w:pPr>
        <w:pStyle w:val="SudSjedite"/>
      </w:pPr>
      <w:r>
        <w:t>REPUBLIKA HRVATSKA</w:t>
      </w:r>
    </w:p>
    <w:p w:rsidRDefault="009D6876" w:rsidP="009D6876" w:rsidR="009D6876">
      <w:pPr>
        <w:pStyle w:val="SudSjedite"/>
      </w:pPr>
      <w:r>
        <w:t>Trgovački sud u Varaždinu</w:t>
      </w:r>
    </w:p>
    <w:p w:rsidRDefault="009D6876" w:rsidP="009D6876" w:rsidR="00AE649C">
      <w:pPr>
        <w:pStyle w:val="SudSjedite"/>
      </w:pPr>
      <w:r>
        <w:t>Varaždin, Braće Radić br. 2.</w:t>
      </w:r>
    </w:p>
    <w:p w:rsidRDefault="009D6876" w:rsidP="009D6876" w:rsidR="009D6876">
      <w:pPr>
        <w:pStyle w:val="SudSjedite"/>
      </w:pPr>
    </w:p>
    <w:p w:rsidRDefault="009D6876" w:rsidP="009D6876" w:rsidR="009D6876" w:rsidRPr="00B76F3C">
      <w:pPr>
        <w:pStyle w:val="SudSjedite"/>
      </w:pPr>
    </w:p>
    <w:p w:rsidRDefault="009D6876" w:rsidP="009D6876" w:rsidR="009D6876">
      <w:pPr>
        <w:spacing w:after="0"/>
        <w:jc w:val="center"/>
      </w:pPr>
      <w:r>
        <w:t>R E P U B L I K A     H R V A T S K A</w:t>
      </w:r>
    </w:p>
    <w:p w:rsidRDefault="009D6876" w:rsidP="009D6876" w:rsidR="009D6876">
      <w:pPr>
        <w:spacing w:after="0"/>
        <w:jc w:val="both"/>
        <w:rPr>
          <w:b/>
        </w:rPr>
      </w:pPr>
    </w:p>
    <w:p w:rsidRDefault="009D6876" w:rsidP="009D6876" w:rsidR="009D6876">
      <w:pPr>
        <w:spacing w:after="0"/>
        <w:jc w:val="center"/>
      </w:pPr>
      <w:r>
        <w:t>R J  E  Š  E  NJ  E</w:t>
      </w:r>
    </w:p>
    <w:p w:rsidRDefault="009D6876" w:rsidP="009D6876" w:rsidR="009D6876">
      <w:pPr>
        <w:spacing w:after="0"/>
        <w:jc w:val="both"/>
      </w:pPr>
      <w:r>
        <w:t xml:space="preserve">          </w:t>
      </w:r>
    </w:p>
    <w:p w:rsidRDefault="009D6876" w:rsidP="009D6876" w:rsidR="009D6876">
      <w:pPr>
        <w:spacing w:after="0"/>
        <w:jc w:val="both"/>
      </w:pPr>
      <w:r>
        <w:t xml:space="preserve">                </w:t>
      </w:r>
    </w:p>
    <w:p w:rsidRDefault="009D6876" w:rsidP="009D6876" w:rsidR="009D6876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</w:t>
      </w:r>
      <w:r>
        <w:t xml:space="preserve">BEMTEX d.o.o. iz Varaždina, </w:t>
      </w:r>
      <w:proofErr w:type="spellStart"/>
      <w:r>
        <w:t>Gundulićeva</w:t>
      </w:r>
      <w:proofErr w:type="spellEnd"/>
      <w:r>
        <w:t xml:space="preserve"> br. 6</w:t>
      </w:r>
      <w:r>
        <w:t xml:space="preserve">, OIB: </w:t>
      </w:r>
      <w:r>
        <w:t>71036885213</w:t>
      </w:r>
      <w:r>
        <w:t>, nakon održanog ročišta radi is</w:t>
      </w:r>
      <w:r>
        <w:t>pitivanja tražbina od 26. rujna</w:t>
      </w:r>
      <w:r>
        <w:t xml:space="preserve"> 2016.</w:t>
      </w:r>
    </w:p>
    <w:p w:rsidRDefault="009D6876" w:rsidP="009D6876" w:rsidR="009D6876">
      <w:pPr>
        <w:spacing w:after="0"/>
        <w:jc w:val="both"/>
      </w:pPr>
    </w:p>
    <w:p w:rsidRDefault="009D6876" w:rsidP="009D6876" w:rsidR="009D6876">
      <w:pPr>
        <w:spacing w:after="0"/>
        <w:jc w:val="both"/>
      </w:pPr>
    </w:p>
    <w:p w:rsidRDefault="009D6876" w:rsidP="009D6876" w:rsidR="009D6876">
      <w:pPr>
        <w:spacing w:after="0"/>
        <w:jc w:val="center"/>
      </w:pPr>
      <w:r>
        <w:t>r i j e š i o     j e</w:t>
      </w:r>
    </w:p>
    <w:p w:rsidRDefault="009D6876" w:rsidP="009D6876" w:rsidR="009D6876">
      <w:pPr>
        <w:spacing w:after="0"/>
        <w:jc w:val="center"/>
      </w:pPr>
    </w:p>
    <w:p w:rsidRDefault="009D6876" w:rsidP="009D6876" w:rsidR="009D6876">
      <w:pPr>
        <w:spacing w:after="0"/>
      </w:pPr>
    </w:p>
    <w:p w:rsidRDefault="009D6876" w:rsidP="009D6876" w:rsidR="009D6876">
      <w:pPr>
        <w:spacing w:after="0"/>
        <w:jc w:val="both"/>
      </w:pPr>
      <w:r>
        <w:tab/>
        <w:t>I/ Utvrđuju se slijedeće tražbine :</w:t>
      </w:r>
    </w:p>
    <w:p w:rsidRDefault="009D6876" w:rsidP="009D6876" w:rsidR="009D6876">
      <w:pPr>
        <w:spacing w:after="0"/>
        <w:jc w:val="both"/>
      </w:pPr>
    </w:p>
    <w:p w:rsidRDefault="009D6876" w:rsidP="009D6876" w:rsidR="009D6876">
      <w:pPr>
        <w:spacing w:after="0"/>
        <w:jc w:val="both"/>
      </w:pPr>
      <w:r>
        <w:t>U CIJELOSTI PRIZNATE TRAŽBINE</w:t>
      </w:r>
    </w:p>
    <w:p w:rsidRDefault="009D6876" w:rsidP="009D6876" w:rsidR="009D6876">
      <w:pPr>
        <w:spacing w:after="0"/>
        <w:jc w:val="both"/>
      </w:pPr>
    </w:p>
    <w:tbl>
      <w:tblPr>
        <w:tblW w:type="dxa" w:w="9168"/>
        <w:tblInd w:type="dxa" w:w="113"/>
        <w:tblLook w:val="04A0" w:noVBand="1" w:noHBand="0" w:lastColumn="0" w:firstColumn="1" w:lastRow="0" w:firstRow="1"/>
      </w:tblPr>
      <w:tblGrid>
        <w:gridCol w:w="1457"/>
        <w:gridCol w:w="3354"/>
        <w:gridCol w:w="1134"/>
        <w:gridCol w:w="1940"/>
        <w:gridCol w:w="1283"/>
      </w:tblGrid>
      <w:tr w:rsidTr="009D6876" w:rsidR="009D6876">
        <w:trPr>
          <w:trHeight w:val="1820"/>
        </w:trPr>
        <w:tc>
          <w:tcPr>
            <w:tcW w:type="dxa" w:w="14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00CCFF" w:color="auto" w:val="clear"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>
              <w:rPr>
                <w:rFonts w:cs="Arial" w:hAnsi="Arial" w:ascii="Arial"/>
                <w:b/>
                <w:bCs/>
                <w:sz w:val="15"/>
                <w:szCs w:val="20"/>
              </w:rPr>
              <w:t>Redni broj prijavljene tražbine</w:t>
            </w:r>
          </w:p>
        </w:tc>
        <w:tc>
          <w:tcPr>
            <w:tcW w:type="dxa" w:w="33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auto" w:val="clear"/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>
              <w:rPr>
                <w:rFonts w:cs="Arial" w:hAnsi="Arial" w:ascii="Arial"/>
                <w:b/>
                <w:bCs/>
                <w:sz w:val="15"/>
                <w:szCs w:val="20"/>
              </w:rPr>
              <w:t>Ime i prezime / Naziv vjerovnika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auto" w:val="clear"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>
              <w:rPr>
                <w:rFonts w:cs="Arial" w:hAnsi="Arial" w:ascii="Arial"/>
                <w:b/>
                <w:bCs/>
                <w:sz w:val="15"/>
                <w:szCs w:val="20"/>
              </w:rPr>
              <w:t>OIB vjerovnika</w:t>
            </w:r>
          </w:p>
        </w:tc>
        <w:tc>
          <w:tcPr>
            <w:tcW w:type="dxa" w:w="1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auto" w:val="clear"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>
              <w:rPr>
                <w:rFonts w:cs="Arial" w:hAnsi="Arial" w:ascii="Arial"/>
                <w:b/>
                <w:bCs/>
                <w:sz w:val="15"/>
                <w:szCs w:val="20"/>
              </w:rPr>
              <w:t>Adresa vjerovnika</w:t>
            </w:r>
          </w:p>
        </w:tc>
        <w:tc>
          <w:tcPr>
            <w:tcW w:type="dxa" w:w="12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auto" w:val="clear"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>
              <w:rPr>
                <w:rFonts w:cs="Arial" w:hAnsi="Arial" w:ascii="Arial"/>
                <w:b/>
                <w:bCs/>
                <w:sz w:val="15"/>
                <w:szCs w:val="20"/>
              </w:rPr>
              <w:t>Utvrđene tražbine</w:t>
            </w:r>
          </w:p>
        </w:tc>
      </w:tr>
      <w:tr w:rsidTr="009D6876" w:rsidR="009D6876">
        <w:trPr>
          <w:trHeight w:val="52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ACUS društvo s ograničenom odgovornošću za trgovinu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66913042688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Trg slobode 4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205.584,01 kn</w:t>
            </w:r>
          </w:p>
        </w:tc>
      </w:tr>
      <w:tr w:rsidTr="009D6876" w:rsidR="009D6876">
        <w:trPr>
          <w:trHeight w:val="78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proofErr w:type="spellStart"/>
            <w:r>
              <w:rPr>
                <w:rFonts w:cs="Arial" w:hAnsi="Arial" w:ascii="Arial"/>
                <w:sz w:val="15"/>
                <w:szCs w:val="20"/>
              </w:rPr>
              <w:t>Addiko</w:t>
            </w:r>
            <w:proofErr w:type="spellEnd"/>
            <w:r>
              <w:rPr>
                <w:rFonts w:cs="Arial" w:hAnsi="Arial" w:ascii="Arial"/>
                <w:sz w:val="15"/>
                <w:szCs w:val="20"/>
              </w:rPr>
              <w:t xml:space="preserve"> Bank dioničko društvo (REDOVNA TRAŽBINA + TRAŽBINA PO JAMSTVU)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14036333877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Slavonska avenija 6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 </w:t>
            </w:r>
          </w:p>
        </w:tc>
      </w:tr>
      <w:tr w:rsidTr="009D6876" w:rsidR="009D6876">
        <w:trPr>
          <w:trHeight w:val="60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proofErr w:type="spellStart"/>
            <w:r>
              <w:rPr>
                <w:rFonts w:cs="Arial" w:hAnsi="Arial" w:ascii="Arial"/>
                <w:sz w:val="15"/>
                <w:szCs w:val="20"/>
              </w:rPr>
              <w:t>Addiko</w:t>
            </w:r>
            <w:proofErr w:type="spellEnd"/>
            <w:r>
              <w:rPr>
                <w:rFonts w:cs="Arial" w:hAnsi="Arial" w:ascii="Arial"/>
                <w:sz w:val="15"/>
                <w:szCs w:val="20"/>
              </w:rPr>
              <w:t xml:space="preserve"> Bank dioničko društvo- </w:t>
            </w:r>
            <w:r>
              <w:rPr>
                <w:rFonts w:cs="Arial" w:hAnsi="Arial" w:ascii="Arial"/>
                <w:b/>
                <w:bCs/>
                <w:sz w:val="15"/>
                <w:szCs w:val="20"/>
              </w:rPr>
              <w:t>RAZLUČNO PRAVO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 </w:t>
            </w:r>
          </w:p>
        </w:tc>
      </w:tr>
      <w:tr w:rsidTr="009D6876" w:rsidR="009D6876">
        <w:trPr>
          <w:trHeight w:val="26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BARZOI d.o.o. za unutarnju i vanjsku trgovinu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30380841796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Ilica 33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40.000,00 kn</w:t>
            </w:r>
          </w:p>
        </w:tc>
      </w:tr>
      <w:tr w:rsidTr="009D6876" w:rsidR="009D6876">
        <w:trPr>
          <w:trHeight w:val="78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CRTORAD, društvo s ograničenom odgovornošću za proizvodnju i održavanje prometne signalizacije i niskogradnju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11220039593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Varaždinska ulica odvojak III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140,00 kn</w:t>
            </w:r>
          </w:p>
        </w:tc>
      </w:tr>
      <w:tr w:rsidTr="009D6876" w:rsidR="009D6876">
        <w:trPr>
          <w:trHeight w:val="26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Financijska agencija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85821130368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Ulica grada Vukovara 70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237,49 kn</w:t>
            </w:r>
          </w:p>
        </w:tc>
      </w:tr>
      <w:tr w:rsidTr="009D6876" w:rsidR="009D6876">
        <w:trPr>
          <w:trHeight w:val="52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6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GASTRO PRODUKT d.o.o. za trgovinu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05431993464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Jakova Gotovca 23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70.069,89 kn</w:t>
            </w:r>
          </w:p>
        </w:tc>
      </w:tr>
      <w:tr w:rsidTr="009D6876" w:rsidR="009D6876">
        <w:trPr>
          <w:trHeight w:val="26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7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GRAD ČAKOVEC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44427688822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Kralja Tomislava 15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1.335,16 kn</w:t>
            </w:r>
          </w:p>
        </w:tc>
      </w:tr>
      <w:tr w:rsidTr="009D6876" w:rsidR="009D6876">
        <w:trPr>
          <w:trHeight w:val="26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lastRenderedPageBreak/>
              <w:t>8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GRAD VARAŽDIN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13269011531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Trg kralja Tomislava 1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10.330,18 kn</w:t>
            </w:r>
          </w:p>
        </w:tc>
      </w:tr>
      <w:tr w:rsidTr="009D6876" w:rsidR="009D6876">
        <w:trPr>
          <w:trHeight w:val="52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9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GRAWE Hrvatska osiguravajuće dioničko društvo.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28406115764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Ulica grada Vukovara 5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5.873,94 kn</w:t>
            </w:r>
          </w:p>
        </w:tc>
      </w:tr>
      <w:tr w:rsidTr="009D6876" w:rsidR="009D6876">
        <w:trPr>
          <w:trHeight w:val="52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10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HEP-Operator distribucijskog sustava d.o.o. za distribuciju i opskrbu električne energije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46830600751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Ulica grada Vukovara 37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4.160,55 kn</w:t>
            </w:r>
          </w:p>
        </w:tc>
      </w:tr>
      <w:tr w:rsidTr="009D6876" w:rsidR="009D6876">
        <w:trPr>
          <w:trHeight w:val="26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11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HRVATSKO DRUŠTVO SKLADATELJA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56668956985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proofErr w:type="spellStart"/>
            <w:r>
              <w:rPr>
                <w:rFonts w:cs="Arial" w:hAnsi="Arial" w:ascii="Arial"/>
                <w:sz w:val="15"/>
                <w:szCs w:val="20"/>
              </w:rPr>
              <w:t>Berislavićeva</w:t>
            </w:r>
            <w:proofErr w:type="spellEnd"/>
            <w:r>
              <w:rPr>
                <w:rFonts w:cs="Arial" w:hAnsi="Arial" w:ascii="Arial"/>
                <w:sz w:val="15"/>
                <w:szCs w:val="20"/>
              </w:rPr>
              <w:t xml:space="preserve"> 9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802,85 kn</w:t>
            </w:r>
          </w:p>
        </w:tc>
      </w:tr>
      <w:tr w:rsidTr="009D6876" w:rsidR="009D6876">
        <w:trPr>
          <w:trHeight w:val="26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12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KROJAČKI OBRT KLAUDETA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 xml:space="preserve">           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10.000,00 kn</w:t>
            </w:r>
          </w:p>
        </w:tc>
      </w:tr>
      <w:tr w:rsidTr="009D6876" w:rsidR="009D6876">
        <w:trPr>
          <w:trHeight w:val="52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13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MARI d.o.o., računovodstvo i konzalting u poslovanju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55585321838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Varaždinska ulica, I. odvojak 11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1.411,88 kn</w:t>
            </w:r>
          </w:p>
        </w:tc>
      </w:tr>
      <w:tr w:rsidTr="009D6876" w:rsidR="009D6876">
        <w:trPr>
          <w:trHeight w:val="52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14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Međimurske vode d.o.o. za javnu vodoopskrbu i javnu odvodnju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81394716246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Matice hrvatske 10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1.035,54 kn</w:t>
            </w:r>
          </w:p>
        </w:tc>
      </w:tr>
      <w:tr w:rsidTr="009D6876" w:rsidR="009D6876">
        <w:trPr>
          <w:trHeight w:val="52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15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OPTIFAB društvo s ograničenom odgovornošću za očnu optiku, trgovinu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43056135355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Trg slobode 4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4.051,21 kn</w:t>
            </w:r>
          </w:p>
        </w:tc>
      </w:tr>
      <w:tr w:rsidTr="009D6876" w:rsidR="009D6876">
        <w:trPr>
          <w:trHeight w:val="26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16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PARTNER BANKA d.d.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71221608291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proofErr w:type="spellStart"/>
            <w:r>
              <w:rPr>
                <w:rFonts w:cs="Arial" w:hAnsi="Arial" w:ascii="Arial"/>
                <w:sz w:val="15"/>
                <w:szCs w:val="20"/>
              </w:rPr>
              <w:t>Vončinina</w:t>
            </w:r>
            <w:proofErr w:type="spellEnd"/>
            <w:r>
              <w:rPr>
                <w:rFonts w:cs="Arial" w:hAnsi="Arial" w:ascii="Arial"/>
                <w:sz w:val="15"/>
                <w:szCs w:val="20"/>
              </w:rPr>
              <w:t xml:space="preserve"> 2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3,35 kn</w:t>
            </w:r>
          </w:p>
        </w:tc>
      </w:tr>
      <w:tr w:rsidTr="009D6876" w:rsidR="009D6876">
        <w:trPr>
          <w:trHeight w:val="26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17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PODRAVSKA BANKA dioničko društvo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97326283154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Opatička 3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1.013,70 kn</w:t>
            </w:r>
          </w:p>
        </w:tc>
      </w:tr>
      <w:tr w:rsidTr="009D6876" w:rsidR="009D6876">
        <w:trPr>
          <w:trHeight w:val="26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18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PORTO GAL - MAR d.o.o. za trgovinu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36188312815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proofErr w:type="spellStart"/>
            <w:r>
              <w:rPr>
                <w:rFonts w:cs="Arial" w:hAnsi="Arial" w:ascii="Arial"/>
                <w:sz w:val="15"/>
                <w:szCs w:val="20"/>
              </w:rPr>
              <w:t>Sunekova</w:t>
            </w:r>
            <w:proofErr w:type="spellEnd"/>
            <w:r>
              <w:rPr>
                <w:rFonts w:cs="Arial" w:hAnsi="Arial" w:ascii="Arial"/>
                <w:sz w:val="15"/>
                <w:szCs w:val="20"/>
              </w:rPr>
              <w:t xml:space="preserve"> 149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22.561,21 kn</w:t>
            </w:r>
          </w:p>
        </w:tc>
      </w:tr>
      <w:tr w:rsidTr="009D6876" w:rsidR="009D6876">
        <w:trPr>
          <w:trHeight w:val="52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19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REPUBLIKA HRVATSKA MINISTARSTVO FINANCIJA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18683136487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KATANČIĆEVA 5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45.491,61 kn</w:t>
            </w:r>
          </w:p>
        </w:tc>
      </w:tr>
      <w:tr w:rsidTr="009D6876" w:rsidR="009D6876">
        <w:trPr>
          <w:trHeight w:val="26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20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JAVNI BILJEŽNIK STJEPAN TRSTENJAK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04682807598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OPEČKA 7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1.172,25 kn</w:t>
            </w:r>
          </w:p>
        </w:tc>
      </w:tr>
      <w:tr w:rsidTr="009D6876" w:rsidR="009D6876">
        <w:trPr>
          <w:trHeight w:val="26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21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Vaba d.d. banka Varaždin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38182927268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Aleja Kralja Zvonimira 1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0,00 kn</w:t>
            </w:r>
          </w:p>
        </w:tc>
      </w:tr>
      <w:tr w:rsidTr="009D6876" w:rsidR="009D6876">
        <w:trPr>
          <w:trHeight w:val="1025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 xml:space="preserve">Vaba d.d. banka Varaždin - </w:t>
            </w:r>
            <w:r>
              <w:rPr>
                <w:rFonts w:cs="Arial" w:hAnsi="Arial" w:ascii="Arial"/>
                <w:b/>
                <w:bCs/>
                <w:sz w:val="15"/>
                <w:szCs w:val="20"/>
              </w:rPr>
              <w:t>RAZLUČNO PRAVO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 </w:t>
            </w:r>
          </w:p>
        </w:tc>
      </w:tr>
      <w:tr w:rsidTr="009D6876" w:rsidR="009D6876">
        <w:trPr>
          <w:trHeight w:val="52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22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VARKOM dioničko društvo za opskrbu vodom i odvodnju otpadnih voda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39048902955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Trg Bana Jelačića 15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401,87 kn</w:t>
            </w:r>
          </w:p>
        </w:tc>
      </w:tr>
      <w:tr w:rsidTr="009D6876" w:rsidR="009D6876">
        <w:trPr>
          <w:trHeight w:val="26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23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VIZOR ekologija-zaštita-konzalting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28579840610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Koprivnička 1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984,00 kn</w:t>
            </w:r>
          </w:p>
        </w:tc>
      </w:tr>
      <w:tr w:rsidTr="009D6876" w:rsidR="009D6876">
        <w:trPr>
          <w:trHeight w:val="26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24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EDITA VUČAJ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71205753849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ANDRIJE KAČIĆA MIOŠIĆA 6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872.715,37 kn</w:t>
            </w:r>
          </w:p>
        </w:tc>
      </w:tr>
      <w:tr w:rsidTr="009D6876" w:rsidR="009D6876">
        <w:trPr>
          <w:trHeight w:val="52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25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 xml:space="preserve">ZLATARSKO-FILIGRANSKI OBRT </w:t>
            </w:r>
            <w:proofErr w:type="spellStart"/>
            <w:r>
              <w:rPr>
                <w:rFonts w:cs="Arial" w:hAnsi="Arial" w:ascii="Arial"/>
                <w:color w:val="000000"/>
                <w:sz w:val="15"/>
                <w:szCs w:val="20"/>
              </w:rPr>
              <w:t>vl</w:t>
            </w:r>
            <w:proofErr w:type="spellEnd"/>
            <w:r>
              <w:rPr>
                <w:rFonts w:cs="Arial" w:hAnsi="Arial" w:ascii="Arial"/>
                <w:color w:val="000000"/>
                <w:sz w:val="15"/>
                <w:szCs w:val="20"/>
              </w:rPr>
              <w:t>. JOZEF VUČAJ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15655072812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ANDRIJE KAČIĆA MIOŠIĆA 6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2.884.992,61 kn</w:t>
            </w:r>
          </w:p>
        </w:tc>
      </w:tr>
      <w:tr w:rsidTr="009D6876" w:rsidR="009D6876">
        <w:trPr>
          <w:trHeight w:val="26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26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JOZEF VUČAJ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 xml:space="preserve">           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5.667,63 kn</w:t>
            </w:r>
          </w:p>
        </w:tc>
      </w:tr>
      <w:tr w:rsidTr="009D6876" w:rsidR="009D6876">
        <w:trPr>
          <w:trHeight w:val="26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27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ZAGREBAČKA BANKA DIONIČKO DRUŠTVO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92963223473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Trg bana Josipa Jelačića 10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16,17 kn</w:t>
            </w:r>
          </w:p>
        </w:tc>
      </w:tr>
      <w:tr w:rsidTr="009D6876" w:rsidR="009D6876">
        <w:trPr>
          <w:trHeight w:val="130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center"/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28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85584865987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Ulica grada Vukovara 41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color w:val="000000"/>
                <w:sz w:val="15"/>
                <w:szCs w:val="20"/>
              </w:rPr>
            </w:pPr>
            <w:r>
              <w:rPr>
                <w:rFonts w:cs="Arial" w:hAnsi="Arial" w:ascii="Arial"/>
                <w:color w:val="000000"/>
                <w:sz w:val="15"/>
                <w:szCs w:val="20"/>
              </w:rPr>
              <w:t>60,00 kn</w:t>
            </w:r>
          </w:p>
        </w:tc>
      </w:tr>
      <w:tr w:rsidTr="009D6876" w:rsidR="009D6876">
        <w:trPr>
          <w:trHeight w:val="260"/>
        </w:trPr>
        <w:tc>
          <w:tcPr>
            <w:tcW w:type="dxa" w:w="14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bottom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UKUPNO: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9D6876" w:rsidR="009D6876">
            <w:pPr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9D6876" w:rsidR="009D6876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>
              <w:rPr>
                <w:rFonts w:cs="Arial" w:hAnsi="Arial" w:ascii="Arial"/>
                <w:sz w:val="15"/>
                <w:szCs w:val="20"/>
              </w:rPr>
              <w:t>4.190.112,47 kn</w:t>
            </w:r>
          </w:p>
        </w:tc>
      </w:tr>
    </w:tbl>
    <w:p w:rsidRDefault="009D6876" w:rsidP="009D6876" w:rsidR="009D6876">
      <w:pPr>
        <w:spacing w:after="0"/>
        <w:jc w:val="center"/>
      </w:pPr>
      <w:r>
        <w:lastRenderedPageBreak/>
        <w:t xml:space="preserve">Obrazloženje  </w:t>
      </w:r>
    </w:p>
    <w:p w:rsidRDefault="009D6876" w:rsidP="009D6876" w:rsidR="009D6876">
      <w:pPr>
        <w:spacing w:after="0"/>
        <w:jc w:val="center"/>
      </w:pPr>
    </w:p>
    <w:p w:rsidRDefault="009D6876" w:rsidP="009D6876" w:rsidR="009D6876">
      <w:pPr>
        <w:spacing w:after="0"/>
        <w:jc w:val="both"/>
        <w:rPr>
          <w:b/>
        </w:rPr>
      </w:pPr>
      <w:r>
        <w:rPr>
          <w:b/>
        </w:rPr>
        <w:tab/>
      </w:r>
    </w:p>
    <w:p w:rsidRDefault="009D6876" w:rsidP="009D6876" w:rsidR="009D6876">
      <w:pPr>
        <w:spacing w:after="0"/>
        <w:jc w:val="both"/>
      </w:pPr>
      <w:r>
        <w:rPr>
          <w:b/>
        </w:rPr>
        <w:tab/>
      </w:r>
      <w:r>
        <w:t xml:space="preserve">Dužnik je ovome sudu podnio prijedlog za otvaranje </w:t>
      </w:r>
      <w:proofErr w:type="spellStart"/>
      <w:r>
        <w:t>predstečajnoga</w:t>
      </w:r>
      <w:proofErr w:type="spellEnd"/>
      <w:r>
        <w:t xml:space="preserve"> postupka, a sud je, budući da su za to bile ispunjene sve pretpostavke, donio rješenje o otvaranju </w:t>
      </w:r>
      <w:proofErr w:type="spellStart"/>
      <w:r>
        <w:t>predstečajnog</w:t>
      </w:r>
      <w:proofErr w:type="spellEnd"/>
      <w:r>
        <w:t xml:space="preserve"> post</w:t>
      </w:r>
      <w:r>
        <w:t>upka poslovni broj 6 St-803/16-5 od 17. kolovoza</w:t>
      </w:r>
      <w:r>
        <w:t xml:space="preserve"> 2016., te je tim rješenjem, između ostalog, odredio i ročište radi is</w:t>
      </w:r>
      <w:r>
        <w:t>pitivanja tražbina za 26. rujna</w:t>
      </w:r>
      <w:r>
        <w:t xml:space="preserve"> 2016.  </w:t>
      </w:r>
    </w:p>
    <w:p w:rsidRDefault="009D6876" w:rsidP="009D6876" w:rsidR="009D6876">
      <w:pPr>
        <w:spacing w:after="0"/>
        <w:jc w:val="both"/>
      </w:pPr>
      <w:r>
        <w:tab/>
        <w:t>Na navedenom ročištu sud je sastavio tablicu ispitanih tražbina sukladno odredbi čl. 49. st. 1. Stečajnog zakona (Narodne novine br. 71/15., dalje : SZ-a), a na temelju koje je tablice donijeto ovo rješenje kojim je odlučeno u kojem su iznosu pojedine tražbine utvrđene, a kako je to propisano odredbom čl. 50. st. 1. SZ-a.</w:t>
      </w:r>
    </w:p>
    <w:p w:rsidRDefault="009D6876" w:rsidP="009D6876" w:rsidR="009D6876">
      <w:pPr>
        <w:spacing w:after="0"/>
        <w:jc w:val="both"/>
      </w:pPr>
      <w:r>
        <w:tab/>
        <w:t xml:space="preserve">Budući da navedene tražbine nisu osporili ni dužnik, a ni povjerenik, kao ni nitko od vjerovnika, valjalo je temeljem odredbe čl. 50. st. 1. SZ-a, odlučiti kao u izreci ovog rješenja. </w:t>
      </w:r>
    </w:p>
    <w:p w:rsidRDefault="009D6876" w:rsidP="009D6876" w:rsidR="009D6876">
      <w:pPr>
        <w:spacing w:after="0"/>
        <w:jc w:val="both"/>
      </w:pPr>
      <w:r>
        <w:rPr>
          <w:b/>
        </w:rPr>
        <w:tab/>
      </w:r>
    </w:p>
    <w:p w:rsidRDefault="009D6876" w:rsidP="009D6876" w:rsidR="009D6876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D6876" w:rsidP="009D6876" w:rsidR="009D6876">
      <w:pPr>
        <w:spacing w:after="0"/>
        <w:jc w:val="center"/>
      </w:pPr>
      <w:r>
        <w:t xml:space="preserve">U Varaždinu, </w:t>
      </w:r>
      <w:r>
        <w:softHyphen/>
        <w:t>26. rujna</w:t>
      </w:r>
      <w:r>
        <w:t xml:space="preserve"> 2016.</w:t>
      </w:r>
    </w:p>
    <w:p w:rsidRDefault="009D6876" w:rsidP="009D6876" w:rsidR="009D6876">
      <w:pPr>
        <w:spacing w:after="0"/>
        <w:jc w:val="both"/>
      </w:pPr>
    </w:p>
    <w:p w:rsidRDefault="009D6876" w:rsidP="009D6876" w:rsidR="009D6876">
      <w:pPr>
        <w:spacing w:after="0"/>
        <w:jc w:val="both"/>
      </w:pPr>
    </w:p>
    <w:p w:rsidRDefault="009D6876" w:rsidP="009D6876" w:rsidR="009D687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>SUDAC :</w:t>
      </w:r>
    </w:p>
    <w:p w:rsidRDefault="009D6876" w:rsidP="003D08EB" w:rsidR="009D687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3D08EB">
        <w:t xml:space="preserve"> </w:t>
      </w:r>
      <w:r>
        <w:t xml:space="preserve">   </w:t>
      </w:r>
      <w:r>
        <w:t xml:space="preserve">Hugo </w:t>
      </w:r>
      <w:proofErr w:type="spellStart"/>
      <w:r>
        <w:t>Wedemeyer</w:t>
      </w:r>
      <w:proofErr w:type="spellEnd"/>
    </w:p>
    <w:p w:rsidRDefault="009D6876" w:rsidP="009D6876" w:rsidR="009D6876">
      <w:pPr>
        <w:spacing w:after="0"/>
        <w:jc w:val="both"/>
        <w:rPr>
          <w:b/>
          <w:u w:val="single"/>
        </w:rPr>
      </w:pPr>
    </w:p>
    <w:p w:rsidRDefault="009D6876" w:rsidP="009D6876" w:rsidR="009D6876">
      <w:pPr>
        <w:spacing w:after="0"/>
        <w:jc w:val="both"/>
        <w:rPr>
          <w:b/>
          <w:u w:val="single"/>
        </w:rPr>
      </w:pPr>
    </w:p>
    <w:p w:rsidRDefault="003D08EB" w:rsidP="009D6876" w:rsidR="003D08EB">
      <w:pPr>
        <w:spacing w:after="0"/>
        <w:jc w:val="both"/>
        <w:rPr>
          <w:b/>
          <w:u w:val="single"/>
        </w:rPr>
      </w:pPr>
      <w:bookmarkStart w:name="_GoBack" w:id="0"/>
      <w:bookmarkEnd w:id="0"/>
    </w:p>
    <w:p w:rsidRDefault="009D6876" w:rsidP="009D6876" w:rsidR="009D6876">
      <w:pPr>
        <w:spacing w:after="0"/>
        <w:jc w:val="both"/>
        <w:rPr>
          <w:b/>
          <w:u w:val="single"/>
        </w:rPr>
      </w:pPr>
    </w:p>
    <w:p w:rsidRDefault="009D6876" w:rsidP="009D6876" w:rsidR="009D6876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9D6876" w:rsidP="009D6876" w:rsidR="009D6876">
      <w:pPr>
        <w:spacing w:after="0"/>
        <w:jc w:val="both"/>
        <w:rPr>
          <w:u w:val="single"/>
        </w:rPr>
      </w:pPr>
    </w:p>
    <w:p w:rsidRDefault="009D6876" w:rsidP="009D6876" w:rsidR="009D6876">
      <w:pPr>
        <w:spacing w:after="0"/>
        <w:jc w:val="both"/>
      </w:pPr>
      <w:r>
        <w:tab/>
        <w:t>Protiv ovog rješenja pravo na žalbu ima dužnik i svaki vjerovnik u dijelu koji se odnosi na njegovu prijavljenu tražbinu i tražbinu koju je osporio (čl. 51. st. 1. SZ-a). Žalba se podnosi putem ovog suda u roku od osam (8) dana od dana objave na e-Oglasnoj ploči suda, a o istoj odlučuje Visoki trgovački sud Republike Hrvatske u Zagrebu.</w:t>
      </w:r>
    </w:p>
    <w:p w:rsidRDefault="009D6876" w:rsidP="009D6876" w:rsidR="009D6876">
      <w:pPr>
        <w:spacing w:after="0"/>
        <w:jc w:val="both"/>
      </w:pPr>
    </w:p>
    <w:p w:rsidRDefault="009D6876" w:rsidP="009D6876" w:rsidR="009D6876">
      <w:pPr>
        <w:spacing w:after="0"/>
        <w:jc w:val="both"/>
      </w:pPr>
    </w:p>
    <w:p w:rsidRDefault="009D6876" w:rsidP="009D6876" w:rsidR="009D6876">
      <w:pPr>
        <w:spacing w:after="0"/>
        <w:jc w:val="both"/>
      </w:pPr>
    </w:p>
    <w:p w:rsidRDefault="009D6876" w:rsidP="009D6876" w:rsidR="009D6876">
      <w:pPr>
        <w:spacing w:after="0"/>
        <w:jc w:val="both"/>
      </w:pPr>
      <w:r>
        <w:t>DNA :</w:t>
      </w:r>
    </w:p>
    <w:p w:rsidRDefault="009D6876" w:rsidP="009D6876" w:rsidR="009D6876">
      <w:pPr>
        <w:spacing w:after="0"/>
        <w:jc w:val="both"/>
      </w:pPr>
    </w:p>
    <w:p w:rsidRDefault="009D6876" w:rsidP="009D6876" w:rsidR="009D6876">
      <w:pPr>
        <w:spacing w:after="0"/>
        <w:jc w:val="both"/>
      </w:pPr>
      <w:r>
        <w:t>Povjerenik Davor Ivančić, iz Čakovca, Ivana pl. Zajca br. 17,</w:t>
      </w:r>
    </w:p>
    <w:p w:rsidRDefault="009D6876" w:rsidP="009D6876" w:rsidR="009D6876">
      <w:pPr>
        <w:spacing w:after="0"/>
        <w:jc w:val="both"/>
      </w:pPr>
    </w:p>
    <w:p w:rsidRDefault="009D6876" w:rsidP="009D6876" w:rsidR="009D6876">
      <w:pPr>
        <w:spacing w:after="0"/>
        <w:jc w:val="both"/>
      </w:pPr>
      <w:r>
        <w:t>e-Oglasna ploča ovoga suda,</w:t>
      </w:r>
    </w:p>
    <w:p w:rsidRDefault="009D6876" w:rsidP="009D6876" w:rsidR="009D6876">
      <w:pPr>
        <w:spacing w:after="0"/>
        <w:jc w:val="both"/>
      </w:pPr>
    </w:p>
    <w:p w:rsidRDefault="009D6876" w:rsidP="009D6876" w:rsidR="009D6876">
      <w:pPr>
        <w:spacing w:after="0"/>
        <w:jc w:val="both"/>
      </w:pPr>
    </w:p>
    <w:p w:rsidRDefault="009D6876" w:rsidP="009D6876" w:rsidR="009D6876">
      <w:pPr>
        <w:spacing w:after="0"/>
        <w:jc w:val="both"/>
      </w:pPr>
    </w:p>
    <w:p w:rsidRDefault="009D6876" w:rsidP="009D6876" w:rsidR="009D6876">
      <w:pPr>
        <w:spacing w:after="0"/>
        <w:jc w:val="both"/>
      </w:pPr>
      <w:r>
        <w:t>Pisarnica - kal. pravomoćnosti – 8 dana,</w:t>
      </w:r>
    </w:p>
    <w:p w:rsidRDefault="009D6876" w:rsidP="009D6876" w:rsidR="009D6876">
      <w:pPr>
        <w:spacing w:after="0"/>
        <w:jc w:val="both"/>
      </w:pPr>
      <w:r>
        <w:t xml:space="preserve">               </w:t>
      </w:r>
    </w:p>
    <w:p w:rsidRDefault="009D6876" w:rsidP="009D6876" w:rsidR="009D6876">
      <w:pPr>
        <w:spacing w:after="0"/>
        <w:jc w:val="both"/>
      </w:pPr>
    </w:p>
    <w:p w:rsidRDefault="009D6876" w:rsidP="009D6876" w:rsidR="009D6876">
      <w:pPr>
        <w:spacing w:after="0"/>
        <w:jc w:val="center"/>
      </w:pPr>
      <w:r>
        <w:t>U Varaždinu, 23. prosinca</w:t>
      </w:r>
      <w:r>
        <w:t xml:space="preserve"> 2016.</w:t>
      </w:r>
    </w:p>
    <w:p w:rsidRDefault="009D6876" w:rsidP="009D6876" w:rsidR="009D6876">
      <w:pPr>
        <w:spacing w:after="0"/>
        <w:jc w:val="both"/>
      </w:pPr>
    </w:p>
    <w:p w:rsidRDefault="009D6876" w:rsidP="009D6876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CFE" w:rsidP="00537B78" w:rsidR="000B3CFE">
      <w:r>
        <w:separator/>
      </w:r>
    </w:p>
  </w:endnote>
  <w:endnote w:id="0" w:type="continuationSeparator">
    <w:p w:rsidRDefault="000B3CFE" w:rsidP="00537B78" w:rsidR="000B3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6857030"/>
      <w:docPartObj>
        <w:docPartGallery w:val="Page Numbers (Bottom of Page)"/>
        <w:docPartUnique/>
      </w:docPartObj>
    </w:sdtPr>
    <w:sdtContent>
      <w:p w:rsidRDefault="009D6876" w:rsidR="009D687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8EB">
          <w:t>3</w:t>
        </w:r>
        <w:r>
          <w:fldChar w:fldCharType="end"/>
        </w:r>
      </w:p>
    </w:sdtContent>
  </w:sdt>
  <w:p w:rsidRDefault="009D6876" w:rsidR="009D68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CFE" w:rsidP="00537B78" w:rsidR="000B3CFE">
      <w:r>
        <w:separator/>
      </w:r>
    </w:p>
  </w:footnote>
  <w:footnote w:id="0" w:type="continuationSeparator">
    <w:p w:rsidRDefault="000B3CFE" w:rsidP="00537B78" w:rsidR="000B3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876" w:rsidR="008333A9">
    <w:pPr>
      <w:pStyle w:val="Zaglavlje"/>
    </w:pPr>
    <w:r>
      <w:rPr>
        <w:rStyle w:val="PozadinaSvijetloCrvena"/>
        <w:shd w:fill="auto" w:color="auto" w:val="clear"/>
      </w:rPr>
      <w:t>POSL. BROJ : 6 St-803/16-13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CFE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8EB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876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65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498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St-803/2016-13</izvorni_sadrzaj>
    <derivirana_varijabla naziv="DomainObject.Oznaka_1">St-803/2016-13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St-946/16</izvorni_sadrzaj>
    <derivirana_varijabla naziv="DomainObject.Predmet.PrimjedbaSuca_1">6 St-946/16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BENTEX, društvo s ograničenom odgovornošću za trgovinu i usluge</izvorni_sadrzaj>
    <derivirana_varijabla naziv="DomainObject.Predmet.StrankaFormated_1">  BENTEX, društvo s ograničenom odgovornošću za trgovinu i usluge</derivirana_varijabla>
  </DomainObject.Predmet.StrankaFormated>
  <DomainObject.Predmet.StrankaFormatedOIB>
    <izvorni_sadrzaj>  BENTEX, društvo s ograničenom odgovornošću za trgovinu i usluge, OIB 71036885213</izvorni_sadrzaj>
    <derivirana_varijabla naziv="DomainObject.Predmet.StrankaFormatedOIB_1">  BENTEX, društvo s ograničenom odgovornošću za trgovinu i usluge, OIB 71036885213</derivirana_varijabla>
  </DomainObject.Predmet.StrankaFormatedOIB>
  <DomainObject.Predmet.StrankaFormatedWithAdress>
    <izvorni_sadrzaj> BENTEX, društvo s ograničenom odgovornošću za trgovinu i usluge, Gundulićeva 6, 42000 Varaždin</izvorni_sadrzaj>
    <derivirana_varijabla naziv="DomainObject.Predmet.StrankaFormatedWithAdress_1"> BENTEX, društvo s ograničenom odgovornošću za trgovinu i usluge, Gundulićeva 6, 42000 Varaždin</derivirana_varijabla>
  </DomainObject.Predmet.StrankaFormatedWithAdress>
  <DomainObject.Predmet.StrankaFormatedWithAdressOIB>
    <izvorni_sadrzaj> BENTEX, društvo s ograničenom odgovornošću za trgovinu i usluge, OIB 71036885213, Gundulićeva 6, 42000 Varaždin</izvorni_sadrzaj>
    <derivirana_varijabla naziv="DomainObject.Predmet.StrankaFormatedWithAdressOIB_1"> BENTEX, društvo s ograničenom odgovornošću za trgovinu i usluge, OIB 71036885213, Gundulićeva 6, 42000 Varaždin</derivirana_varijabla>
  </DomainObject.Predmet.StrankaFormatedWithAdressOIB>
  <DomainObject.Predmet.StrankaWithAdress>
    <izvorni_sadrzaj>BENTEX, društvo s ograničenom odgovornošću za trgovinu i usluge Gundulićeva 6,42000 Varaždin</izvorni_sadrzaj>
    <derivirana_varijabla naziv="DomainObject.Predmet.StrankaWithAdress_1">BENTEX, društvo s ograničenom odgovornošću za trgovinu i usluge Gundulićeva 6,42000 Varaždin</derivirana_varijabla>
  </DomainObject.Predmet.StrankaWithAdress>
  <DomainObject.Predmet.StrankaWithAdressOIB>
    <izvorni_sadrzaj>BENTEX, društvo s ograničenom odgovornošću za trgovinu i usluge, OIB 71036885213, Gundulićeva 6,42000 Varaždin</izvorni_sadrzaj>
    <derivirana_varijabla naziv="DomainObject.Predmet.StrankaWithAdressOIB_1">BENTEX, društvo s ograničenom odgovornošću za trgovinu i usluge, OIB 71036885213, Gundulićeva 6,42000 Varaždin</derivirana_varijabla>
  </DomainObject.Predmet.StrankaWithAdressOIB>
  <DomainObject.Predmet.StrankaNazivFormated>
    <izvorni_sadrzaj>BENTEX, društvo s ograničenom odgovornošću za trgovinu i usluge</izvorni_sadrzaj>
    <derivirana_varijabla naziv="DomainObject.Predmet.StrankaNazivFormated_1">BENTEX, društvo s ograničenom odgovornošću za trgovinu i usluge</derivirana_varijabla>
  </DomainObject.Predmet.StrankaNazivFormated>
  <DomainObject.Predmet.StrankaNazivFormatedOIB>
    <izvorni_sadrzaj>BENTEX, društvo s ograničenom odgovornošću za trgovinu i usluge, OIB 71036885213</izvorni_sadrzaj>
    <derivirana_varijabla naziv="DomainObject.Predmet.StrankaNazivFormatedOIB_1">BENTEX, društvo s ograničenom odgovornošću za trgovinu i usluge, OIB 71036885213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2238571.52</izvorni_sadrzaj>
    <derivirana_varijabla naziv="DomainObject.Predmet.TrenutnaVrijednost_1">2238571.52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BENTEX, društvo s ograničenom odgovornošću za trgovinu i usluge</item>
    </izvorni_sadrzaj>
    <derivirana_varijabla naziv="DomainObject.Predmet.StrankaListFormated_1">
      <item>BENTEX, društvo s ograničenom odgovornošću za trgovinu i usluge</item>
    </derivirana_varijabla>
  </DomainObject.Predmet.StrankaListFormated>
  <DomainObject.Predmet.StrankaListFormatedOIB>
    <izvorni_sadrzaj>
      <item>BENTEX, društvo s ograničenom odgovornošću za trgovinu i usluge, OIB 71036885213</item>
    </izvorni_sadrzaj>
    <derivirana_varijabla naziv="DomainObject.Predmet.StrankaListFormatedOIB_1">
      <item>BENTEX, društvo s ograničenom odgovornošću za trgovinu i usluge, OIB 71036885213</item>
    </derivirana_varijabla>
  </DomainObject.Predmet.StrankaListFormatedOIB>
  <DomainObject.Predmet.StrankaListFormatedWithAdress>
    <izvorni_sadrzaj>
      <item>BENTEX, društvo s ograničenom odgovornošću za trgovinu i usluge, Gundulićeva 6, 42000 Varaždin</item>
    </izvorni_sadrzaj>
    <derivirana_varijabla naziv="DomainObject.Predmet.StrankaListFormatedWithAdress_1">
      <item>BENTEX, društvo s ograničenom odgovornošću za trgovinu i usluge, Gundulićeva 6, 42000 Varaždin</item>
    </derivirana_varijabla>
  </DomainObject.Predmet.StrankaListFormatedWithAdress>
  <DomainObject.Predmet.StrankaListFormatedWithAdressOIB>
    <izvorni_sadrzaj>
      <item>BENTEX, društvo s ograničenom odgovornošću za trgovinu i usluge, OIB 71036885213, Gundulićeva 6, 42000 Varaždin</item>
    </izvorni_sadrzaj>
    <derivirana_varijabla naziv="DomainObject.Predmet.StrankaListFormatedWithAdressOIB_1">
      <item>BENTEX, društvo s ograničenom odgovornošću za trgovinu i usluge, OIB 71036885213, Gundulićeva 6, 42000 Varaždin</item>
    </derivirana_varijabla>
  </DomainObject.Predmet.StrankaListFormatedWithAdressOIB>
  <DomainObject.Predmet.StrankaListNazivFormated>
    <izvorni_sadrzaj>
      <item>BENTEX, društvo s ograničenom odgovornošću za trgovinu i usluge</item>
    </izvorni_sadrzaj>
    <derivirana_varijabla naziv="DomainObject.Predmet.StrankaListNazivFormated_1">
      <item>BENTEX, društvo s ograničenom odgovornošću za trgovinu i usluge</item>
    </derivirana_varijabla>
  </DomainObject.Predmet.StrankaListNazivFormated>
  <DomainObject.Predmet.StrankaListNazivFormatedOIB>
    <izvorni_sadrzaj>
      <item>BENTEX, društvo s ograničenom odgovornošću za trgovinu i usluge, OIB 71036885213</item>
    </izvorni_sadrzaj>
    <derivirana_varijabla naziv="DomainObject.Predmet.StrankaListNazivFormatedOIB_1">
      <item>BENTEX, društvo s ograničenom odgovornošću za trgovinu i usluge, OIB 71036885213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</izvorni_sadrzaj>
    <derivirana_varijabla naziv="DomainObject.Predmet.OstaliListFormated_1"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</derivirana_varijabla>
  </DomainObject.Predmet.OstaliListFormated>
  <DomainObject.Predmet.OstaliListFormatedOIB>
    <izvorni_sadrzaj>
      <item>Financijska agencija, OIB 85821130368</item>
      <item>Sudski registar</item>
      <item>Povjerenik DAVOR IVANČIĆ, OIB 21146522885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</izvorni_sadrzaj>
    <derivirana_varijabla naziv="DomainObject.Predmet.OstaliListFormatedOIB_1">
      <item>Financijska agencija, OIB 85821130368</item>
      <item>Sudski registar</item>
      <item>Povjerenik DAVOR IVANČIĆ, OIB 21146522885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Povjerenik DAVOR IVANČIĆ, Ivana pl. Zajca  br. 17., 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</izvorni_sadrzaj>
    <derivirana_varijabla naziv="DomainObject.Predmet.OstaliListFormatedWithAdress_1">
      <item>Financijska agencija, Ulica grada Vukovara 70, 10000 Zagreb</item>
      <item>Sudski registar</item>
      <item>Povjerenik DAVOR IVANČIĆ, Ivana pl. Zajca  br. 17., 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Povjerenik DAVOR IVANČIĆ, OIB 21146522885, Ivana pl. Zajca  br. 17., 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</izvorni_sadrzaj>
    <derivirana_varijabla naziv="DomainObject.Predmet.OstaliListFormatedWithAdressOIB_1">
      <item>Financijska agencija, OIB 85821130368, Ulica grada Vukovara 70, 10000 Zagreb</item>
      <item>Sudski registar</item>
      <item>Povjerenik DAVOR IVANČIĆ, OIB 21146522885, Ivana pl. Zajca  br. 17., 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</derivirana_varijabla>
  </DomainObject.Predmet.OstaliListFormatedWithAdressOIB>
  <DomainObject.Predmet.OstaliListNazivFormated>
    <izvorni_sadrzaj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</izvorni_sadrzaj>
    <derivirana_varijabla naziv="DomainObject.Predmet.OstaliListNazivFormated_1"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</derivirana_varijabla>
  </DomainObject.Predmet.OstaliListNazivFormated>
  <DomainObject.Predmet.OstaliListNazivFormatedOIB>
    <izvorni_sadrzaj>
      <item>Financijska agencija, OIB 85821130368</item>
      <item>Sudski registar</item>
      <item>Povjerenik DAVOR IVANČIĆ, OIB 21146522885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</izvorni_sadrzaj>
    <derivirana_varijabla naziv="DomainObject.Predmet.OstaliListNazivFormatedOIB_1">
      <item>Financijska agencija, OIB 85821130368</item>
      <item>Sudski registar</item>
      <item>Povjerenik DAVOR IVANČIĆ, OIB 21146522885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>St-803/2016-13</izvorni_sadrzaj>
    <derivirana_varijabla naziv="DomainObject.PoslovniBrojDokumenta_1">St-803/2016-13</derivirana_varijabla>
  </DomainObject.PoslovniBrojDokumenta>
  <DomainObject.Predmet.StrankaIDrugi>
    <izvorni_sadrzaj>BENTEX, društvo s ograničenom odgovornošću za trgovinu i usluge</izvorni_sadrzaj>
    <derivirana_varijabla naziv="DomainObject.Predmet.StrankaIDrugi_1">BENTEX,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BENTEX, društvo s ograničenom odgovornošću za trgovinu i usluge, OIB 71036885213, Gundulićeva 6, 42000 Varaždin</izvorni_sadrzaj>
    <derivirana_varijabla naziv="DomainObject.Predmet.StrankaIDrugiAdressOIB_1">BENTEX, društvo s ograničenom odgovornošću za trgovinu i usluge, OIB 71036885213, Gundulićeva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BENTEX, društvo s ograničenom odgovornošću za trgovinu i usluge</item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</izvorni_sadrzaj>
    <derivirana_varijabla naziv="DomainObject.Predmet.SudioniciListNaziv_1">
      <item>BENTEX, društvo s ograničenom odgovornošću za trgovinu i usluge</item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</derivirana_varijabla>
  </DomainObject.Predmet.SudioniciListNaziv>
  <DomainObject.Predmet.SudioniciListAdressOIB>
    <izvorni_sadrzaj>
      <item>BENTEX, društvo s ograničenom odgovornošću za trgovinu i usluge, OIB 71036885213, Gundulićeva 6,42000 Varaždin</item>
      <item>Financijska agencija, OIB 85821130368, Ulica grada Vukovara 70,10000 Zagreb</item>
      <item>Sudski registar</item>
      <item>Povjerenik DAVOR IVANČIĆ, OIB 21146522885, Ivana pl. Zajca  br. 17.,40000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</izvorni_sadrzaj>
    <derivirana_varijabla naziv="DomainObject.Predmet.SudioniciListAdressOIB_1">
      <item>BENTEX, društvo s ograničenom odgovornošću za trgovinu i usluge, OIB 71036885213, Gundulićeva 6,42000 Varaždin</item>
      <item>Financijska agencija, OIB 85821130368, Ulica grada Vukovara 70,10000 Zagreb</item>
      <item>Sudski registar</item>
      <item>Povjerenik DAVOR IVANČIĆ, OIB 21146522885, Ivana pl. Zajca  br. 17.,40000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05808-93E3-4D63-BBD4-6CB1D7331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3953</properties:Characters>
  <properties:Lines>261</properties:Lines>
  <properties:Paragraphs>168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2016-12-23T11:12:00Z</cp:lastPrinted>
  <dcterms:modified xmlns:xsi="http://www.w3.org/2001/XMLSchema-instance" xsi:type="dcterms:W3CDTF">2016-12-23T11:12:00Z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St-803/2016-13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