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1e6f" w14:paraId="7c41e6f" w:rsidRDefault="005E4381" w:rsidP="005E4381" w:rsidR="005E4381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6835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5E4381" w:rsidP="005E4381" w:rsidR="005E438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5E4381" w:rsidP="005E4381" w:rsidR="005E438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E4381" w:rsidP="005E4381" w:rsidR="005E438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EKO-</w:t>
      </w:r>
      <w:proofErr w:type="spellStart"/>
      <w:r>
        <w:rPr>
          <w:rFonts w:cs="Times New Roman" w:eastAsia="Times New Roman"/>
          <w:szCs w:val="24"/>
          <w:lang w:eastAsia="hr-HR"/>
        </w:rPr>
        <w:t>MISCANHTUS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76525218572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080927548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Havidićeva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4,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lipnja 2017. </w:t>
      </w:r>
    </w:p>
    <w:p w:rsidRDefault="005E4381" w:rsidP="005E4381" w:rsidR="005E438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       Otvara se skraćeni stečajni postupak nad dužnikom EKO-</w:t>
      </w:r>
      <w:proofErr w:type="spellStart"/>
      <w:r>
        <w:rPr>
          <w:rFonts w:cs="Times New Roman" w:eastAsia="Times New Roman"/>
          <w:szCs w:val="24"/>
          <w:lang w:eastAsia="hr-HR"/>
        </w:rPr>
        <w:t>MISCANHTUS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76525218572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080927548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Havidićeva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4.        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>. lipnja 2017. u 15,00 sati, kad je ovo rješenje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>
        <w:rPr>
          <w:rFonts w:cs="Times New Roman" w:eastAsia="Times New Roman"/>
          <w:szCs w:val="24"/>
          <w:lang w:eastAsia="hr-HR"/>
        </w:rPr>
        <w:t>Zrinka Akrap,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02957172025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Gajeva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5E4381" w:rsidP="005E4381" w:rsidR="005E4381">
      <w:pPr>
        <w:pStyle w:val="BodyText21"/>
        <w:ind w:firstLine="0" w:left="0"/>
        <w:rPr>
          <w:szCs w:val="24"/>
        </w:rPr>
      </w:pPr>
    </w:p>
    <w:p w:rsidRDefault="005E4381" w:rsidP="00F62A90" w:rsidR="00F62A9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F62A90">
        <w:rPr>
          <w:rFonts w:cs="Times New Roman" w:eastAsia="Times New Roman"/>
          <w:szCs w:val="24"/>
          <w:lang w:eastAsia="hr-HR"/>
        </w:rPr>
        <w:t>EKO-</w:t>
      </w:r>
      <w:proofErr w:type="spellStart"/>
      <w:r w:rsidR="00F62A90">
        <w:rPr>
          <w:rFonts w:cs="Times New Roman" w:eastAsia="Times New Roman"/>
          <w:szCs w:val="24"/>
          <w:lang w:eastAsia="hr-HR"/>
        </w:rPr>
        <w:t>MISCANHTUS</w:t>
      </w:r>
      <w:proofErr w:type="spellEnd"/>
      <w:r w:rsidR="00F62A90">
        <w:rPr>
          <w:rFonts w:cs="Times New Roman" w:eastAsia="Times New Roman"/>
          <w:szCs w:val="24"/>
          <w:lang w:eastAsia="hr-HR"/>
        </w:rPr>
        <w:t xml:space="preserve"> j.d.o.o.,</w:t>
      </w:r>
    </w:p>
    <w:p w:rsidRDefault="00F62A90" w:rsidP="00F62A90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76525218572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080927548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Havidićeva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4.</w:t>
      </w:r>
    </w:p>
    <w:p w:rsidRDefault="00F62A90" w:rsidP="00F62A90" w:rsidR="00F62A9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5E4381" w:rsidP="00F62A90" w:rsidR="00F62A9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="00F62A90" w:rsidRPr="00F62A90">
        <w:rPr>
          <w:rFonts w:cs="Times New Roman" w:eastAsia="Times New Roman"/>
          <w:szCs w:val="24"/>
          <w:lang w:eastAsia="hr-HR"/>
        </w:rPr>
        <w:t xml:space="preserve"> </w:t>
      </w:r>
      <w:r w:rsidR="00F62A90">
        <w:rPr>
          <w:rFonts w:cs="Times New Roman" w:eastAsia="Times New Roman"/>
          <w:szCs w:val="24"/>
          <w:lang w:eastAsia="hr-HR"/>
        </w:rPr>
        <w:t>EKO-</w:t>
      </w:r>
      <w:proofErr w:type="spellStart"/>
      <w:r w:rsidR="00F62A90">
        <w:rPr>
          <w:rFonts w:cs="Times New Roman" w:eastAsia="Times New Roman"/>
          <w:szCs w:val="24"/>
          <w:lang w:eastAsia="hr-HR"/>
        </w:rPr>
        <w:t>MISCANHTUS</w:t>
      </w:r>
      <w:proofErr w:type="spellEnd"/>
      <w:r w:rsidR="00F62A90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F62A90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F62A90" w:rsidP="00F62A90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76525218572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080927548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Havidićeva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4.</w:t>
      </w:r>
    </w:p>
    <w:p w:rsidRDefault="00F62A90" w:rsidP="00F62A90" w:rsidR="00F62A9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F62A90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F62A90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F62A90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F62A90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travnja 2017. (list </w:t>
      </w:r>
      <w:r w:rsidR="00F62A90">
        <w:rPr>
          <w:rFonts w:cs="Times New Roman" w:eastAsia="Times New Roman"/>
          <w:szCs w:val="20"/>
          <w:lang w:eastAsia="hr-HR"/>
        </w:rPr>
        <w:t>10</w:t>
      </w:r>
      <w:r>
        <w:rPr>
          <w:rFonts w:cs="Times New Roman" w:eastAsia="Times New Roman"/>
          <w:szCs w:val="20"/>
          <w:lang w:eastAsia="hr-HR"/>
        </w:rPr>
        <w:t xml:space="preserve"> spisa)</w:t>
      </w:r>
      <w:r w:rsidR="00F62A90">
        <w:rPr>
          <w:rFonts w:cs="Times New Roman" w:eastAsia="Times New Roman"/>
          <w:szCs w:val="20"/>
          <w:lang w:eastAsia="hr-HR"/>
        </w:rPr>
        <w:t xml:space="preserve"> odnosno 10. travnja 2017. (list </w:t>
      </w:r>
      <w:proofErr w:type="spellStart"/>
      <w:r w:rsidR="00F62A90">
        <w:rPr>
          <w:rFonts w:cs="Times New Roman" w:eastAsia="Times New Roman"/>
          <w:szCs w:val="20"/>
          <w:lang w:eastAsia="hr-HR"/>
        </w:rPr>
        <w:t>11</w:t>
      </w:r>
      <w:proofErr w:type="spellEnd"/>
      <w:r w:rsidR="00F62A90">
        <w:rPr>
          <w:rFonts w:cs="Times New Roman" w:eastAsia="Times New Roman"/>
          <w:szCs w:val="20"/>
          <w:lang w:eastAsia="hr-HR"/>
        </w:rPr>
        <w:t xml:space="preserve"> spisa),</w:t>
      </w:r>
      <w:r>
        <w:rPr>
          <w:rFonts w:cs="Times New Roman" w:eastAsia="Times New Roman"/>
          <w:szCs w:val="20"/>
          <w:lang w:eastAsia="hr-HR"/>
        </w:rPr>
        <w:t xml:space="preserve"> iz čega proizlazi da dužnik nema zaposlenika.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5E4381" w:rsidP="005E4381" w:rsidR="005E4381">
      <w:pPr>
        <w:jc w:val="both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D5587F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>. lipnja 2017.</w:t>
      </w:r>
    </w:p>
    <w:p w:rsidRDefault="005E4381" w:rsidP="005E4381" w:rsidR="005E4381">
      <w:pPr>
        <w:jc w:val="center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5E4381" w:rsidP="005E4381" w:rsidR="005E438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300CBB">
        <w:rPr>
          <w:rFonts w:cs="Times New Roman" w:eastAsia="Times New Roman"/>
          <w:szCs w:val="20"/>
          <w:lang w:eastAsia="hr-HR"/>
        </w:rPr>
        <w:t>,v.r.</w:t>
      </w:r>
    </w:p>
    <w:p w:rsidRDefault="00300CBB" w:rsidP="005E4381" w:rsidR="00300CB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300CBB" w:rsidP="005E4381" w:rsidR="00300CB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5E4381" w:rsidP="005E4381" w:rsidR="005E438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</w:p>
    <w:p w:rsidRDefault="005E4381" w:rsidP="005E4381" w:rsidR="005E438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E4381" w:rsidP="005E4381" w:rsidR="005E438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5E4381" w:rsidP="005E4381" w:rsidR="005E4381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5E4381" w:rsidP="005E4381" w:rsidR="005E4381">
      <w:bookmarkStart w:name="_GoBack" w:id="0"/>
      <w:bookmarkEnd w:id="0"/>
    </w:p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5E4381" w:rsidP="005E4381" w:rsidR="005E4381"/>
    <w:p w:rsidRDefault="00331FCE" w:rsidR="00331FCE"/>
    <w:sectPr w:rsidSect="00C16418" w:rsidR="00331F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F8E" w:rsidP="005E4381" w:rsidR="00491F8E">
      <w:r>
        <w:separator/>
      </w:r>
    </w:p>
  </w:endnote>
  <w:endnote w:id="0" w:type="continuationSeparator">
    <w:p w:rsidRDefault="00491F8E" w:rsidP="005E4381" w:rsidR="00491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F8E" w:rsidP="005E4381" w:rsidR="00491F8E">
      <w:r>
        <w:separator/>
      </w:r>
    </w:p>
  </w:footnote>
  <w:footnote w:id="0" w:type="continuationSeparator">
    <w:p w:rsidRDefault="00491F8E" w:rsidP="005E4381" w:rsidR="00491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7F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0CBB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5E4381">
      <w:t>6835</w:t>
    </w:r>
    <w:proofErr w:type="spellEnd"/>
    <w:r>
      <w:t>/</w:t>
    </w:r>
    <w:proofErr w:type="spellStart"/>
    <w:r>
      <w:t>16</w:t>
    </w:r>
    <w:proofErr w:type="spellEnd"/>
  </w:p>
  <w:p w:rsidRDefault="00491F8E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381"/>
    <w:rsid w:val="00300CBB"/>
    <w:rsid w:val="00331FCE"/>
    <w:rsid w:val="00491F8E"/>
    <w:rsid w:val="005E4381"/>
    <w:rsid w:val="006A0ECF"/>
    <w:rsid w:val="008F69BC"/>
    <w:rsid w:val="00D5587F"/>
    <w:rsid w:val="00F6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38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3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4381"/>
  </w:style>
  <w:style w:customStyle="true" w:styleId="BodyText21" w:type="paragraph">
    <w:name w:val="Body Text 21"/>
    <w:basedOn w:val="Normal"/>
    <w:rsid w:val="005E4381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8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4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4381"/>
  </w:style>
  <w:style w:styleId="Tekstrezerviranogmjesta" w:type="character">
    <w:name w:val="Placeholder Text"/>
    <w:basedOn w:val="Zadanifontodlomka"/>
    <w:uiPriority w:val="99"/>
    <w:semiHidden/>
    <w:rsid w:val="006A0E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E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0EC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0E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0E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38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3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4381"/>
  </w:style>
  <w:style w:customStyle="1" w:styleId="BodyText21" w:type="paragraph">
    <w:name w:val="Body Text 21"/>
    <w:basedOn w:val="Normal"/>
    <w:rsid w:val="005E4381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8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4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4381"/>
  </w:style>
  <w:style w:styleId="Tekstrezerviranogmjesta" w:type="character">
    <w:name w:val="Placeholder Text"/>
    <w:basedOn w:val="Zadanifontodlomka"/>
    <w:uiPriority w:val="99"/>
    <w:semiHidden/>
    <w:rsid w:val="006A0E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E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0EC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0E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0E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St-6835/2016-9</izvorni_sadrzaj>
    <derivirana_varijabla naziv="DomainObject.Oznaka_1">St-6835/2016-9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St-6835/2016</izvorni_sadrzaj>
    <derivirana_varijabla naziv="DomainObject.Predmet.OznakaBroj_1">St-6835/2016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EKO-MISCANTHUS jednostavno društvo s ograničenom odogovornošću za usluge</izvorni_sadrzaj>
    <derivirana_varijabla naziv="DomainObject.Predmet.ProtustrankaFormated_1">  EKO-MISCANTHUS jednostavno društvo s ograničenom odogovornošću za usluge</derivirana_varijabla>
  </DomainObject.Predmet.ProtustrankaFormated>
  <DomainObject.Predmet.ProtustrankaFormatedOIB>
    <izvorni_sadrzaj>  EKO-MISCANTHUS jednostavno društvo s ograničenom odogovornošću za usluge, OIB 76525218572</izvorni_sadrzaj>
    <derivirana_varijabla naziv="DomainObject.Predmet.ProtustrankaFormatedOIB_1">  EKO-MISCANTHUS jednostavno društvo s ograničenom odogovornošću za usluge, OIB 76525218572</derivirana_varijabla>
  </DomainObject.Predmet.ProtustrankaFormatedOIB>
  <DomainObject.Predmet.ProtustrankaFormatedWithAdress>
    <izvorni_sadrzaj> EKO-MISCANTHUS jednostavno društvo s ograničenom odogovornošću za usluge, Havidićeva 4, 10000 Zagreb</izvorni_sadrzaj>
    <derivirana_varijabla naziv="DomainObject.Predmet.ProtustrankaFormatedWithAdress_1"> EKO-MISCANTHUS jednostavno društvo s ograničenom odogovornošću za usluge, Havidićeva 4, 10000 Zagreb</derivirana_varijabla>
  </DomainObject.Predmet.ProtustrankaFormatedWithAdress>
  <DomainObject.Predmet.ProtustrankaFormatedWithAdressOIB>
    <izvorni_sadrzaj> EKO-MISCANTHUS jednostavno društvo s ograničenom odogovornošću za usluge, OIB 76525218572, Havidićeva 4, 10000 Zagreb</izvorni_sadrzaj>
    <derivirana_varijabla naziv="DomainObject.Predmet.ProtustrankaFormatedWithAdressOIB_1"> EKO-MISCANTHUS jednostavno društvo s ograničenom odogovornošću za usluge, OIB 76525218572, Havidićeva 4, 10000 Zagreb</derivirana_varijabla>
  </DomainObject.Predmet.ProtustrankaFormatedWithAdressOIB>
  <DomainObject.Predmet.ProtustrankaWithAdress>
    <izvorni_sadrzaj>EKO-MISCANTHUS jednostavno društvo s ograničenom odogovornošću za usluge Havidićeva 4, 10000 Zagreb</izvorni_sadrzaj>
    <derivirana_varijabla naziv="DomainObject.Predmet.ProtustrankaWithAdress_1">EKO-MISCANTHUS jednostavno društvo s ograničenom odogovornošću za usluge Havidićeva 4, 10000 Zagreb</derivirana_varijabla>
  </DomainObject.Predmet.ProtustrankaWithAdress>
  <DomainObject.Predmet.ProtustrankaWithAdressOIB>
    <izvorni_sadrzaj>EKO-MISCANTHUS jednostavno društvo s ograničenom odogovornošću za usluge, OIB 76525218572, Havidićeva 4, 10000 Zagreb</izvorni_sadrzaj>
    <derivirana_varijabla naziv="DomainObject.Predmet.ProtustrankaWithAdressOIB_1">EKO-MISCANTHUS jednostavno društvo s ograničenom odogovornošću za usluge, OIB 76525218572, Havidićeva 4, 10000 Zagreb</derivirana_varijabla>
  </DomainObject.Predmet.ProtustrankaWithAdressOIB>
  <DomainObject.Predmet.ProtustrankaNazivFormated>
    <izvorni_sadrzaj>EKO-MISCANTHUS jednostavno društvo s ograničenom odogovornošću za usluge</izvorni_sadrzaj>
    <derivirana_varijabla naziv="DomainObject.Predmet.ProtustrankaNazivFormated_1">EKO-MISCANTHUS jednostavno društvo s ograničenom odogovornošću za usluge</derivirana_varijabla>
  </DomainObject.Predmet.ProtustrankaNazivFormated>
  <DomainObject.Predmet.ProtustrankaNazivFormatedOIB>
    <izvorni_sadrzaj>EKO-MISCANTHUS jednostavno društvo s ograničenom odogovornošću za usluge, OIB 76525218572</izvorni_sadrzaj>
    <derivirana_varijabla naziv="DomainObject.Predmet.ProtustrankaNazivFormatedOIB_1">EKO-MISCANTHUS jednostavno društvo s ograničenom odogovornošću za usluge, OIB 76525218572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EKO-MISCANTHUS jednostavno društvo s ograničenom odogovornošću za usluge</item>
    </izvorni_sadrzaj>
    <derivirana_varijabla naziv="DomainObject.Predmet.ProtuStrankaListFormated_1">
      <item>EKO-MISCANTHUS jednostavno društvo s ograničenom odogovornošću za usluge</item>
    </derivirana_varijabla>
  </DomainObject.Predmet.ProtuStrankaListFormated>
  <DomainObject.Predmet.ProtuStrankaListFormatedOIB>
    <izvorni_sadrzaj>
      <item>EKO-MISCANTHUS jednostavno društvo s ograničenom odogovornošću za usluge, OIB 76525218572</item>
    </izvorni_sadrzaj>
    <derivirana_varijabla naziv="DomainObject.Predmet.ProtuStrankaListFormatedOIB_1">
      <item>EKO-MISCANTHUS jednostavno društvo s ograničenom odogovornošću za usluge, OIB 76525218572</item>
    </derivirana_varijabla>
  </DomainObject.Predmet.ProtuStrankaListFormatedOIB>
  <DomainObject.Predmet.ProtuStrankaListFormatedWithAdress>
    <izvorni_sadrzaj>
      <item>EKO-MISCANTHUS jednostavno društvo s ograničenom odogovornošću za usluge, Havidićeva 4, 10000 Zagreb</item>
    </izvorni_sadrzaj>
    <derivirana_varijabla naziv="DomainObject.Predmet.ProtuStrankaListFormatedWithAdress_1">
      <item>EKO-MISCANTHUS jednostavno društvo s ograničenom odogovornošću za usluge, Havidićeva 4, 10000 Zagreb</item>
    </derivirana_varijabla>
  </DomainObject.Predmet.ProtuStrankaListFormatedWithAdress>
  <DomainObject.Predmet.ProtuStrankaListFormatedWithAdressOIB>
    <izvorni_sadrzaj>
      <item>EKO-MISCANTHUS jednostavno društvo s ograničenom odogovornošću za usluge, OIB 76525218572, Havidićeva 4, 10000 Zagreb</item>
    </izvorni_sadrzaj>
    <derivirana_varijabla naziv="DomainObject.Predmet.ProtuStrankaListFormatedWithAdressOIB_1">
      <item>EKO-MISCANTHUS jednostavno društvo s ograničenom odogovornošću za usluge, OIB 76525218572, Havidićeva 4, 10000 Zagreb</item>
    </derivirana_varijabla>
  </DomainObject.Predmet.ProtuStrankaListFormatedWithAdressOIB>
  <DomainObject.Predmet.ProtuStrankaListNazivFormated>
    <izvorni_sadrzaj>
      <item>EKO-MISCANTHUS jednostavno društvo s ograničenom odogovornošću za usluge</item>
    </izvorni_sadrzaj>
    <derivirana_varijabla naziv="DomainObject.Predmet.ProtuStrankaListNazivFormated_1">
      <item>EKO-MISCANTHUS jednostavno društvo s ograničenom odogovornošću za usluge</item>
    </derivirana_varijabla>
  </DomainObject.Predmet.ProtuStrankaListNazivFormated>
  <DomainObject.Predmet.ProtuStrankaListNazivFormatedOIB>
    <izvorni_sadrzaj>
      <item>EKO-MISCANTHUS jednostavno društvo s ograničenom odogovornošću za usluge, OIB 76525218572</item>
    </izvorni_sadrzaj>
    <derivirana_varijabla naziv="DomainObject.Predmet.ProtuStrankaListNazivFormatedOIB_1">
      <item>EKO-MISCANTHUS jednostavno društvo s ograničenom odogovornošću za usluge, OIB 76525218572</item>
    </derivirana_varijabla>
  </DomainObject.Predmet.ProtuStrankaListNazivFormatedOIB>
  <DomainObject.Predmet.OstaliListFormated>
    <izvorni_sadrzaj>
      <item>Andrew John Farrar</item>
    </izvorni_sadrzaj>
    <derivirana_varijabla naziv="DomainObject.Predmet.OstaliListFormated_1">
      <item>Andrew John Farrar</item>
    </derivirana_varijabla>
  </DomainObject.Predmet.OstaliListFormated>
  <DomainObject.Predmet.OstaliListFormatedOIB>
    <izvorni_sadrzaj>
      <item>Andrew John Farrar, OIB 44449915001</item>
    </izvorni_sadrzaj>
    <derivirana_varijabla naziv="DomainObject.Predmet.OstaliListFormatedOIB_1">
      <item>Andrew John Farrar, OIB 44449915001</item>
    </derivirana_varijabla>
  </DomainObject.Predmet.OstaliListFormatedOIB>
  <DomainObject.Predmet.OstaliListFormatedWithAdress>
    <izvorni_sadrzaj>
      <item>Andrew John Farrar, Havidićeva 4, 10000 Zagreb</item>
    </izvorni_sadrzaj>
    <derivirana_varijabla naziv="DomainObject.Predmet.OstaliListFormatedWithAdress_1">
      <item>Andrew John Farrar, Havidićeva 4, 10000 Zagreb</item>
    </derivirana_varijabla>
  </DomainObject.Predmet.OstaliListFormatedWithAdress>
  <DomainObject.Predmet.OstaliListFormatedWithAdressOIB>
    <izvorni_sadrzaj>
      <item>Andrew John Farrar, OIB 44449915001, Havidićeva 4, 10000 Zagreb</item>
    </izvorni_sadrzaj>
    <derivirana_varijabla naziv="DomainObject.Predmet.OstaliListFormatedWithAdressOIB_1">
      <item>Andrew John Farrar, OIB 44449915001, Havidićeva 4, 10000 Zagreb</item>
    </derivirana_varijabla>
  </DomainObject.Predmet.OstaliListFormatedWithAdressOIB>
  <DomainObject.Predmet.OstaliListNazivFormated>
    <izvorni_sadrzaj>
      <item>Andrew John Farrar</item>
    </izvorni_sadrzaj>
    <derivirana_varijabla naziv="DomainObject.Predmet.OstaliListNazivFormated_1">
      <item>Andrew John Farrar</item>
    </derivirana_varijabla>
  </DomainObject.Predmet.OstaliListNazivFormated>
  <DomainObject.Predmet.OstaliListNazivFormatedOIB>
    <izvorni_sadrzaj>
      <item>Andrew John Farrar, OIB 44449915001</item>
    </izvorni_sadrzaj>
    <derivirana_varijabla naziv="DomainObject.Predmet.OstaliListNazivFormatedOIB_1">
      <item>Andrew John Farrar, OIB 44449915001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St-6835/2016-9</izvorni_sadrzaj>
    <derivirana_varijabla naziv="DomainObject.PoslovniBrojDokumenta_1">St-6835/2016-9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EKO-MISCANTHUS jednostavno društvo s ograničenom odogovornošću za usluge</izvorni_sadrzaj>
    <derivirana_varijabla naziv="DomainObject.Predmet.ProtustrankaIDrugi_1">EKO-MISCANTHUS jednostavno društvo s ograničenom odogovornošću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EKO-MISCANTHUS jednostavno društvo s ograničenom odogovornošću za usluge, OIB 76525218572, Havidićeva 4, 10000 Zagreb</izvorni_sadrzaj>
    <derivirana_varijabla naziv="DomainObject.Predmet.ProtustrankaIDrugiAdressOIB_1">EKO-MISCANTHUS jednostavno društvo s ograničenom odogovornošću za usluge, OIB 76525218572, Havidićeva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EKO-MISCANTHUS jednostavno društvo s ograničenom odogovornošću za usluge</item>
      <item>Andrew John Farrar</item>
    </izvorni_sadrzaj>
    <derivirana_varijabla naziv="DomainObject.Predmet.SudioniciListNaziv_1">
      <item>FINA Regionalni centar Zagreb</item>
      <item>EKO-MISCANTHUS jednostavno društvo s ograničenom odogovornošću za usluge</item>
      <item>Andrew John Farrar</item>
    </derivirana_varijabla>
  </DomainObject.Predmet.SudioniciListNaziv>
  <DomainObject.Predmet.SudioniciListAdressOIB>
    <izvorni_sadrzaj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izvorni_sadrzaj>
    <derivirana_varijabla naziv="DomainObject.Predmet.SudioniciListAdressOIB_1"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76525218572</item>
      <item>, OIB 44449915001</item>
    </izvorni_sadrzaj>
    <derivirana_varijabla naziv="DomainObject.Predmet.SudioniciListNazivOIB_1">
      <item>, OIB 85821130368</item>
      <item>, OIB 76525218572</item>
      <item>, OIB 44449915001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2414</properties:Characters>
  <properties:Lines>89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2017-06-13T10:33:00Z</dcterms:created>
  <dc:creator>Nikolina Mikulić</dc:creator>
  <cp:lastModifiedBy>Željka Kordić</cp:lastModifiedBy>
  <cp:lastPrinted>2017-06-13T11:25:00Z</cp:lastPrinted>
  <dcterms:modified xmlns:xsi="http://www.w3.org/2001/XMLSchema-instance" xsi:type="dcterms:W3CDTF">2017-06-13T11:25:00Z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St-6835/2016-9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