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44bb" w14:paraId="df144bb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/>
    <w:p w:rsidRDefault="00214B7E" w:rsidP="008615FD" w:rsidR="00214B7E"/>
    <w:p w:rsidRDefault="008F423B" w:rsidP="008615FD" w:rsidR="008F423B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027ED5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027ED5" w:rsidRPr="00027ED5">
        <w:t xml:space="preserve">DUONIS d.o.o. </w:t>
      </w:r>
      <w:r w:rsidR="00027ED5">
        <w:t>za trgovinu, usluge i savjetovanje</w:t>
      </w:r>
      <w:r w:rsidRPr="00C66265">
        <w:t xml:space="preserve">, </w:t>
      </w:r>
      <w:r w:rsidR="00C01767" w:rsidRPr="00C01767">
        <w:t>Zagreb</w:t>
      </w:r>
      <w:r w:rsidRPr="00C66265">
        <w:t xml:space="preserve">, </w:t>
      </w:r>
      <w:r w:rsidR="00027ED5" w:rsidRPr="00027ED5">
        <w:t>Strojarska cesta 10</w:t>
      </w:r>
      <w:r w:rsidRPr="00C66265">
        <w:t xml:space="preserve">, MBS: </w:t>
      </w:r>
      <w:r w:rsidR="00027ED5" w:rsidRPr="00027ED5">
        <w:t>080461450</w:t>
      </w:r>
      <w:r w:rsidRPr="00C66265">
        <w:t xml:space="preserve">, OIB: </w:t>
      </w:r>
      <w:r w:rsidR="00027ED5" w:rsidRPr="00027ED5">
        <w:t>27283453459</w:t>
      </w:r>
      <w:r w:rsidRPr="00C66265">
        <w:t xml:space="preserve">, dana </w:t>
      </w:r>
      <w:r w:rsidR="00C062A4">
        <w:t>6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642FA6" w:rsidR="00642FA6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517D02" w:rsidRPr="00027ED5">
        <w:t xml:space="preserve">DUONIS d.o.o. </w:t>
      </w:r>
      <w:r w:rsidR="00517D02">
        <w:t>za trgovinu, usluge i savjetovanje</w:t>
      </w:r>
      <w:r w:rsidR="00517D02" w:rsidRPr="00C66265">
        <w:t xml:space="preserve">, </w:t>
      </w:r>
      <w:r w:rsidR="00517D02" w:rsidRPr="00C01767">
        <w:t>Zagreb</w:t>
      </w:r>
      <w:r w:rsidR="00517D02" w:rsidRPr="00C66265">
        <w:t xml:space="preserve">, </w:t>
      </w:r>
      <w:r w:rsidR="00517D02" w:rsidRPr="00027ED5">
        <w:t>Strojarska cesta 10</w:t>
      </w:r>
      <w:r w:rsidR="00517D02" w:rsidRPr="00C66265">
        <w:t xml:space="preserve">, MBS: </w:t>
      </w:r>
      <w:r w:rsidR="00517D02" w:rsidRPr="00027ED5">
        <w:t>080461450</w:t>
      </w:r>
      <w:r w:rsidR="00517D02" w:rsidRPr="00C66265">
        <w:t xml:space="preserve">, OIB: </w:t>
      </w:r>
      <w:r w:rsidR="00517D02" w:rsidRPr="00027ED5">
        <w:t>27283453459</w:t>
      </w:r>
      <w:r w:rsidRPr="00C66265">
        <w:t>.</w:t>
      </w:r>
    </w:p>
    <w:p w:rsidRDefault="00642FA6" w:rsidP="00642FA6" w:rsidR="00642FA6">
      <w:pPr>
        <w:pStyle w:val="Odlomakpopisa"/>
        <w:ind w:left="2160"/>
        <w:jc w:val="both"/>
      </w:pPr>
    </w:p>
    <w:p w:rsidRDefault="00E56A51" w:rsidP="00642FA6" w:rsidR="00642FA6" w:rsidRPr="00C736AD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642FA6" w:rsidRPr="00C736AD">
        <w:t xml:space="preserve">Siniša </w:t>
      </w:r>
      <w:proofErr w:type="spellStart"/>
      <w:r w:rsidR="00642FA6" w:rsidRPr="00C736AD">
        <w:t>Rajnović</w:t>
      </w:r>
      <w:proofErr w:type="spellEnd"/>
      <w:r w:rsidR="00642FA6" w:rsidRPr="00C736AD">
        <w:t xml:space="preserve">, </w:t>
      </w:r>
      <w:proofErr w:type="spellStart"/>
      <w:r w:rsidR="00642FA6" w:rsidRPr="00C736AD">
        <w:t>Milanovac</w:t>
      </w:r>
      <w:proofErr w:type="spellEnd"/>
      <w:r w:rsidR="00642FA6" w:rsidRPr="00C736AD">
        <w:t>, Virovitica, Sv. Trojstva 87, OIB: 86217384445</w:t>
      </w:r>
      <w:r w:rsidR="00642FA6">
        <w:t>.</w:t>
      </w:r>
      <w:r w:rsidR="00642FA6" w:rsidRPr="00C736AD">
        <w:tab/>
      </w:r>
    </w:p>
    <w:p w:rsidRDefault="00085ECC" w:rsidP="00642FA6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044B5E" w:rsidRPr="00027ED5">
        <w:t xml:space="preserve">DUONIS d.o.o. </w:t>
      </w:r>
      <w:r w:rsidR="00044B5E">
        <w:t>za trgovinu, usluge i savjetovanje</w:t>
      </w:r>
      <w:r w:rsidR="00044B5E" w:rsidRPr="00C66265">
        <w:t xml:space="preserve">, </w:t>
      </w:r>
      <w:r w:rsidR="00044B5E" w:rsidRPr="00C01767">
        <w:t>Zagreb</w:t>
      </w:r>
      <w:r w:rsidR="00044B5E" w:rsidRPr="00C66265">
        <w:t xml:space="preserve">, </w:t>
      </w:r>
      <w:r w:rsidR="00044B5E" w:rsidRPr="00027ED5">
        <w:t>Strojarska cesta 10</w:t>
      </w:r>
      <w:r w:rsidR="00044B5E" w:rsidRPr="00C66265">
        <w:t xml:space="preserve">, MBS: </w:t>
      </w:r>
      <w:r w:rsidR="00044B5E" w:rsidRPr="00027ED5">
        <w:t>080461450</w:t>
      </w:r>
      <w:r w:rsidR="00044B5E" w:rsidRPr="00C66265">
        <w:t xml:space="preserve">, OIB: </w:t>
      </w:r>
      <w:r w:rsidR="00044B5E" w:rsidRPr="00027ED5">
        <w:t>27283453459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</w:t>
      </w:r>
      <w:r w:rsidR="00452315">
        <w:t xml:space="preserve">12. </w:t>
      </w:r>
      <w:r w:rsidR="0081277D">
        <w:t xml:space="preserve">rujna </w:t>
      </w:r>
      <w:r>
        <w:t xml:space="preserve">2016. godine Trgovačkom sudu u Zagrebu zahtjev za provedbu skraćenog stečajnog postupka nad dužnikom </w:t>
      </w:r>
      <w:r w:rsidR="0081277D">
        <w:t>DUONIS d.o.o. za trgovinu, usluge i savjetovanje, Zagreb, Strojarska cesta 10, MBS: 080461450, OIB: 27283453459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8F423B" w:rsidP="00515515" w:rsidR="008F423B">
      <w:pPr>
        <w:jc w:val="both"/>
      </w:pPr>
    </w:p>
    <w:p w:rsidRDefault="00D01B69" w:rsidP="009743F3" w:rsidR="00D01B69">
      <w:pPr>
        <w:ind w:firstLine="708"/>
        <w:jc w:val="both"/>
      </w:pPr>
      <w:r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</w:t>
      </w:r>
      <w:r w:rsidR="00EE115B">
        <w:t>etima Trgovačkog suda u Zagrebu</w:t>
      </w:r>
      <w:r>
        <w:t>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960B39">
        <w:t>2387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</w:t>
      </w:r>
      <w:r w:rsidR="00960B39">
        <w:t xml:space="preserve"> </w:t>
      </w:r>
      <w:r>
        <w:t>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AE54FD">
        <w:rPr>
          <w:sz w:val="24"/>
        </w:rPr>
        <w:t>6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3E5" w:rsidR="00F253E5">
      <w:r>
        <w:separator/>
      </w:r>
    </w:p>
  </w:endnote>
  <w:endnote w:id="0" w:type="continuationSeparator">
    <w:p w:rsidRDefault="00F253E5" w:rsidR="00F25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3E5" w:rsidR="00F253E5">
      <w:r>
        <w:separator/>
      </w:r>
    </w:p>
  </w:footnote>
  <w:footnote w:id="0" w:type="continuationSeparator">
    <w:p w:rsidRDefault="00F253E5" w:rsidR="00F253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56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7F6609">
      <w:t>7 St-2387/16-4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F6609">
      <w:t>2387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ED5"/>
    <w:rsid w:val="0003012B"/>
    <w:rsid w:val="00033093"/>
    <w:rsid w:val="000350A4"/>
    <w:rsid w:val="0003777F"/>
    <w:rsid w:val="00041597"/>
    <w:rsid w:val="00044B5E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B7E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112"/>
    <w:rsid w:val="004458F1"/>
    <w:rsid w:val="00446E1B"/>
    <w:rsid w:val="00450039"/>
    <w:rsid w:val="004505D5"/>
    <w:rsid w:val="00450BD1"/>
    <w:rsid w:val="00452315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5515"/>
    <w:rsid w:val="0051629B"/>
    <w:rsid w:val="005163D8"/>
    <w:rsid w:val="005174EE"/>
    <w:rsid w:val="00517D02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2FA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609"/>
    <w:rsid w:val="007F7C97"/>
    <w:rsid w:val="008015CF"/>
    <w:rsid w:val="008022C7"/>
    <w:rsid w:val="00802615"/>
    <w:rsid w:val="008053FC"/>
    <w:rsid w:val="008062BF"/>
    <w:rsid w:val="00806F30"/>
    <w:rsid w:val="008122CF"/>
    <w:rsid w:val="0081277D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9AB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23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B39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561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4F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2A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15B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3E5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65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165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65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56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56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65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165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65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56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56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St-2387/2016</izvorni_sadrzaj>
    <derivirana_varijabla naziv="DomainObject.Predmet.OznakaBroj_1">St-2387/2016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DUONIS d.o.o.</izvorni_sadrzaj>
    <derivirana_varijabla naziv="DomainObject.Predmet.ProtustrankaFormated_1">  DUONIS d.o.o.</derivirana_varijabla>
  </DomainObject.Predmet.ProtustrankaFormated>
  <DomainObject.Predmet.ProtustrankaFormatedOIB>
    <izvorni_sadrzaj>  DUONIS d.o.o., OIB 27283453459</izvorni_sadrzaj>
    <derivirana_varijabla naziv="DomainObject.Predmet.ProtustrankaFormatedOIB_1">  DUONIS d.o.o., OIB 27283453459</derivirana_varijabla>
  </DomainObject.Predmet.ProtustrankaFormatedOIB>
  <DomainObject.Predmet.ProtustrankaFormatedWithAdress>
    <izvorni_sadrzaj> DUONIS d.o.o., Strojarska cesta 10, 10000 Zagreb</izvorni_sadrzaj>
    <derivirana_varijabla naziv="DomainObject.Predmet.ProtustrankaFormatedWithAdress_1"> DUONIS d.o.o., Strojarska cesta 10, 10000 Zagreb</derivirana_varijabla>
  </DomainObject.Predmet.ProtustrankaFormatedWithAdress>
  <DomainObject.Predmet.ProtustrankaFormatedWithAdressOIB>
    <izvorni_sadrzaj> DUONIS d.o.o., OIB 27283453459, Strojarska cesta 10, 10000 Zagreb</izvorni_sadrzaj>
    <derivirana_varijabla naziv="DomainObject.Predmet.ProtustrankaFormatedWithAdressOIB_1"> DUONIS d.o.o., OIB 27283453459, Strojarska cesta 10, 10000 Zagreb</derivirana_varijabla>
  </DomainObject.Predmet.ProtustrankaFormatedWithAdressOIB>
  <DomainObject.Predmet.ProtustrankaWithAdress>
    <izvorni_sadrzaj>DUONIS d.o.o. Strojarska cesta 10, 10000 Zagreb</izvorni_sadrzaj>
    <derivirana_varijabla naziv="DomainObject.Predmet.ProtustrankaWithAdress_1">DUONIS d.o.o. Strojarska cesta 10, 10000 Zagreb</derivirana_varijabla>
  </DomainObject.Predmet.ProtustrankaWithAdress>
  <DomainObject.Predmet.ProtustrankaWithAdressOIB>
    <izvorni_sadrzaj>DUONIS d.o.o., OIB 27283453459, Strojarska cesta 10, 10000 Zagreb</izvorni_sadrzaj>
    <derivirana_varijabla naziv="DomainObject.Predmet.ProtustrankaWithAdressOIB_1">DUONIS d.o.o., OIB 27283453459, Strojarska cesta 10, 10000 Zagreb</derivirana_varijabla>
  </DomainObject.Predmet.ProtustrankaWithAdressOIB>
  <DomainObject.Predmet.ProtustrankaNazivFormated>
    <izvorni_sadrzaj>DUONIS d.o.o.</izvorni_sadrzaj>
    <derivirana_varijabla naziv="DomainObject.Predmet.ProtustrankaNazivFormated_1">DUONIS d.o.o.</derivirana_varijabla>
  </DomainObject.Predmet.ProtustrankaNazivFormated>
  <DomainObject.Predmet.ProtustrankaNazivFormatedOIB>
    <izvorni_sadrzaj>DUONIS d.o.o., OIB 27283453459</izvorni_sadrzaj>
    <derivirana_varijabla naziv="DomainObject.Predmet.ProtustrankaNazivFormatedOIB_1">DUONIS d.o.o., OIB 27283453459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DUONIS d.o.o.</item>
    </izvorni_sadrzaj>
    <derivirana_varijabla naziv="DomainObject.Predmet.ProtuStrankaListFormated_1">
      <item>DUONIS d.o.o.</item>
    </derivirana_varijabla>
  </DomainObject.Predmet.ProtuStrankaListFormated>
  <DomainObject.Predmet.ProtuStrankaListFormatedOIB>
    <izvorni_sadrzaj>
      <item>DUONIS d.o.o., OIB 27283453459</item>
    </izvorni_sadrzaj>
    <derivirana_varijabla naziv="DomainObject.Predmet.ProtuStrankaListFormatedOIB_1">
      <item>DUONIS d.o.o., OIB 27283453459</item>
    </derivirana_varijabla>
  </DomainObject.Predmet.ProtuStrankaListFormatedOIB>
  <DomainObject.Predmet.ProtuStrankaListFormatedWithAdress>
    <izvorni_sadrzaj>
      <item>DUONIS d.o.o., Strojarska cesta 10, 10000 Zagreb</item>
    </izvorni_sadrzaj>
    <derivirana_varijabla naziv="DomainObject.Predmet.ProtuStrankaListFormatedWithAdress_1">
      <item>DUONIS d.o.o., Strojarska cesta 10, 10000 Zagreb</item>
    </derivirana_varijabla>
  </DomainObject.Predmet.ProtuStrankaListFormatedWithAdress>
  <DomainObject.Predmet.ProtuStrankaListFormatedWithAdressOIB>
    <izvorni_sadrzaj>
      <item>DUONIS d.o.o., OIB 27283453459, Strojarska cesta 10, 10000 Zagreb</item>
    </izvorni_sadrzaj>
    <derivirana_varijabla naziv="DomainObject.Predmet.ProtuStrankaListFormatedWithAdressOIB_1">
      <item>DUONIS d.o.o., OIB 27283453459, Strojarska cesta 10, 10000 Zagreb</item>
    </derivirana_varijabla>
  </DomainObject.Predmet.ProtuStrankaListFormatedWithAdressOIB>
  <DomainObject.Predmet.ProtuStrankaListNazivFormated>
    <izvorni_sadrzaj>
      <item>DUONIS d.o.o.</item>
    </izvorni_sadrzaj>
    <derivirana_varijabla naziv="DomainObject.Predmet.ProtuStrankaListNazivFormated_1">
      <item>DUONIS d.o.o.</item>
    </derivirana_varijabla>
  </DomainObject.Predmet.ProtuStrankaListNazivFormated>
  <DomainObject.Predmet.ProtuStrankaListNazivFormatedOIB>
    <izvorni_sadrzaj>
      <item>DUONIS d.o.o., OIB 27283453459</item>
    </izvorni_sadrzaj>
    <derivirana_varijabla naziv="DomainObject.Predmet.ProtuStrankaListNazivFormatedOIB_1">
      <item>DUONIS d.o.o., OIB 27283453459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DUONIS d.o.o.</izvorni_sadrzaj>
    <derivirana_varijabla naziv="DomainObject.Predmet.ProtustrankaIDrugi_1">DUONIS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DUONIS d.o.o., OIB 27283453459, Strojarska cesta 10, 10000 Zagreb</izvorni_sadrzaj>
    <derivirana_varijabla naziv="DomainObject.Predmet.ProtustrankaIDrugiAdressOIB_1">DUONIS d.o.o., OIB 27283453459, Strojarska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DUONIS d.o.o.</item>
      <item>FINA Regionalni centar Zagreb</item>
    </izvorni_sadrzaj>
    <derivirana_varijabla naziv="DomainObject.Predmet.SudioniciListNaziv_1">
      <item>DUONIS d.o.o.</item>
      <item>FINA Regionalni centar Zagreb</item>
    </derivirana_varijabla>
  </DomainObject.Predmet.SudioniciListNaziv>
  <DomainObject.Predmet.SudioniciListAdressOIB>
    <izvorni_sadrzaj>
      <item>DUONIS d.o.o., OIB 27283453459, Strojarska cesta 10,10000 Zagreb</item>
      <item>FINA Regionalni centar Zagreb, OIB 85821130368, Trg svibanjskih žrtava 1995. br. 1,10000 Zagreb</item>
    </izvorni_sadrzaj>
    <derivirana_varijabla naziv="DomainObject.Predmet.SudioniciListAdressOIB_1">
      <item>DUONIS d.o.o., OIB 27283453459, Strojarska cesta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27283453459</item>
      <item>, OIB 85821130368</item>
    </izvorni_sadrzaj>
    <derivirana_varijabla naziv="DomainObject.Predmet.SudioniciListNazivOIB_1">
      <item>, OIB 27283453459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B52B5-703B-407E-B57F-72D04AA92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482</properties:Words>
  <properties:Characters>2589</properties:Characters>
  <properties:Lines>162</properties:Lines>
  <properties:Paragraphs>29</properties:Paragraphs>
  <properties:TotalTime>328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2017-02-06T11:56:00Z</dcterms:modified>
  <cp:revision>392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