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bba1" w14:paraId="179bba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302F2F">
        <w:rPr>
          <w:rFonts w:cs="Times New Roman" w:eastAsia="Times New Roman" w:hAnsi="Times New Roman" w:ascii="Times New Roman"/>
          <w:sz w:val="24"/>
          <w:szCs w:val="24"/>
          <w:lang w:eastAsia="hr-HR"/>
        </w:rPr>
        <w:t>TIM MONTAŽA j.d.o.o., Zagreb, Ivana Stožira 1, OIB: 02929063946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2369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2017.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2F2F">
        <w:rPr>
          <w:rFonts w:cs="Times New Roman" w:eastAsia="Times New Roman" w:hAnsi="Times New Roman" w:ascii="Times New Roman"/>
          <w:sz w:val="24"/>
          <w:szCs w:val="24"/>
          <w:lang w:eastAsia="hr-HR"/>
        </w:rPr>
        <w:t>TIM MONTAŽA j.d.o.o., Zagreb, Ivana Stožira 1, OIB: 02929063946</w:t>
      </w:r>
      <w:r w:rsidR="00D5236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302F2F">
        <w:rPr>
          <w:rFonts w:cs="Times New Roman" w:hAnsi="Times New Roman" w:ascii="Times New Roman"/>
          <w:sz w:val="24"/>
          <w:szCs w:val="24"/>
        </w:rPr>
        <w:t>NIKOLINI BUJANOVIĆ, Zagreb, Ulica Ivana Stožira 1, OIB: 18348764720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D5236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302F2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43</w:t>
      </w:r>
      <w:r w:rsidR="00D5236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D5236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7A700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302F2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D5236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D52369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DD7" w:rsidP="007B6B50" w:rsidR="00DA1DD7">
      <w:pPr>
        <w:spacing w:lineRule="auto" w:line="240" w:after="0"/>
      </w:pPr>
      <w:r>
        <w:separator/>
      </w:r>
    </w:p>
  </w:endnote>
  <w:endnote w:id="0" w:type="continuationSeparator">
    <w:p w:rsidRDefault="00DA1DD7" w:rsidP="007B6B50" w:rsidR="00DA1D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DD7" w:rsidP="007B6B50" w:rsidR="00DA1DD7">
      <w:pPr>
        <w:spacing w:lineRule="auto" w:line="240" w:after="0"/>
      </w:pPr>
      <w:r>
        <w:separator/>
      </w:r>
    </w:p>
  </w:footnote>
  <w:footnote w:id="0" w:type="continuationSeparator">
    <w:p w:rsidRDefault="00DA1DD7" w:rsidP="007B6B50" w:rsidR="00DA1D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0DD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302F2F">
      <w:t>243</w:t>
    </w:r>
    <w:r w:rsidR="00D52369">
      <w:t>/17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3162E"/>
    <w:rsid w:val="00041C1F"/>
    <w:rsid w:val="00097225"/>
    <w:rsid w:val="000C3A4B"/>
    <w:rsid w:val="000C71D6"/>
    <w:rsid w:val="00181EF7"/>
    <w:rsid w:val="0022121D"/>
    <w:rsid w:val="00243920"/>
    <w:rsid w:val="00271AD7"/>
    <w:rsid w:val="002A2B0B"/>
    <w:rsid w:val="002D6703"/>
    <w:rsid w:val="00302E3C"/>
    <w:rsid w:val="00302F2F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0E1F"/>
    <w:rsid w:val="00533E1C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16DB5"/>
    <w:rsid w:val="00731819"/>
    <w:rsid w:val="00777AFE"/>
    <w:rsid w:val="007A700A"/>
    <w:rsid w:val="007B6B50"/>
    <w:rsid w:val="00877831"/>
    <w:rsid w:val="008F7618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C300D5"/>
    <w:rsid w:val="00C92F4B"/>
    <w:rsid w:val="00CB0F4D"/>
    <w:rsid w:val="00CB5F9A"/>
    <w:rsid w:val="00D04A9A"/>
    <w:rsid w:val="00D10474"/>
    <w:rsid w:val="00D52369"/>
    <w:rsid w:val="00DA1DD7"/>
    <w:rsid w:val="00DC00DD"/>
    <w:rsid w:val="00E17FA6"/>
    <w:rsid w:val="00E34437"/>
    <w:rsid w:val="00E46E62"/>
    <w:rsid w:val="00E86D49"/>
    <w:rsid w:val="00EE2068"/>
    <w:rsid w:val="00F20447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MONTAŽA jednostavno društvo s ograničenom odgovornošću za usluge</izvorni_sadrzaj>
    <derivirana_varijabla naziv="DomainObject.Predmet.ProtustrankaFormated_1">  TIM MONTAŽA jednostavno društvo s ograničenom odgovornošću za usluge</derivirana_varijabla>
  </DomainObject.Predmet.ProtustrankaFormated>
  <DomainObject.Predmet.ProtustrankaFormatedOIB>
    <izvorni_sadrzaj>  TIM MONTAŽA jednostavno društvo s ograničenom odgovornošću za usluge, OIB 02929063946</izvorni_sadrzaj>
    <derivirana_varijabla naziv="DomainObject.Predmet.ProtustrankaFormatedOIB_1">  TIM MONTAŽA jednostavno društvo s ograničenom odgovornošću za usluge, OIB 02929063946</derivirana_varijabla>
  </DomainObject.Predmet.ProtustrankaFormatedOIB>
  <DomainObject.Predmet.ProtustrankaFormatedWithAdress>
    <izvorni_sadrzaj> TIM MONTAŽA jednostavno društvo s ograničenom odgovornošću za usluge, Ivana Stožira 1, 10000 Zagreb</izvorni_sadrzaj>
    <derivirana_varijabla naziv="DomainObject.Predmet.ProtustrankaFormatedWithAdress_1"> TIM MONTAŽA jednostavno društvo s ograničenom odgovornošću za usluge, Ivana Stožira 1, 10000 Zagreb</derivirana_varijabla>
  </DomainObject.Predmet.ProtustrankaFormatedWithAdress>
  <DomainObject.Predmet.ProtustrankaFormatedWithAdressOIB>
    <izvorni_sadrzaj> TIM MONTAŽA jednostavno društvo s ograničenom odgovornošću za usluge, OIB 02929063946, Ivana Stožira 1, 10000 Zagreb</izvorni_sadrzaj>
    <derivirana_varijabla naziv="DomainObject.Predmet.ProtustrankaFormatedWithAdressOIB_1"> TIM MONTAŽA jednostavno društvo s ograničenom odgovornošću za usluge, OIB 02929063946, Ivana Stožira 1, 10000 Zagreb</derivirana_varijabla>
  </DomainObject.Predmet.ProtustrankaFormatedWithAdressOIB>
  <DomainObject.Predmet.ProtustrankaWithAdress>
    <izvorni_sadrzaj>TIM MONTAŽA jednostavno društvo s ograničenom odgovornošću za usluge Ivana Stožira 1, 10000 Zagreb</izvorni_sadrzaj>
    <derivirana_varijabla naziv="DomainObject.Predmet.ProtustrankaWithAdress_1">TIM MONTAŽA jednostavno društvo s ograničenom odgovornošću za usluge Ivana Stožira 1, 10000 Zagreb</derivirana_varijabla>
  </DomainObject.Predmet.ProtustrankaWithAdress>
  <DomainObject.Predmet.ProtustrankaWithAdressOIB>
    <izvorni_sadrzaj>TIM MONTAŽA jednostavno društvo s ograničenom odgovornošću za usluge, OIB 02929063946, Ivana Stožira 1, 10000 Zagreb</izvorni_sadrzaj>
    <derivirana_varijabla naziv="DomainObject.Predmet.ProtustrankaWithAdressOIB_1">TIM MONTAŽA jednostavno društvo s ograničenom odgovornošću za usluge, OIB 02929063946, Ivana Stožira 1, 10000 Zagreb</derivirana_varijabla>
  </DomainObject.Predmet.ProtustrankaWithAdressOIB>
  <DomainObject.Predmet.ProtustrankaNazivFormated>
    <izvorni_sadrzaj>TIM MONTAŽA jednostavno društvo s ograničenom odgovornošću za usluge</izvorni_sadrzaj>
    <derivirana_varijabla naziv="DomainObject.Predmet.ProtustrankaNazivFormated_1">TIM MONTAŽA jednostavno društvo s ograničenom odgovornošću za usluge</derivirana_varijabla>
  </DomainObject.Predmet.ProtustrankaNazivFormated>
  <DomainObject.Predmet.ProtustrankaNazivFormatedOIB>
    <izvorni_sadrzaj>TIM MONTAŽA jednostavno društvo s ograničenom odgovornošću za usluge, OIB 02929063946</izvorni_sadrzaj>
    <derivirana_varijabla naziv="DomainObject.Predmet.ProtustrankaNazivFormatedOIB_1">TIM MONTAŽA jednostavno društvo s ograničenom odgovornošću za usluge, OIB 02929063946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MONTAŽA jednostavno društvo s ograničenom odgovornošću za usluge</item>
    </izvorni_sadrzaj>
    <derivirana_varijabla naziv="DomainObject.Predmet.ProtuStrankaListFormated_1">
      <item>TIM MONTAŽA jednostavno društvo s ograničenom odgovornošću za usluge</item>
    </derivirana_varijabla>
  </DomainObject.Predmet.ProtuStrankaListFormated>
  <DomainObject.Predmet.ProtuStrankaListFormatedOIB>
    <izvorni_sadrzaj>
      <item>TIM MONTAŽA jednostavno društvo s ograničenom odgovornošću za usluge, OIB 02929063946</item>
    </izvorni_sadrzaj>
    <derivirana_varijabla naziv="DomainObject.Predmet.ProtuStrankaListFormatedOIB_1">
      <item>TIM MONTAŽA jednostavno društvo s ograničenom odgovornošću za usluge, OIB 02929063946</item>
    </derivirana_varijabla>
  </DomainObject.Predmet.ProtuStrankaListFormatedOIB>
  <DomainObject.Predmet.ProtuStrankaListFormatedWithAdress>
    <izvorni_sadrzaj>
      <item>TIM MONTAŽA jednostavno društvo s ograničenom odgovornošću za usluge, Ivana Stožira 1, 10000 Zagreb</item>
    </izvorni_sadrzaj>
    <derivirana_varijabla naziv="DomainObject.Predmet.ProtuStrankaListFormatedWithAdress_1">
      <item>TIM MONTAŽA jednostavno društvo s ograničenom odgovornošću za usluge, Ivana Stožira 1, 10000 Zagreb</item>
    </derivirana_varijabla>
  </DomainObject.Predmet.ProtuStrankaListFormatedWithAdress>
  <DomainObject.Predmet.ProtuStrankaListFormatedWithAdressOIB>
    <izvorni_sadrzaj>
      <item>TIM MONTAŽA jednostavno društvo s ograničenom odgovornošću za usluge, OIB 02929063946, Ivana Stožira 1, 10000 Zagreb</item>
    </izvorni_sadrzaj>
    <derivirana_varijabla naziv="DomainObject.Predmet.ProtuStrankaListFormatedWithAdressOIB_1">
      <item>TIM MONTAŽA jednostavno društvo s ograničenom odgovornošću za usluge, OIB 02929063946, Ivana Stožira 1, 10000 Zagreb</item>
    </derivirana_varijabla>
  </DomainObject.Predmet.ProtuStrankaListFormatedWithAdressOIB>
  <DomainObject.Predmet.ProtuStrankaListNazivFormated>
    <izvorni_sadrzaj>
      <item>TIM MONTAŽA jednostavno društvo s ograničenom odgovornošću za usluge</item>
    </izvorni_sadrzaj>
    <derivirana_varijabla naziv="DomainObject.Predmet.ProtuStrankaListNazivFormated_1">
      <item>TIM MONTAŽA jednostavno društvo s ograničenom odgovornošću za usluge</item>
    </derivirana_varijabla>
  </DomainObject.Predmet.ProtuStrankaListNazivFormated>
  <DomainObject.Predmet.ProtuStrankaListNazivFormatedOIB>
    <izvorni_sadrzaj>
      <item>TIM MONTAŽA jednostavno društvo s ograničenom odgovornošću za usluge, OIB 02929063946</item>
    </izvorni_sadrzaj>
    <derivirana_varijabla naziv="DomainObject.Predmet.ProtuStrankaListNazivFormatedOIB_1">
      <item>TIM MONTAŽA jednostavno društvo s ograničenom odgovornošću za usluge, OIB 02929063946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MONTAŽA jednostavno društvo s ograničenom odgovornošću za usluge</izvorni_sadrzaj>
    <derivirana_varijabla naziv="DomainObject.Predmet.ProtustrankaIDrugi_1">TIM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MONTAŽA jednostavno društvo s ograničenom odgovornošću za usluge, OIB 02929063946, Ivana Stožira 1, 10000 Zagreb</izvorni_sadrzaj>
    <derivirana_varijabla naziv="DomainObject.Predmet.ProtustrankaIDrugiAdressOIB_1">TIM MONTAŽA jednostavno društvo s ograničenom odgovornošću za usluge, OIB 02929063946, Ivana Stožira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MONTAŽA jednostavno društvo s ograničenom odgovornošću za usluge</item>
    </izvorni_sadrzaj>
    <derivirana_varijabla naziv="DomainObject.Predmet.SudioniciListNaziv_1">
      <item>FINA Regionalni centar Zagreb</item>
      <item>TIM MONTAŽA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 MONTAŽA jednostavno društvo s ograničenom odgovornošću za usluge, OIB 02929063946, Ivana Stožira 1,10000 Zagreb</item>
    </izvorni_sadrzaj>
    <derivirana_varijabla naziv="DomainObject.Predmet.SudioniciListAdressOIB_1">
      <item>FINA Regionalni centar Zagreb, OIB 85821130368, Trg svibanjskih žrtava 1995. br. 1,10000 Zagreb</item>
      <item>TIM MONTAŽA jednostavno društvo s ograničenom odgovornošću za usluge, OIB 02929063946, Ivana Stožira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02929063946</item>
    </izvorni_sadrzaj>
    <derivirana_varijabla naziv="DomainObject.Predmet.SudioniciListNazivOIB_1">
      <item>, OIB 85821130368</item>
      <item>, OIB 02929063946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2432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2017-01-31T11:46:00Z</dcterms:created>
  <dc:creator>Draženka Prpić</dc:creator>
  <cp:lastModifiedBy>Draženka Prpić</cp:lastModifiedBy>
  <cp:lastPrinted>2017-01-31T11:46:00Z</cp:lastPrinted>
  <dcterms:modified xmlns:xsi="http://www.w3.org/2001/XMLSchema-instance" xsi:type="dcterms:W3CDTF">2017-01-31T11:46:00Z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