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5302A6">
        <w:t>5</w:t>
      </w:r>
      <w:r w:rsidR="00A52F48">
        <w:t>90</w:t>
      </w:r>
      <w:r w:rsidRPr="00EC13ED">
        <w:t>/1</w:t>
      </w:r>
      <w:r w:rsidR="005302A6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A52F48" w:rsidP="00A52F48" w:rsidR="00A52F48" w:rsidRPr="004B4FD7">
      <w:pPr>
        <w:jc w:val="both"/>
      </w:pPr>
      <w:r w:rsidRPr="004972F7">
        <w:t xml:space="preserve">Pozivaju se zainteresirane osobe da u roku od petnaest dana predujme na prolazni depozit suda koji se vodi kod Hrvatske poštanske banke d.d. Zagreb broj </w:t>
      </w:r>
      <w:r w:rsidRPr="004972F7">
        <w:rPr>
          <w:bCs/>
        </w:rPr>
        <w:t xml:space="preserve">HR59 2390 0011 3000 0270 3 </w:t>
      </w:r>
      <w:r w:rsidRPr="004972F7">
        <w:t xml:space="preserve">iznos od 25.000,00 kn za pokriće troškova prethodnog i otvorenog stečajnog postupka, jer će se u suprotnome donijeti rješenje o istovremenom otvaranju i zaključenju </w:t>
      </w:r>
      <w:r w:rsidRPr="004B4FD7">
        <w:t xml:space="preserve">stečajnog postupka nad dužnikom </w:t>
      </w:r>
      <w:r w:rsidRPr="004B4FD7">
        <w:rPr>
          <w:bCs/>
        </w:rPr>
        <w:t>TERRA CONSILIUM</w:t>
      </w:r>
      <w:r w:rsidRPr="004B4FD7">
        <w:t xml:space="preserve"> d.o.o. za savjetovanje, usluge, trgovinu i poljoprivredu Pula, Mletačka 12, OIB: 12144899660.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5302A6">
        <w:t>5</w:t>
      </w:r>
      <w:r w:rsidR="00A52F48">
        <w:t>90</w:t>
      </w:r>
      <w:r w:rsidRPr="00EC13ED">
        <w:t>/1</w:t>
      </w:r>
      <w:r w:rsidR="005302A6">
        <w:t>3</w:t>
      </w:r>
      <w:r w:rsidRPr="00EC13ED">
        <w:t xml:space="preserve"> od </w:t>
      </w:r>
      <w:r w:rsidR="005302A6">
        <w:t>23</w:t>
      </w:r>
      <w:r w:rsidR="00324BD9">
        <w:t>.</w:t>
      </w:r>
      <w:r w:rsidR="005302A6">
        <w:t>3</w:t>
      </w:r>
      <w:r w:rsidR="00324BD9">
        <w:t>.</w:t>
      </w:r>
      <w:r w:rsidRPr="00EC13ED">
        <w:t>201</w:t>
      </w:r>
      <w:r w:rsidR="005302A6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ED26F0">
        <w:t>23</w:t>
      </w:r>
      <w:r w:rsidR="006425F5">
        <w:t>.</w:t>
      </w:r>
      <w:r w:rsidR="00ED26F0">
        <w:t>3</w:t>
      </w:r>
      <w:r w:rsidR="00F035D1">
        <w:t>.</w:t>
      </w:r>
      <w:r w:rsidRPr="00EC13ED">
        <w:t>1</w:t>
      </w:r>
      <w:r w:rsidR="00ED26F0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2A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77E76"/>
    <w:rsid w:val="00983EDE"/>
    <w:rsid w:val="009B4E6C"/>
    <w:rsid w:val="009B762F"/>
    <w:rsid w:val="009C1387"/>
    <w:rsid w:val="009C3831"/>
    <w:rsid w:val="00A0264B"/>
    <w:rsid w:val="00A075BE"/>
    <w:rsid w:val="00A32D9B"/>
    <w:rsid w:val="00A52F48"/>
    <w:rsid w:val="00A656E7"/>
    <w:rsid w:val="00A7693E"/>
    <w:rsid w:val="00A77443"/>
    <w:rsid w:val="00AA3191"/>
    <w:rsid w:val="00AB325E"/>
    <w:rsid w:val="00AB619C"/>
    <w:rsid w:val="00AC2CF9"/>
    <w:rsid w:val="00AE3FF3"/>
    <w:rsid w:val="00BF2EDE"/>
    <w:rsid w:val="00C35F0D"/>
    <w:rsid w:val="00C44323"/>
    <w:rsid w:val="00C75ED6"/>
    <w:rsid w:val="00CD4AC9"/>
    <w:rsid w:val="00D10AC4"/>
    <w:rsid w:val="00D37114"/>
    <w:rsid w:val="00D434F5"/>
    <w:rsid w:val="00D61660"/>
    <w:rsid w:val="00D708E6"/>
    <w:rsid w:val="00DC1A05"/>
    <w:rsid w:val="00DE443F"/>
    <w:rsid w:val="00DF185B"/>
    <w:rsid w:val="00E3117E"/>
    <w:rsid w:val="00E93199"/>
    <w:rsid w:val="00EC13ED"/>
    <w:rsid w:val="00ED26F0"/>
    <w:rsid w:val="00ED7E9B"/>
    <w:rsid w:val="00EE1884"/>
    <w:rsid w:val="00F035D1"/>
    <w:rsid w:val="00F27163"/>
    <w:rsid w:val="00F44617"/>
    <w:rsid w:val="00F51F67"/>
    <w:rsid w:val="00F56AA8"/>
    <w:rsid w:val="00F57DD2"/>
    <w:rsid w:val="00F7175E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71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1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1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1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1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37114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37114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37114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37114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37114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23. ožujka 2015.</izvorni_sadrzaj>
    <derivirana_varijabla naziv="DomainObject.DatumDonosenjaOdluke_1">23.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St-590/2013</izvorni_sadrzaj>
    <derivirana_varijabla naziv="DomainObject.Predmet.OznakaBroj_1">St-590/2013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CONSILIUM d.o.o.  Pula</izvorni_sadrzaj>
    <derivirana_varijabla naziv="DomainObject.Predmet.ProtustrankaFormated_1">  TERRA CONSILIUM d.o.o.  Pula</derivirana_varijabla>
  </DomainObject.Predmet.ProtustrankaFormated>
  <DomainObject.Predmet.ProtustrankaFormatedOIB>
    <izvorni_sadrzaj>  TERRA CONSILIUM d.o.o.  Pula, OIB 12144899660</izvorni_sadrzaj>
    <derivirana_varijabla naziv="DomainObject.Predmet.ProtustrankaFormatedOIB_1">  TERRA CONSILIUM d.o.o.  Pula, OIB 12144899660</derivirana_varijabla>
  </DomainObject.Predmet.ProtustrankaFormatedOIB>
  <DomainObject.Predmet.ProtustrankaFormatedWithAdress>
    <izvorni_sadrzaj> TERRA CONSILIUM d.o.o.  Pula, Mletačka 12, 52 100 Pula</izvorni_sadrzaj>
    <derivirana_varijabla naziv="DomainObject.Predmet.ProtustrankaFormatedWithAdress_1"> TERRA CONSILIUM d.o.o.  Pula, Mletačka 12, 52 100 Pula</derivirana_varijabla>
  </DomainObject.Predmet.ProtustrankaFormatedWithAdress>
  <DomainObject.Predmet.ProtustrankaFormatedWithAdressOIB>
    <izvorni_sadrzaj> TERRA CONSILIUM d.o.o.  Pula, OIB 12144899660, Mletačka 12, 52 100 Pula</izvorni_sadrzaj>
    <derivirana_varijabla naziv="DomainObject.Predmet.ProtustrankaFormatedWithAdressOIB_1"> TERRA CONSILIUM d.o.o.  Pula, OIB 12144899660, Mletačka 12, 52 100 Pula</derivirana_varijabla>
  </DomainObject.Predmet.ProtustrankaFormatedWithAdressOIB>
  <DomainObject.Predmet.ProtustrankaWithAdress>
    <izvorni_sadrzaj>TERRA CONSILIUM d.o.o.  Pula Mletačka 12, 52 100 Pula</izvorni_sadrzaj>
    <derivirana_varijabla naziv="DomainObject.Predmet.ProtustrankaWithAdress_1">TERRA CONSILIUM d.o.o.  Pula Mletačka 12, 52 100 Pula</derivirana_varijabla>
  </DomainObject.Predmet.ProtustrankaWithAdress>
  <DomainObject.Predmet.ProtustrankaWithAdressOIB>
    <izvorni_sadrzaj>TERRA CONSILIUM d.o.o.  Pula, OIB 12144899660, Mletačka 12, 52 100 Pula</izvorni_sadrzaj>
    <derivirana_varijabla naziv="DomainObject.Predmet.ProtustrankaWithAdressOIB_1">TERRA CONSILIUM d.o.o.  Pula, OIB 12144899660, Mletačka 12, 52 100 Pula</derivirana_varijabla>
  </DomainObject.Predmet.ProtustrankaWithAdressOIB>
  <DomainObject.Predmet.ProtustrankaNazivFormated>
    <izvorni_sadrzaj>TERRA CONSILIUM d.o.o.  Pula</izvorni_sadrzaj>
    <derivirana_varijabla naziv="DomainObject.Predmet.ProtustrankaNazivFormated_1">TERRA CONSILIUM d.o.o.  Pula</derivirana_varijabla>
  </DomainObject.Predmet.ProtustrankaNazivFormated>
  <DomainObject.Predmet.ProtustrankaNazivFormatedOIB>
    <izvorni_sadrzaj>TERRA CONSILIUM d.o.o.  Pula, OIB 12144899660</izvorni_sadrzaj>
    <derivirana_varijabla naziv="DomainObject.Predmet.ProtustrankaNazivFormatedOIB_1">TERRA CONSILIUM d.o.o.  Pula, OIB 12144899660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TERRA CONSILIUM d.o.o.  Pula</item>
    </izvorni_sadrzaj>
    <derivirana_varijabla naziv="DomainObject.Predmet.ProtuStrankaListFormated_1">
      <item>TERRA CONSILIUM d.o.o.  Pula</item>
    </derivirana_varijabla>
  </DomainObject.Predmet.ProtuStrankaListFormated>
  <DomainObject.Predmet.ProtuStrankaListFormatedOIB>
    <izvorni_sadrzaj>
      <item>TERRA CONSILIUM d.o.o.  Pula, OIB 12144899660</item>
    </izvorni_sadrzaj>
    <derivirana_varijabla naziv="DomainObject.Predmet.ProtuStrankaListFormatedOIB_1">
      <item>TERRA CONSILIUM d.o.o.  Pula, OIB 12144899660</item>
    </derivirana_varijabla>
  </DomainObject.Predmet.ProtuStrankaListFormatedOIB>
  <DomainObject.Predmet.ProtuStrankaListFormatedWithAdress>
    <izvorni_sadrzaj>
      <item>TERRA CONSILIUM d.o.o.  Pula, Mletačka 12, 52 100 Pula</item>
    </izvorni_sadrzaj>
    <derivirana_varijabla naziv="DomainObject.Predmet.ProtuStrankaListFormatedWithAdress_1">
      <item>TERRA CONSILIUM d.o.o.  Pula, Mletačka 12, 52 100 Pula</item>
    </derivirana_varijabla>
  </DomainObject.Predmet.ProtuStrankaListFormatedWithAdress>
  <DomainObject.Predmet.ProtuStrankaListFormatedWithAdressOIB>
    <izvorni_sadrzaj>
      <item>TERRA CONSILIUM d.o.o.  Pula, OIB 12144899660, Mletačka 12, 52 100 Pula</item>
    </izvorni_sadrzaj>
    <derivirana_varijabla naziv="DomainObject.Predmet.ProtuStrankaListFormatedWithAdressOIB_1">
      <item>TERRA CONSILIUM d.o.o.  Pula, OIB 12144899660, Mletačka 12, 52 100 Pula</item>
    </derivirana_varijabla>
  </DomainObject.Predmet.ProtuStrankaListFormatedWithAdressOIB>
  <DomainObject.Predmet.ProtuStrankaListNazivFormated>
    <izvorni_sadrzaj>
      <item>TERRA CONSILIUM d.o.o.  Pula</item>
    </izvorni_sadrzaj>
    <derivirana_varijabla naziv="DomainObject.Predmet.ProtuStrankaListNazivFormated_1">
      <item>TERRA CONSILIUM d.o.o.  Pula</item>
    </derivirana_varijabla>
  </DomainObject.Predmet.ProtuStrankaListNazivFormated>
  <DomainObject.Predmet.ProtuStrankaListNazivFormatedOIB>
    <izvorni_sadrzaj>
      <item>TERRA CONSILIUM d.o.o.  Pula, OIB 12144899660</item>
    </izvorni_sadrzaj>
    <derivirana_varijabla naziv="DomainObject.Predmet.ProtuStrankaListNazivFormatedOIB_1">
      <item>TERRA CONSILIUM d.o.o.  Pula, OIB 12144899660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2015.</izvorni_sadrzaj>
    <derivirana_varijabla naziv="DomainObject.Datum_1">23.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TERRA CONSILIUM d.o.o.  Pula</izvorni_sadrzaj>
    <derivirana_varijabla naziv="DomainObject.Predmet.ProtustrankaIDrugi_1">TERRA CONSILIUM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TERRA CONSILIUM d.o.o.  Pula, OIB 12144899660, Mletačka 12, 52 100 Pula</izvorni_sadrzaj>
    <derivirana_varijabla naziv="DomainObject.Predmet.ProtustrankaIDrugiAdressOIB_1">TERRA CONSILIUM d.o.o.  Pula, OIB 12144899660,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CONSILIUM d.o.o.  Pula</item>
      <item>FINA  Pula</item>
    </izvorni_sadrzaj>
    <derivirana_varijabla naziv="DomainObject.Predmet.SudioniciListNaziv_1">
      <item>TERRA CONSILIUM d.o.o.  Pula</item>
      <item>FINA  Pula</item>
    </derivirana_varijabla>
  </DomainObject.Predmet.SudioniciListNaziv>
  <DomainObject.Predmet.SudioniciListAdressOIB>
    <izvorni_sadrzaj>
      <item>TERRA CONSILIUM d.o.o.  Pula, OIB 12144899660, Mletačka 12,52 100 Pula</item>
      <item>FINA  Pula, OIB 85821130368, Giardini 5,52 100 Pula</item>
    </izvorni_sadrzaj>
    <derivirana_varijabla naziv="DomainObject.Predmet.SudioniciListAdressOIB_1">
      <item>TERRA CONSILIUM d.o.o.  Pula, OIB 12144899660, Mletačka 12,52 100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12144899660</item>
      <item>, OIB 85821130368</item>
    </izvorni_sadrzaj>
    <derivirana_varijabla naziv="DomainObject.Predmet.SudioniciListNazivOIB_1">
      <item>, OIB 12144899660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05393-263A-4A66-9138-DCB143FD4920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139</properties:Words>
  <properties:Characters>744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2015-03-23T09:40:00Z</dcterms:created>
  <dc:creator>vjelenovic</dc:creator>
  <cp:lastModifiedBy>docx4j</cp:lastModifiedBy>
  <cp:lastPrinted>2015-03-23T09:40:00Z</cp:lastPrinted>
  <dcterms:modified xmlns:xsi="http://www.w3.org/2001/XMLSchema-instance" xsi:type="dcterms:W3CDTF">2015-03-23T09:40:00Z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