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f262" w14:paraId="829f2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1B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D1BE6" w:rsidR="00FD1BE6" w:rsidRPr="00FD1BE6">
      <w:pPr>
        <w:pStyle w:val="SudSjedite"/>
        <w:rPr>
          <w:szCs w:val="20"/>
        </w:rPr>
      </w:pPr>
      <w:r>
        <w:tab/>
      </w:r>
      <w:r w:rsidR="00FD1BE6" w:rsidRPr="00FD1BE6">
        <w:rPr>
          <w:szCs w:val="20"/>
        </w:rPr>
        <w:t xml:space="preserve">                                                                                                                                                                  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               6 St-103/2016-2.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>O G L A S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GARMIL društvo s ograničenom odgovornošću za poljoprivredu, trgovinu i usluge, Garešnica, Matije Gupca 17 A, MBS: 010082487, OIB: 57865812856, koji se vodi kod ovoga suda pod brojem St-103/2016, temeljem odredbe čl.430., 431. i 434. Stečajnog zakona (Narodne novine br. 71/15), objavljuje: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37.965,25 kn, u koji iznos je uračunata kamata i naknada Financijske agencije za provedbu ovrhe na novčanim sredstvima. 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II. Poziva se osoba ovlaštena za zastupanje dužnika – Željko </w:t>
      </w:r>
      <w:proofErr w:type="spellStart"/>
      <w:r w:rsidRPr="00FD1BE6">
        <w:rPr>
          <w:rFonts w:cs="Times New Roman" w:eastAsia="Times New Roman"/>
          <w:szCs w:val="20"/>
          <w:lang w:eastAsia="hr-HR"/>
        </w:rPr>
        <w:t>Hasanac</w:t>
      </w:r>
      <w:proofErr w:type="spellEnd"/>
      <w:r w:rsidRPr="00FD1BE6">
        <w:rPr>
          <w:rFonts w:cs="Times New Roman" w:eastAsia="Times New Roman"/>
          <w:szCs w:val="20"/>
          <w:lang w:eastAsia="hr-HR"/>
        </w:rPr>
        <w:t>, Garešnica, Matije Gupca 17/A,  OIB: 86452564110, da u roku od 15 dana od objave ovog oglasa na mrežnoj stranici e-Oglasna ploča Trgovačkog suda u Bjelovaru podnese sudu javnobilježnički ovjerovljen popis imovine i obveza na propisanom obrascu.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U Bjelovaru, 12. veljače 2016.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D1BE6">
        <w:rPr>
          <w:rFonts w:cs="Times New Roman" w:eastAsia="Times New Roman"/>
          <w:szCs w:val="20"/>
          <w:lang w:eastAsia="hr-HR"/>
        </w:rPr>
        <w:t>Rj</w:t>
      </w:r>
      <w:proofErr w:type="spellEnd"/>
      <w:r w:rsidRPr="00FD1BE6">
        <w:rPr>
          <w:rFonts w:cs="Times New Roman" w:eastAsia="Times New Roman"/>
          <w:szCs w:val="20"/>
          <w:lang w:eastAsia="hr-HR"/>
        </w:rPr>
        <w:t>.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>II. Kal. 45 dana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D1BE6">
        <w:rPr>
          <w:rFonts w:cs="Times New Roman" w:eastAsia="Times New Roman"/>
          <w:szCs w:val="20"/>
          <w:lang w:eastAsia="hr-HR"/>
        </w:rPr>
        <w:t>Bjelovar, 12.2.2016.</w:t>
      </w:r>
    </w:p>
    <w:p w:rsidRDefault="00FD1BE6" w:rsidP="00FD1BE6" w:rsidR="00FD1BE6" w:rsidRPr="00FD1BE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BE6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68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St-103/2016-2</izvorni_sadrzaj>
    <derivirana_varijabla naziv="DomainObject.Oznaka_1">St-103/2016-2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GARMIL društvo s ograničenom odgovornošću za poljoprivredu, trgovinu i usluge, Garešnica</izvorni_sadrzaj>
    <derivirana_varijabla naziv="DomainObject.Predmet.ProtustrankaFormated_1">  GARMIL društvo s ograničenom odgovornošću za poljoprivredu, trgovinu i usluge, Garešnica</derivirana_varijabla>
  </DomainObject.Predmet.ProtustrankaFormated>
  <DomainObject.Predmet.ProtustrankaFormatedOIB>
    <izvorni_sadrzaj>  GARMIL društvo s ograničenom odgovornošću za poljoprivredu, trgovinu i usluge, Garešnica, OIB 57865812856</izvorni_sadrzaj>
    <derivirana_varijabla naziv="DomainObject.Predmet.ProtustrankaFormatedOIB_1">  GARMIL društvo s ograničenom odgovornošću za poljoprivredu, trgovinu i usluge, Garešnica, OIB 57865812856</derivirana_varijabla>
  </DomainObject.Predmet.ProtustrankaFormatedOIB>
  <DomainObject.Predmet.ProtustrankaFormatedWithAdress>
    <izvorni_sadrzaj> GARMIL društvo s ograničenom odgovornošću za poljoprivredu, trgovinu i usluge, Garešnica, Matije Gupca 17 A, 43280 Garešnica</izvorni_sadrzaj>
    <derivirana_varijabla naziv="DomainObject.Predmet.ProtustrankaFormatedWithAdress_1"> GARMIL društvo s ograničenom odgovornošću za poljoprivredu, trgovinu i usluge, Garešnica, Matije Gupca 17 A, 43280 Garešnica</derivirana_varijabla>
  </DomainObject.Predmet.ProtustrankaFormatedWithAdress>
  <DomainObject.Predmet.ProtustrankaFormatedWithAdressOIB>
    <izvorni_sadrzaj> GARMIL društvo s ograničenom odgovornošću za poljoprivredu, trgovinu i usluge, Garešnica, OIB 57865812856, Matije Gupca 17 A, 43280 Garešnica</izvorni_sadrzaj>
    <derivirana_varijabla naziv="DomainObject.Predmet.ProtustrankaFormatedWithAdressOIB_1"> GARMIL društvo s ograničenom odgovornošću za poljoprivredu, trgovinu i usluge, Garešnica, OIB 57865812856, Matije Gupca 17 A, 43280 Garešnica</derivirana_varijabla>
  </DomainObject.Predmet.ProtustrankaFormatedWithAdressOIB>
  <DomainObject.Predmet.ProtustrankaWithAdress>
    <izvorni_sadrzaj>GARMIL društvo s ograničenom odgovornošću za poljoprivredu, trgovinu i usluge, Garešnica Matije Gupca 17 A, 43280 Garešnica</izvorni_sadrzaj>
    <derivirana_varijabla naziv="DomainObject.Predmet.ProtustrankaWithAdress_1">GARMIL društvo s ograničenom odgovornošću za poljoprivredu, trgovinu i usluge, Garešnica Matije Gupca 17 A, 43280 Garešnica</derivirana_varijabla>
  </DomainObject.Predmet.ProtustrankaWithAdress>
  <DomainObject.Predmet.ProtustrankaWithAdressOIB>
    <izvorni_sadrzaj>GARMIL društvo s ograničenom odgovornošću za poljoprivredu, trgovinu i usluge, Garešnica, OIB 57865812856, Matije Gupca 17 A, 43280 Garešnica</izvorni_sadrzaj>
    <derivirana_varijabla naziv="DomainObject.Predmet.ProtustrankaWithAdressOIB_1">GARMIL društvo s ograničenom odgovornošću za poljoprivredu, trgovinu i usluge, Garešnica, OIB 57865812856, Matije Gupca 17 A, 43280 Garešnica</derivirana_varijabla>
  </DomainObject.Predmet.ProtustrankaWithAdressOIB>
  <DomainObject.Predmet.ProtustrankaNazivFormated>
    <izvorni_sadrzaj>GARMIL društvo s ograničenom odgovornošću za poljoprivredu, trgovinu i usluge, Garešnica</izvorni_sadrzaj>
    <derivirana_varijabla naziv="DomainObject.Predmet.ProtustrankaNazivFormated_1">GARMIL društvo s ograničenom odgovornošću za poljoprivredu, trgovinu i usluge, Garešnica</derivirana_varijabla>
  </DomainObject.Predmet.ProtustrankaNazivFormated>
  <DomainObject.Predmet.ProtustrankaNazivFormatedOIB>
    <izvorni_sadrzaj>GARMIL društvo s ograničenom odgovornošću za poljoprivredu, trgovinu i usluge, Garešnica, OIB 57865812856</izvorni_sadrzaj>
    <derivirana_varijabla naziv="DomainObject.Predmet.ProtustrankaNazivFormatedOIB_1">GARMIL društvo s ograničenom odgovornošću za poljoprivredu, trgovinu i usluge, Garešnica, OIB 57865812856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GARMIL društvo s ograničenom odgovornošću za poljoprivredu, trgovinu i usluge, Garešnica</item>
    </izvorni_sadrzaj>
    <derivirana_varijabla naziv="DomainObject.Predmet.ProtuStrankaListFormated_1">
      <item>GARMIL društvo s ograničenom odgovornošću za poljoprivredu, trgovinu i usluge, Garešnica</item>
    </derivirana_varijabla>
  </DomainObject.Predmet.ProtuStrankaListFormated>
  <DomainObject.Predmet.ProtuStrankaListFormatedOIB>
    <izvorni_sadrzaj>
      <item>GARMIL društvo s ograničenom odgovornošću za poljoprivredu, trgovinu i usluge, Garešnica, OIB 57865812856</item>
    </izvorni_sadrzaj>
    <derivirana_varijabla naziv="DomainObject.Predmet.ProtuStrankaListFormatedOIB_1">
      <item>GARMIL društvo s ograničenom odgovornošću za poljoprivredu, trgovinu i usluge, Garešnica, OIB 57865812856</item>
    </derivirana_varijabla>
  </DomainObject.Predmet.ProtuStrankaListFormatedOIB>
  <DomainObject.Predmet.ProtuStrankaListFormatedWithAdress>
    <izvorni_sadrzaj>
      <item>GARMIL društvo s ograničenom odgovornošću za poljoprivredu, trgovinu i usluge, Garešnica, Matije Gupca 17 A, 43280 Garešnica</item>
    </izvorni_sadrzaj>
    <derivirana_varijabla naziv="DomainObject.Predmet.ProtuStrankaListFormatedWithAdress_1">
      <item>GARMIL društvo s ograničenom odgovornošću za poljoprivredu, trgovinu i usluge, Garešnica, Matije Gupca 17 A, 43280 Garešnica</item>
    </derivirana_varijabla>
  </DomainObject.Predmet.ProtuStrankaListFormatedWithAdress>
  <DomainObject.Predmet.ProtuStrankaListFormatedWithAdressOIB>
    <izvorni_sadrzaj>
      <item>GARMIL društvo s ograničenom odgovornošću za poljoprivredu, trgovinu i usluge, Garešnica, OIB 57865812856, Matije Gupca 17 A, 43280 Garešnica</item>
    </izvorni_sadrzaj>
    <derivirana_varijabla naziv="DomainObject.Predmet.ProtuStrankaListFormatedWithAdressOIB_1">
      <item>GARMIL društvo s ograničenom odgovornošću za poljoprivredu, trgovinu i usluge, Garešnica, OIB 57865812856, Matije Gupca 17 A, 43280 Garešnica</item>
    </derivirana_varijabla>
  </DomainObject.Predmet.ProtuStrankaListFormatedWithAdressOIB>
  <DomainObject.Predmet.ProtuStrankaListNazivFormated>
    <izvorni_sadrzaj>
      <item>GARMIL društvo s ograničenom odgovornošću za poljoprivredu, trgovinu i usluge, Garešnica</item>
    </izvorni_sadrzaj>
    <derivirana_varijabla naziv="DomainObject.Predmet.ProtuStrankaListNazivFormated_1">
      <item>GARMIL društvo s ograničenom odgovornošću za poljoprivredu, trgovinu i usluge, Garešnica</item>
    </derivirana_varijabla>
  </DomainObject.Predmet.ProtuStrankaListNazivFormated>
  <DomainObject.Predmet.ProtuStrankaListNazivFormatedOIB>
    <izvorni_sadrzaj>
      <item>GARMIL društvo s ograničenom odgovornošću za poljoprivredu, trgovinu i usluge, Garešnica, OIB 57865812856</item>
    </izvorni_sadrzaj>
    <derivirana_varijabla naziv="DomainObject.Predmet.ProtuStrankaListNazivFormatedOIB_1">
      <item>GARMIL društvo s ograničenom odgovornošću za poljoprivredu, trgovinu i usluge, Garešnica, OIB 57865812856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St-103/2016-2</izvorni_sadrzaj>
    <derivirana_varijabla naziv="DomainObject.PoslovniBrojDokumenta_1">St-103/2016-2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GARMIL društvo s ograničenom odgovornošću za poljoprivredu, trgovinu i usluge, Garešnica</izvorni_sadrzaj>
    <derivirana_varijabla naziv="DomainObject.Predmet.ProtustrankaIDrugi_1">GARMIL društvo s ograničenom odgovornošću za poljoprivredu,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GARMIL društvo s ograničenom odgovornošću za poljoprivredu, trgovinu i usluge, Garešnica, OIB 57865812856, Matije Gupca 17 A, 43280 Garešnica</izvorni_sadrzaj>
    <derivirana_varijabla naziv="DomainObject.Predmet.ProtustrankaIDrugiAdressOIB_1">GARMIL društvo s ograničenom odgovornošću za poljoprivredu, trgovinu i usluge, Garešnica, OIB 57865812856, Matije Gupca 17 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GARMIL društvo s ograničenom odgovornošću za poljoprivredu, trgovinu i usluge, Garešnica</item>
    </izvorni_sadrzaj>
    <derivirana_varijabla naziv="DomainObject.Predmet.SudioniciListNaziv_1">
      <item>FINA, RC ZAGREB, Podružnica Bjelovar</item>
      <item>GARMIL društvo s ograničenom odgovornošću za poljoprivredu, trgovinu i usluge, Garešnica</item>
    </derivirana_varijabla>
  </DomainObject.Predmet.SudioniciListNaziv>
  <DomainObject.Predmet.SudioniciListAdressOIB>
    <izvorni_sadrzaj>
      <item>FINA, RC ZAGREB, Podružnica Bjelovar, OIB 85821130368, F. Supila 4,43000 Bjelovar</item>
      <item>GARMIL društvo s ograničenom odgovornošću za poljoprivredu, trgovinu i usluge, Garešnica, OIB 57865812856, Matije Gupca 17 A,43280 Garešnica</item>
    </izvorni_sadrzaj>
    <derivirana_varijabla naziv="DomainObject.Predmet.SudioniciListAdressOIB_1">
      <item>FINA, RC ZAGREB, Podružnica Bjelovar, OIB 85821130368, F. Supila 4,43000 Bjelovar</item>
      <item>GARMIL društvo s ograničenom odgovornošću za poljoprivredu, trgovinu i usluge, Garešnica, OIB 57865812856, Matije Gupca 17 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CBF82-5631-4E8A-AFE3-E73686962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1761</properties:Characters>
  <properties:Lines>51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2016-02-12T07:54:00Z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