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a4a0" w14:paraId="abca4a0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457F0E">
        <w:t>1222/17-16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83EA7" w:rsidRPr="004157C2">
        <w:rPr>
          <w:lang w:val="pt-BR"/>
        </w:rPr>
        <w:t>SUPER DANDY d.o.o. za trgovinu, prijevoz, izvoz i uvoz, OIB: 37729609575, Ivanja Reka (Grad Zagreb), Lovre Juranića 17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F3D3B">
        <w:rPr>
          <w:lang w:val="pt-BR"/>
        </w:rPr>
        <w:t>5. siječnja 2018</w:t>
      </w:r>
      <w:r w:rsidR="005A79A5">
        <w:rPr>
          <w:lang w:val="pt-BR"/>
        </w:rPr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83EA7" w:rsidRPr="004157C2">
        <w:rPr>
          <w:lang w:val="pt-BR"/>
        </w:rPr>
        <w:t>SUPER DANDY d.o.o. za trgovinu, prijevoz, izvoz i uvoz, OIB: 37729609575, Ivanja Reka (Grad Zagreb), Lovre Juranića 17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83EA7">
        <w:t>1222-17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B4FF4" w:rsidP="00FB4FF4" w:rsidR="00FB4FF4">
      <w:pPr>
        <w:pStyle w:val="Tijeloteksta"/>
        <w:ind w:firstLine="708"/>
      </w:pPr>
      <w:r>
        <w:t xml:space="preserve">Financijska agencija, Regionalni centar Zagreb, podnijela je ovom sudu prijedlog za otvaranje stečajnog postupka nad </w:t>
      </w:r>
      <w:r w:rsidR="00983EA7" w:rsidRPr="004157C2">
        <w:rPr>
          <w:lang w:val="pt-BR"/>
        </w:rPr>
        <w:t>SUPER DANDY d.o.o. za trgovinu, prijevoz, izvoz i uvoz, OIB: 37729609575, Ivanja Reka (Grad Zagreb), Lovre Juranića 17</w:t>
      </w:r>
      <w:r>
        <w:t>.</w:t>
      </w:r>
    </w:p>
    <w:p w:rsidRDefault="00FB4FF4" w:rsidP="00FB4FF4" w:rsidR="00FB4FF4">
      <w:pPr>
        <w:pStyle w:val="Tijeloteksta"/>
        <w:ind w:firstLine="708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83EA7" w:rsidP="00983EA7" w:rsidR="00983EA7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13. travnja 2017</w:t>
      </w:r>
      <w:r w:rsidRPr="00070D63">
        <w:t xml:space="preserve">. u Očevidniku redoslijeda osnova za plaćanje ima evidentirane neizvršene osnove za plaćanje u neprekinutom razdoblju od </w:t>
      </w:r>
      <w:r>
        <w:t>120</w:t>
      </w:r>
      <w:r w:rsidRPr="00070D63">
        <w:t xml:space="preserve"> dana, u ukupnom iznosu od </w:t>
      </w:r>
      <w:r>
        <w:t xml:space="preserve">1.876.287,50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983EA7" w:rsidP="00983EA7" w:rsidR="00983E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4FF4" w:rsidP="00FB4FF4" w:rsidR="00B9015B" w:rsidRPr="00B9015B">
      <w:pPr>
        <w:pStyle w:val="Tijeloteksta"/>
        <w:ind w:firstLine="708"/>
      </w:pPr>
      <w:r>
        <w:t xml:space="preserve"> </w:t>
      </w:r>
      <w:r w:rsidR="00B9015B" w:rsidRPr="00B9015B">
        <w:t xml:space="preserve">Slijedom navedenog, </w:t>
      </w:r>
      <w:r w:rsidR="00F324F6">
        <w:t xml:space="preserve">sud je </w:t>
      </w:r>
      <w:r w:rsidR="00983EA7">
        <w:t>19. srpnja 2017</w:t>
      </w:r>
      <w:r w:rsidR="00926841">
        <w:t xml:space="preserve">. </w:t>
      </w:r>
      <w:r w:rsidR="00F324F6">
        <w:t>na temelju odredbe čl. 115</w:t>
      </w:r>
      <w:r w:rsidR="00B9015B" w:rsidRPr="00B9015B">
        <w:t>. st. 1. SZ-a donio rješenje o pokretanju prethodnog postupka rad</w:t>
      </w:r>
      <w:r w:rsidR="00F324F6">
        <w:t>i utvrđivanja pretpostavki</w:t>
      </w:r>
      <w:r w:rsidR="00B9015B" w:rsidRPr="00B9015B">
        <w:t xml:space="preserve"> za otvaranje stečajnog postupka nad dužnikom.</w:t>
      </w:r>
    </w:p>
    <w:p w:rsidRDefault="008E437D" w:rsidP="00BF4E58" w:rsidR="00C327DE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983EA7">
        <w:t>26. rujna</w:t>
      </w:r>
      <w:r w:rsidR="005A79A5">
        <w:t xml:space="preserve"> 2017</w:t>
      </w:r>
      <w:r w:rsidR="00FF62A0" w:rsidRPr="00184012">
        <w:t>. zastupni</w:t>
      </w:r>
      <w:r w:rsidR="00FB4FF4">
        <w:t>k</w:t>
      </w:r>
      <w:r w:rsidR="00FF62A0" w:rsidRPr="00184012">
        <w:t xml:space="preserve"> po zakonu dužnika </w:t>
      </w:r>
      <w:r w:rsidR="00983EA7">
        <w:t>Ivan Beus</w:t>
      </w:r>
      <w:r w:rsidR="00FB4FF4">
        <w:t xml:space="preserve"> izjavio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983EA7" w:rsidRPr="004157C2">
        <w:rPr>
          <w:lang w:val="pt-BR"/>
        </w:rPr>
        <w:t>SUPER DANDY d.o.o. za trgovinu, prijevoz, izvoz i uvoz, OIB: 37729609575, Ivanja Reka (Grad Zagreb), Lovre Juranića 17</w:t>
      </w:r>
      <w:r w:rsidR="00FF62A0" w:rsidRPr="00184012">
        <w:t>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</w:t>
      </w:r>
      <w:r w:rsidR="00C327DE">
        <w:t xml:space="preserve">og postupka te </w:t>
      </w:r>
      <w:r w:rsidR="00FB4FF4">
        <w:t xml:space="preserve"> </w:t>
      </w:r>
      <w:r w:rsidR="00D05B93">
        <w:t xml:space="preserve">je </w:t>
      </w:r>
      <w:r w:rsidR="00C327DE">
        <w:t xml:space="preserve">zastupnik po zakonu dužnika </w:t>
      </w:r>
      <w:r w:rsidR="00D05B93">
        <w:t xml:space="preserve">izjavio </w:t>
      </w:r>
      <w:r w:rsidR="00C327DE">
        <w:t>da u cijelosti ostaje kod navoda iz prokaznog popisa imovine</w:t>
      </w:r>
      <w:r w:rsidR="00D05B93">
        <w:t xml:space="preserve"> od 9. listopada 2017. (list 20-29 spisa) iz kojeg proizlazi da dužnik nema nekretnina, ni imovinskih prava na tuđim stvarima, da nema nenovčanih tražbina ni novčanih sredstava na računima, od pokretnina da ima osnovnih sredstava sadašnje vrijednosti u iznosu od 4.322,80 kn te potraživanja od kupaca  PEŠUN-PEŠUN d.o.o. u iznosu od 973,26 kn i HZZO-a u iznosu od 11.046,97 kn </w:t>
      </w:r>
      <w:r w:rsidR="00C327DE">
        <w:t xml:space="preserve">te dodaje da je prestao s obavljanjem djelatnosti u ožujku 2017. </w:t>
      </w:r>
    </w:p>
    <w:p w:rsidRDefault="00936568" w:rsidP="00936568" w:rsidR="009365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  <w:t>Spisu prileži ispis podataka iz Zajedničkog informacijskog sustava zemljišnih knjiga i katastra od 19. srpnja 2017. (list  6-8 spisa) iz kojeg proizlazi da je dužnik vlasnik nekretnine.</w:t>
      </w:r>
    </w:p>
    <w:p w:rsidRDefault="00936568" w:rsidP="00936568" w:rsidR="009365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 w:rsidRPr="00D72349">
        <w:t>Za</w:t>
      </w:r>
      <w:r>
        <w:t>stupnik po zakonu dužnika naveo je da predmetna nekretnina nije u vlasništvu dužnika nego je u vlasništvu pravne osobe Exclusive gratis d.o.o.</w:t>
      </w:r>
      <w:r w:rsidRPr="001413C4">
        <w:t xml:space="preserve"> </w:t>
      </w:r>
    </w:p>
    <w:p w:rsidRDefault="00936568" w:rsidP="00936568" w:rsidR="009365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 w:rsidR="00D05B93">
        <w:t>Slijedom navedenog</w:t>
      </w:r>
      <w:r>
        <w:t xml:space="preserve"> sud je izvršio uvid u zk izvadak za nekretninu upisanu u </w:t>
      </w:r>
      <w:r w:rsidR="00D05B93">
        <w:t xml:space="preserve">zk.ul.br. 664 k.o. Resnik Novi i </w:t>
      </w:r>
      <w:r>
        <w:t>utvr</w:t>
      </w:r>
      <w:r w:rsidR="00D05B93">
        <w:t>dio</w:t>
      </w:r>
      <w:r>
        <w:t xml:space="preserve"> da dužnik nije vlasnik predmetne nekretnine te da je iste vlasnik Exclusive gratis d.o.o. </w:t>
      </w:r>
    </w:p>
    <w:p w:rsidRDefault="005A79A5" w:rsidP="00936568" w:rsidR="00FB4FF4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</w:t>
      </w:r>
      <w:r w:rsidR="00C327DE">
        <w:t>od 24. srpnja 2017. (list 14</w:t>
      </w:r>
      <w:r w:rsidR="00FB4FF4" w:rsidRPr="00FB4FF4">
        <w:t xml:space="preserve"> spisa) </w:t>
      </w:r>
      <w:r w:rsidR="00FB4FF4">
        <w:t xml:space="preserve">i </w:t>
      </w:r>
      <w:r w:rsidR="00FB4FF4" w:rsidRPr="00FB4FF4">
        <w:t>očevidnik o redoslijedu</w:t>
      </w:r>
      <w:r w:rsidR="00C327DE">
        <w:t xml:space="preserve"> plaćanja</w:t>
      </w:r>
      <w:r w:rsidR="00FB4FF4">
        <w:t xml:space="preserve"> sud je utvrdio da </w:t>
      </w:r>
      <w:r w:rsidR="00C327DE">
        <w:t>dužnik na dan 20. srpnja</w:t>
      </w:r>
      <w:r w:rsidR="00FB4FF4" w:rsidRPr="00FB4FF4">
        <w:t xml:space="preserve"> 2017. ima evidentirane neizvršene osnove za plaćanje</w:t>
      </w:r>
      <w:r w:rsidR="00C327DE">
        <w:t xml:space="preserve"> u neprekinutom razdoblju od 218</w:t>
      </w:r>
      <w:r w:rsidR="00FB4FF4" w:rsidRPr="00FB4FF4">
        <w:t xml:space="preserve"> dana </w:t>
      </w:r>
      <w:r w:rsidR="00FB4FF4">
        <w:t xml:space="preserve">u ukupnom iznosu od </w:t>
      </w:r>
      <w:r w:rsidR="00C327DE">
        <w:t>3.141.604,89</w:t>
      </w:r>
      <w:r w:rsidR="00FB4FF4" w:rsidRPr="00FB4FF4">
        <w:t xml:space="preserve"> kn</w:t>
      </w:r>
      <w:r w:rsidR="00FB4FF4">
        <w:t>.</w:t>
      </w:r>
    </w:p>
    <w:p w:rsidRDefault="00D05B93" w:rsidP="00A53186" w:rsidR="00D05B93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</w:t>
      </w:r>
      <w:r>
        <w:lastRenderedPageBreak/>
        <w:t xml:space="preserve">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D05B93" w:rsidRPr="004157C2">
        <w:rPr>
          <w:lang w:val="pt-BR"/>
        </w:rPr>
        <w:t>SUPER DANDY d.o.o. za trgovinu, prijevoz, izvoz i uvoz, OIB: 37729609575, Ivanja Reka (Grad Zagreb), Lovre Juranića 17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05B93">
        <w:t>5. siječnja 2018.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124037">
        <w:t>, 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124037" w:rsidP="00065B42" w:rsidR="004856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službenik:</w:t>
      </w:r>
    </w:p>
    <w:p w:rsidRDefault="00124037" w:rsidP="00124037" w:rsidR="00124037">
      <w:pPr>
        <w:ind w:firstLine="708" w:left="5664"/>
      </w:pPr>
      <w:r>
        <w:t xml:space="preserve">               Valentina Gabud</w:t>
      </w:r>
    </w:p>
    <w:sectPr w:rsidSect="000E57F1" w:rsidR="0012403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EF2C50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457F0E">
      <w:rPr>
        <w:sz w:val="24"/>
        <w:szCs w:val="24"/>
      </w:rPr>
      <w:t>1222/17-16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12710"/>
    <w:rsid w:val="00065B42"/>
    <w:rsid w:val="000B22E7"/>
    <w:rsid w:val="000E335E"/>
    <w:rsid w:val="000E57F1"/>
    <w:rsid w:val="001013EE"/>
    <w:rsid w:val="00124037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10FAF"/>
    <w:rsid w:val="0034597D"/>
    <w:rsid w:val="00380C3C"/>
    <w:rsid w:val="00397055"/>
    <w:rsid w:val="003D4223"/>
    <w:rsid w:val="003F3702"/>
    <w:rsid w:val="00412D47"/>
    <w:rsid w:val="0045516A"/>
    <w:rsid w:val="00457F0E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26098"/>
    <w:rsid w:val="00662884"/>
    <w:rsid w:val="00672283"/>
    <w:rsid w:val="006B1344"/>
    <w:rsid w:val="006D4E25"/>
    <w:rsid w:val="007033DE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36568"/>
    <w:rsid w:val="00947BCF"/>
    <w:rsid w:val="0097047A"/>
    <w:rsid w:val="00983EA7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BF4E58"/>
    <w:rsid w:val="00C23ADD"/>
    <w:rsid w:val="00C327DE"/>
    <w:rsid w:val="00C40A44"/>
    <w:rsid w:val="00C905A8"/>
    <w:rsid w:val="00CF535B"/>
    <w:rsid w:val="00D05B93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EF2C50"/>
    <w:rsid w:val="00EF3D3B"/>
    <w:rsid w:val="00F20F2B"/>
    <w:rsid w:val="00F24250"/>
    <w:rsid w:val="00F324F6"/>
    <w:rsid w:val="00F97B82"/>
    <w:rsid w:val="00FB4FF4"/>
    <w:rsid w:val="00FC7A95"/>
    <w:rsid w:val="00FE6610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	
1.	predlagatelj
2.	dužnik
3.	zz dužnika 
4.	e oglasna ploča
5.	računovodstvo suda</izvorni_sadrzaj>
    <derivirana_varijabla naziv="DomainObject.Primjedba_1">DNA:	
1.	predlagatelj
2.	dužnik
3.	zz dužnika 
4.	e oglasna ploča
5.	računovodstvo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St-1222/2017</izvorni_sadrzaj>
    <derivirana_varijabla naziv="DomainObject.Predmet.OznakaBroj_1">St-1222/2017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DANDY d.o.o. zastupanog po punomoćniku Ivan Beus</izvorni_sadrzaj>
    <derivirana_varijabla naziv="DomainObject.Predmet.ProtustrankaFormated_1">  SUPER DANDY d.o.o. zastupanog po punomoćniku Ivan Beus</derivirana_varijabla>
  </DomainObject.Predmet.ProtustrankaFormated>
  <DomainObject.Predmet.ProtustrankaFormatedOIB>
    <izvorni_sadrzaj>  SUPER DANDY d.o.o., OIB 37729609575 zastupanog po punomoćniku Ivan Beus</izvorni_sadrzaj>
    <derivirana_varijabla naziv="DomainObject.Predmet.ProtustrankaFormatedOIB_1">  SUPER DANDY d.o.o., OIB 37729609575 zastupanog po punomoćniku Ivan Beus</derivirana_varijabla>
  </DomainObject.Predmet.ProtustrankaFormatedOIB>
  <DomainObject.Predmet.ProtustrankaFormatedWithAdress>
    <izvorni_sadrzaj> SUPER DANDY d.o.o., Lovre Juranića 17, 10360 Ivanja Reka zastupanog po punomoćniku Ivan Beus</izvorni_sadrzaj>
    <derivirana_varijabla naziv="DomainObject.Predmet.ProtustrankaFormatedWithAdress_1"> SUPER DANDY d.o.o., Lovre Juranića 17, 10360 Ivanja Reka zastupanog po punomoćniku Ivan Beus</derivirana_varijabla>
  </DomainObject.Predmet.ProtustrankaFormatedWithAdress>
  <DomainObject.Predmet.ProtustrankaFormatedWithAdressOIB>
    <izvorni_sadrzaj> SUPER DANDY d.o.o., OIB 37729609575, Lovre Juranića 17, 10360 Ivanja Reka zastupanog po punomoćniku Ivan Beus</izvorni_sadrzaj>
    <derivirana_varijabla naziv="DomainObject.Predmet.ProtustrankaFormatedWithAdressOIB_1"> SUPER DANDY d.o.o., OIB 37729609575, Lovre Juranića 17, 10360 Ivanja Reka zastupanog po punomoćniku Ivan Beus</derivirana_varijabla>
  </DomainObject.Predmet.ProtustrankaFormatedWithAdressOIB>
  <DomainObject.Predmet.ProtustrankaWithAdress>
    <izvorni_sadrzaj>SUPER DANDY d.o.o. Lovre Juranića 17, 10360 Ivanja Reka</izvorni_sadrzaj>
    <derivirana_varijabla naziv="DomainObject.Predmet.ProtustrankaWithAdress_1">SUPER DANDY d.o.o. Lovre Juranića 17, 10360 Ivanja Reka</derivirana_varijabla>
  </DomainObject.Predmet.ProtustrankaWithAdress>
  <DomainObject.Predmet.ProtustrankaWithAdressOIB>
    <izvorni_sadrzaj>SUPER DANDY d.o.o., OIB 37729609575, Lovre Juranića 17, 10360 Ivanja Reka</izvorni_sadrzaj>
    <derivirana_varijabla naziv="DomainObject.Predmet.ProtustrankaWithAdressOIB_1">SUPER DANDY d.o.o., OIB 37729609575, Lovre Juranića 17, 10360 Ivanja Reka</derivirana_varijabla>
  </DomainObject.Predmet.ProtustrankaWithAdressOIB>
  <DomainObject.Predmet.ProtustrankaNazivFormated>
    <izvorni_sadrzaj>SUPER DANDY d.o.o.</izvorni_sadrzaj>
    <derivirana_varijabla naziv="DomainObject.Predmet.ProtustrankaNazivFormated_1">SUPER DANDY d.o.o.</derivirana_varijabla>
  </DomainObject.Predmet.ProtustrankaNazivFormated>
  <DomainObject.Predmet.ProtustrankaNazivFormatedOIB>
    <izvorni_sadrzaj>SUPER DANDY d.o.o., OIB 37729609575</izvorni_sadrzaj>
    <derivirana_varijabla naziv="DomainObject.Predmet.ProtustrankaNazivFormatedOIB_1">SUPER DANDY d.o.o., OIB 37729609575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DANDY d.o.o. zastupanog po punomoćniku Ivan Beus</item>
    </izvorni_sadrzaj>
    <derivirana_varijabla naziv="DomainObject.Predmet.ProtuStrankaListFormated_1">
      <item>SUPER DANDY d.o.o. zastupanog po punomoćniku Ivan Beus</item>
    </derivirana_varijabla>
  </DomainObject.Predmet.ProtuStrankaListFormated>
  <DomainObject.Predmet.ProtuStrankaListFormatedOIB>
    <izvorni_sadrzaj>
      <item>SUPER DANDY d.o.o., OIB 37729609575 zastupanog po punomoćniku Ivan Beus</item>
    </izvorni_sadrzaj>
    <derivirana_varijabla naziv="DomainObject.Predmet.ProtuStrankaListFormatedOIB_1">
      <item>SUPER DANDY d.o.o., OIB 37729609575 zastupanog po punomoćniku Ivan Beus</item>
    </derivirana_varijabla>
  </DomainObject.Predmet.ProtuStrankaListFormatedOIB>
  <DomainObject.Predmet.ProtuStrankaListFormatedWithAdress>
    <izvorni_sadrzaj>
      <item>SUPER DANDY d.o.o., Lovre Juranića 17, 10360 Ivanja Reka zastupanog po punomoćniku Ivan Beus</item>
    </izvorni_sadrzaj>
    <derivirana_varijabla naziv="DomainObject.Predmet.ProtuStrankaListFormatedWithAdress_1">
      <item>SUPER DANDY d.o.o., Lovre Juranića 17, 10360 Ivanja Reka zastupanog po punomoćniku Ivan Beus</item>
    </derivirana_varijabla>
  </DomainObject.Predmet.ProtuStrankaListFormatedWithAdress>
  <DomainObject.Predmet.ProtuStrankaListFormatedWithAdressOIB>
    <izvorni_sadrzaj>
      <item>SUPER DANDY d.o.o., OIB 37729609575, Lovre Juranića 17, 10360 Ivanja Reka zastupanog po punomoćniku Ivan Beus</item>
    </izvorni_sadrzaj>
    <derivirana_varijabla naziv="DomainObject.Predmet.ProtuStrankaListFormatedWithAdressOIB_1">
      <item>SUPER DANDY d.o.o., OIB 37729609575, Lovre Juranića 17, 10360 Ivanja Reka zastupanog po punomoćniku Ivan Beus</item>
    </derivirana_varijabla>
  </DomainObject.Predmet.ProtuStrankaListFormatedWithAdressOIB>
  <DomainObject.Predmet.ProtuStrankaListNazivFormated>
    <izvorni_sadrzaj>
      <item>SUPER DANDY d.o.o.</item>
    </izvorni_sadrzaj>
    <derivirana_varijabla naziv="DomainObject.Predmet.ProtuStrankaListNazivFormated_1">
      <item>SUPER DANDY d.o.o.</item>
    </derivirana_varijabla>
  </DomainObject.Predmet.ProtuStrankaListNazivFormated>
  <DomainObject.Predmet.ProtuStrankaListNazivFormatedOIB>
    <izvorni_sadrzaj>
      <item>SUPER DANDY d.o.o., OIB 37729609575</item>
    </izvorni_sadrzaj>
    <derivirana_varijabla naziv="DomainObject.Predmet.ProtuStrankaListNazivFormatedOIB_1">
      <item>SUPER DANDY d.o.o., OIB 37729609575</item>
    </derivirana_varijabla>
  </DomainObject.Predmet.ProtuStrankaListNazivFormatedOIB>
  <DomainObject.Predmet.OstaliListFormated>
    <izvorni_sadrzaj>
      <item>Ivan Beus punomoćnik sudionika u postupku SUPER DANDY d.o.o.</item>
      <item>PRIVREDNA BANKA ZAGREB - DIONIČKO DRUŠTVO</item>
      <item>Sberbank d.d.</item>
    </izvorni_sadrzaj>
    <derivirana_varijabla naziv="DomainObject.Predmet.OstaliListFormated_1">
      <item>Ivan Beus punomoćnik sudionika u postupku SUPER DANDY d.o.o.</item>
      <item>PRIVREDNA BANKA ZAGREB - DIONIČKO DRUŠTVO</item>
      <item>Sberbank d.d.</item>
    </derivirana_varijabla>
  </DomainObject.Predmet.OstaliListFormated>
  <DomainObject.Predmet.OstaliListFormatedOIB>
    <izvorni_sadrzaj>
      <item>Ivan Beus, OIB 41541096416 punomoćnik sudionika u postupku SUPER DANDY d.o.o.</item>
      <item>PRIVREDNA BANKA ZAGREB - DIONIČKO DRUŠTVO, OIB 02535697732</item>
      <item>Sberbank d.d., OIB 78427478595</item>
    </izvorni_sadrzaj>
    <derivirana_varijabla naziv="DomainObject.Predmet.OstaliListFormatedOIB_1">
      <item>Ivan Beus, OIB 41541096416 punomoćnik sudionika u postupku SUPER DANDY d.o.o.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Ivan Beus, LOVRE JURANIĆA 17 (ranije: ZAGREB, LOVRE JURANIĆA, 17), 10360 Ivanja Reka punomoćnik sudionika u postupku SUPER DANDY d.o.o.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Ivan Beus, LOVRE JURANIĆA 17 (ranije: ZAGREB, LOVRE JURANIĆA, 17), 10360 Ivanja Reka punomoćnik sudionika u postupku SUPER DANDY d.o.o.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Ivan Beus, OIB 41541096416, LOVRE JURANIĆA 17 (ranije: ZAGREB, LOVRE JURANIĆA, 17), 10360 Ivanja Reka punomoćnik sudionika u postupku SUPER DANDY d.o.o.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Ivan Beus, OIB 41541096416, LOVRE JURANIĆA 17 (ranije: ZAGREB, LOVRE JURANIĆA, 17), 10360 Ivanja Reka punomoćnik sudionika u postupku SUPER DANDY d.o.o.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Ivan Beus</item>
      <item>PRIVREDNA BANKA ZAGREB - DIONIČKO DRUŠTVO</item>
      <item>Sberbank d.d.</item>
    </izvorni_sadrzaj>
    <derivirana_varijabla naziv="DomainObject.Predmet.OstaliListNazivFormated_1">
      <item>Ivan Beus</item>
      <item>PRIVREDNA BANKA ZAGREB - DIONIČKO DRUŠTVO</item>
      <item>Sberbank d.d.</item>
    </derivirana_varijabla>
  </DomainObject.Predmet.OstaliListNazivFormated>
  <DomainObject.Predmet.OstaliListNazivFormatedOIB>
    <izvorni_sadrzaj>
      <item>Ivan Beus, OIB 41541096416</item>
      <item>PRIVREDNA BANKA ZAGREB - DIONIČKO DRUŠTVO, OIB 02535697732</item>
      <item>Sberbank d.d., OIB 78427478595</item>
    </izvorni_sadrzaj>
    <derivirana_varijabla naziv="DomainObject.Predmet.OstaliListNazivFormatedOIB_1">
      <item>Ivan Beus, OIB 41541096416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DANDY d.o.o.</izvorni_sadrzaj>
    <derivirana_varijabla naziv="DomainObject.Predmet.ProtustrankaIDrugi_1">SUPER DANDY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DANDY d.o.o., OIB 37729609575, Lovre Juranića 17, 10360 Ivanja Reka</izvorni_sadrzaj>
    <derivirana_varijabla naziv="DomainObject.Predmet.ProtustrankaIDrugiAdressOIB_1">SUPER DANDY d.o.o., OIB 37729609575, Lovre Juranića 17,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DANDY d.o.o.</item>
      <item>Ivan Beus</item>
      <item>PRIVREDNA BANKA ZAGREB - DIONIČKO DRUŠTVO</item>
      <item>Sberbank d.d.</item>
    </izvorni_sadrzaj>
    <derivirana_varijabla naziv="DomainObject.Predmet.SudioniciListNaziv_1">
      <item>FINA Regionalni centar Zagreb</item>
      <item>SUPER DANDY d.o.o.</item>
      <item>Ivan Beus</item>
      <item>PRIVREDNA BANKA ZAGREB - DIONIČKO DRUŠTVO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DANDY d.o.o., OIB 37729609575, Lovre Juranića 17,10360 Ivanja Reka</item>
      <item>Ivan Beus, OIB 41541096416, LOVRE JURANIĆA 17 (ranije: ZAGREB, LOVRE JURANIĆA, 17),10360 Ivanja Reka</item>
      <item>PRIVREDNA BANKA ZAGREB - DIONIČKO DRUŠTVO, OIB 02535697732, Radnička cesta 50,10000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SUPER DANDY d.o.o., OIB 37729609575, Lovre Juranića 17,10360 Ivanja Reka</item>
      <item>Ivan Beus, OIB 41541096416, LOVRE JURANIĆA 17 (ranije: ZAGREB, LOVRE JURANIĆA, 17),10360 Ivanja Reka</item>
      <item>PRIVREDNA BANKA ZAGREB - DIONIČKO DRUŠTVO, OIB 02535697732, Radnička cesta 50,10000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37729609575</item>
      <item>, OIB 41541096416</item>
      <item>, OIB 02535697732</item>
      <item>, OIB 78427478595</item>
    </izvorni_sadrzaj>
    <derivirana_varijabla naziv="DomainObject.Predmet.SudioniciListNazivOIB_1">
      <item>, OIB 85821130368</item>
      <item>, OIB 37729609575</item>
      <item>, OIB 41541096416</item>
      <item>, OIB 02535697732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54A35-7AFE-438D-8F8E-A5E3BF6FF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1062</properties:Words>
  <properties:Characters>5852</properties:Characters>
  <properties:Lines>110</properties:Lines>
  <properties:Paragraphs>29</properties:Paragraphs>
  <properties:TotalTime>401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2018-01-05T08:35:00Z</cp:lastPrinted>
  <dcterms:modified xmlns:xsi="http://www.w3.org/2001/XMLSchema-instance" xsi:type="dcterms:W3CDTF">2018-01-05T08:38:00Z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