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359b" w14:paraId="fcc359b" w:rsidRDefault="004E767B" w:rsidP="007B6B50" w:rsidR="007B6B50" w:rsidRPr="0046423A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46423A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46423A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46423A">
        <w:tc>
          <w:tcPr>
            <w:tcW w:type="dxa" w:w="3060"/>
          </w:tcPr>
          <w:p w:rsidRDefault="00CB0F4D" w:rsidP="00CB0F4D" w:rsidR="00CB0F4D" w:rsidRPr="0046423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46423A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46423A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46423A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6423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46423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46423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46423A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46423A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46423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46423A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4642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4642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46423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4642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6423A" w:rsidR="0046423A" w:rsidRPr="0046423A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46423A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46423A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Zagreb, Zagreb, Trg Svibanjskih žrtava 1995. 1, OIB: 85821130368, za otvaranje stečajnog postupka nad dužnikom TENISKI KLUB AGRAM, Zagreb, Eugena Sabljića 8, OIB: 14284362499, 18. siječnja 2017.</w:t>
      </w:r>
    </w:p>
    <w:p w:rsidRDefault="0046423A" w:rsidP="0046423A" w:rsidR="0046423A" w:rsidRPr="004642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46423A" w:rsidR="00CB0F4D" w:rsidRPr="0046423A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A844B5" w:rsidR="00CB0F4D" w:rsidRPr="0046423A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A844B5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A844B5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oj 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zastupanje dužnika </w:t>
      </w:r>
      <w:r w:rsidR="0046423A" w:rsidRPr="0046423A">
        <w:rPr>
          <w:rFonts w:cs="Times New Roman" w:hAnsi="Times New Roman" w:ascii="Times New Roman"/>
          <w:sz w:val="24"/>
          <w:szCs w:val="24"/>
        </w:rPr>
        <w:t>TENISKI KLUB AGRAM, Zagreb, Eugena Sabljića 8, OIB: 14284362499, HRVOJU RICOVU, Zagreb, Eugena Sabljića 8, OIB: 26729121917,</w:t>
      </w:r>
      <w:r w:rsidR="005673E6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A844B5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46423A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46423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6423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46423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6423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2218</w:t>
      </w:r>
      <w:r w:rsidR="008F7618" w:rsidRPr="0046423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Pr="0046423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</w:p>
    <w:p w:rsidRDefault="00CB0F4D" w:rsidP="00CB0F4D" w:rsidR="00CB0F4D" w:rsidRPr="0046423A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46423A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A844B5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A844B5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od 8 dana, nalaže se Financijskog agenciji provesti ovrhu na novčanim sredstvima pristojbe</w:t>
      </w:r>
      <w:r w:rsidR="00A844B5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nog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A844B5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46423A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46423A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Financijskog agenciji da novčani iznos iz točke I.) izreke ovog rješenja prenese s računa pristojben</w:t>
      </w:r>
      <w:r w:rsidR="00A844B5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3E6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h novčanih sredstava pristojben</w:t>
      </w:r>
      <w:r w:rsidR="00A844B5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na račun Trgovačkog suda u Zagrebu otvorenog kod Hrvatske poštanske banke d.d. Zagreb, broj </w:t>
      </w:r>
      <w:r w:rsidRPr="0046423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6423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46423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46423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2218</w:t>
      </w:r>
      <w:r w:rsidR="005E61C2" w:rsidRPr="0046423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Pr="0046423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6.</w:t>
      </w:r>
    </w:p>
    <w:p w:rsidRDefault="00CB0F4D" w:rsidP="00CB0F4D" w:rsidR="00CB0F4D" w:rsidRPr="0046423A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6423A" w:rsidP="00CB0F4D" w:rsidR="0046423A" w:rsidRPr="0046423A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23A" w:rsidP="0046423A" w:rsidR="0046423A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7B6B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Pr="0046423A">
        <w:rPr>
          <w:rFonts w:cs="Times New Roman" w:hAnsi="Times New Roman" w:ascii="Times New Roman"/>
          <w:sz w:val="24"/>
          <w:szCs w:val="24"/>
        </w:rPr>
        <w:t>TENISKI KLUB AGRAM, Zagreb, Eugena Sabljića 8, OIB: 14284362499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46423A" w:rsidP="0046423A" w:rsidR="0046423A" w:rsidRPr="007B6B5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 w:val="pt-BR"/>
        </w:rPr>
      </w:pPr>
    </w:p>
    <w:p w:rsidRDefault="00877831" w:rsidP="00CB0F4D" w:rsidR="00877831" w:rsidRPr="0046423A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46423A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8F7618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46423A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46423A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46423A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46423A" w:rsidP="00CB0F4D" w:rsidR="0046423A" w:rsidRPr="0046423A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46423A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46423A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5E61C2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CB0F4D" w:rsidP="00CB0F4D" w:rsidR="004E767B" w:rsidRPr="004642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4642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4642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CB0F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v. r. </w:t>
      </w:r>
    </w:p>
    <w:p w:rsidRDefault="0046423A" w:rsidP="00CB0F4D" w:rsidR="004642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23A" w:rsidP="0046423A" w:rsidR="0046423A" w:rsidRPr="004642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 – ovlašteni službenik: </w:t>
      </w:r>
    </w:p>
    <w:p w:rsidRDefault="0046423A" w:rsidP="0046423A" w:rsidR="0046423A" w:rsidRPr="004642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46423A" w:rsidP="00CB0F4D" w:rsidR="0046423A" w:rsidRPr="004642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4642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46423A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46423A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46423A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4642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46423A" w:rsidR="00CB0F4D" w:rsidRPr="004642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6423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</w:t>
      </w:r>
    </w:p>
    <w:p w:rsidRDefault="00CB0F4D" w:rsidP="00CB0F4D" w:rsidR="00CB0F4D" w:rsidRPr="0046423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46423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980" w:rsidP="007B6B50" w:rsidR="00281980">
      <w:pPr>
        <w:spacing w:lineRule="auto" w:line="240" w:after="0"/>
      </w:pPr>
      <w:r>
        <w:separator/>
      </w:r>
    </w:p>
  </w:endnote>
  <w:endnote w:id="0" w:type="continuationSeparator">
    <w:p w:rsidRDefault="00281980" w:rsidP="007B6B50" w:rsidR="002819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980" w:rsidP="007B6B50" w:rsidR="00281980">
      <w:pPr>
        <w:spacing w:lineRule="auto" w:line="240" w:after="0"/>
      </w:pPr>
      <w:r>
        <w:separator/>
      </w:r>
    </w:p>
  </w:footnote>
  <w:footnote w:id="0" w:type="continuationSeparator">
    <w:p w:rsidRDefault="00281980" w:rsidP="007B6B50" w:rsidR="002819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55E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46423A">
      <w:t>2218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C3A4B"/>
    <w:rsid w:val="00281980"/>
    <w:rsid w:val="00302E3C"/>
    <w:rsid w:val="00382C2E"/>
    <w:rsid w:val="00426022"/>
    <w:rsid w:val="0044097E"/>
    <w:rsid w:val="0046423A"/>
    <w:rsid w:val="0047282B"/>
    <w:rsid w:val="004E767B"/>
    <w:rsid w:val="005673E6"/>
    <w:rsid w:val="005E61C2"/>
    <w:rsid w:val="006A4C54"/>
    <w:rsid w:val="006B6031"/>
    <w:rsid w:val="0077255E"/>
    <w:rsid w:val="007B6B50"/>
    <w:rsid w:val="00877831"/>
    <w:rsid w:val="008F7618"/>
    <w:rsid w:val="00927EBC"/>
    <w:rsid w:val="00A844B5"/>
    <w:rsid w:val="00CB0F4D"/>
    <w:rsid w:val="00E3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55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255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255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255E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55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255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255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255E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58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St-2218/2016</izvorni_sadrzaj>
    <derivirana_varijabla naziv="DomainObject.Predmet.OznakaBroj_1">St-2218/2016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AGRAM zastupanog po punomoćniku Hrvoje Ricov</izvorni_sadrzaj>
    <derivirana_varijabla naziv="DomainObject.Predmet.ProtustrankaFormated_1">  TENISKI KLUB AGRAM zastupanog po punomoćniku Hrvoje Ricov</derivirana_varijabla>
  </DomainObject.Predmet.ProtustrankaFormated>
  <DomainObject.Predmet.ProtustrankaFormatedOIB>
    <izvorni_sadrzaj>  TENISKI KLUB AGRAM, OIB 14284362499 zastupanog po punomoćniku Hrvoje Ricov</izvorni_sadrzaj>
    <derivirana_varijabla naziv="DomainObject.Predmet.ProtustrankaFormatedOIB_1">  TENISKI KLUB AGRAM, OIB 14284362499 zastupanog po punomoćniku Hrvoje Ricov</derivirana_varijabla>
  </DomainObject.Predmet.ProtustrankaFormatedOIB>
  <DomainObject.Predmet.ProtustrankaFormatedWithAdress>
    <izvorni_sadrzaj> TENISKI KLUB AGRAM, Eugena Sabljića 8, 10000 Zagreb zastupanog po punomoćniku Hrvoje Ricov</izvorni_sadrzaj>
    <derivirana_varijabla naziv="DomainObject.Predmet.ProtustrankaFormatedWithAdress_1"> TENISKI KLUB AGRAM, Eugena Sabljića 8, 10000 Zagreb zastupanog po punomoćniku Hrvoje Ricov</derivirana_varijabla>
  </DomainObject.Predmet.ProtustrankaFormatedWithAdress>
  <DomainObject.Predmet.ProtustrankaFormatedWithAdressOIB>
    <izvorni_sadrzaj> TENISKI KLUB AGRAM, OIB 14284362499, Eugena Sabljića 8, 10000 Zagreb zastupanog po punomoćniku Hrvoje Ricov</izvorni_sadrzaj>
    <derivirana_varijabla naziv="DomainObject.Predmet.ProtustrankaFormatedWithAdressOIB_1"> TENISKI KLUB AGRAM, OIB 14284362499, Eugena Sabljića 8, 10000 Zagreb zastupanog po punomoćniku Hrvoje Ricov</derivirana_varijabla>
  </DomainObject.Predmet.ProtustrankaFormatedWithAdressOIB>
  <DomainObject.Predmet.ProtustrankaWithAdress>
    <izvorni_sadrzaj>TENISKI KLUB AGRAM Eugena Sabljića 8, 10000 Zagreb</izvorni_sadrzaj>
    <derivirana_varijabla naziv="DomainObject.Predmet.ProtustrankaWithAdress_1">TENISKI KLUB AGRAM Eugena Sabljića 8, 10000 Zagreb</derivirana_varijabla>
  </DomainObject.Predmet.ProtustrankaWithAdress>
  <DomainObject.Predmet.ProtustrankaWithAdressOIB>
    <izvorni_sadrzaj>TENISKI KLUB AGRAM, OIB 14284362499, Eugena Sabljića 8, 10000 Zagreb</izvorni_sadrzaj>
    <derivirana_varijabla naziv="DomainObject.Predmet.ProtustrankaWithAdressOIB_1">TENISKI KLUB AGRAM, OIB 14284362499, Eugena Sabljića 8, 10000 Zagreb</derivirana_varijabla>
  </DomainObject.Predmet.ProtustrankaWithAdressOIB>
  <DomainObject.Predmet.ProtustrankaNazivFormated>
    <izvorni_sadrzaj>TENISKI KLUB AGRAM</izvorni_sadrzaj>
    <derivirana_varijabla naziv="DomainObject.Predmet.ProtustrankaNazivFormated_1">TENISKI KLUB AGRAM</derivirana_varijabla>
  </DomainObject.Predmet.ProtustrankaNazivFormated>
  <DomainObject.Predmet.ProtustrankaNazivFormatedOIB>
    <izvorni_sadrzaj>TENISKI KLUB AGRAM, OIB 14284362499</izvorni_sadrzaj>
    <derivirana_varijabla naziv="DomainObject.Predmet.ProtustrankaNazivFormatedOIB_1">TENISKI KLUB AGRAM, OIB 14284362499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AGRAM zastupanog po punomoćniku Hrvoje Ricov</item>
    </izvorni_sadrzaj>
    <derivirana_varijabla naziv="DomainObject.Predmet.ProtuStrankaListFormated_1">
      <item>TENISKI KLUB AGRAM zastupanog po punomoćniku Hrvoje Ricov</item>
    </derivirana_varijabla>
  </DomainObject.Predmet.ProtuStrankaListFormated>
  <DomainObject.Predmet.ProtuStrankaListFormatedOIB>
    <izvorni_sadrzaj>
      <item>TENISKI KLUB AGRAM, OIB 14284362499 zastupanog po punomoćniku Hrvoje Ricov</item>
    </izvorni_sadrzaj>
    <derivirana_varijabla naziv="DomainObject.Predmet.ProtuStrankaListFormatedOIB_1">
      <item>TENISKI KLUB AGRAM, OIB 14284362499 zastupanog po punomoćniku Hrvoje Ricov</item>
    </derivirana_varijabla>
  </DomainObject.Predmet.ProtuStrankaListFormatedOIB>
  <DomainObject.Predmet.ProtuStrankaListFormatedWithAdress>
    <izvorni_sadrzaj>
      <item>TENISKI KLUB AGRAM, Eugena Sabljića 8, 10000 Zagreb zastupanog po punomoćniku Hrvoje Ricov</item>
    </izvorni_sadrzaj>
    <derivirana_varijabla naziv="DomainObject.Predmet.ProtuStrankaListFormatedWithAdress_1">
      <item>TENISKI KLUB AGRAM, Eugena Sabljića 8, 10000 Zagreb zastupanog po punomoćniku Hrvoje Ricov</item>
    </derivirana_varijabla>
  </DomainObject.Predmet.ProtuStrankaListFormatedWithAdress>
  <DomainObject.Predmet.ProtuStrankaListFormatedWithAdressOIB>
    <izvorni_sadrzaj>
      <item>TENISKI KLUB AGRAM, OIB 14284362499, Eugena Sabljića 8, 10000 Zagreb zastupanog po punomoćniku Hrvoje Ricov</item>
    </izvorni_sadrzaj>
    <derivirana_varijabla naziv="DomainObject.Predmet.ProtuStrankaListFormatedWithAdressOIB_1">
      <item>TENISKI KLUB AGRAM, OIB 14284362499, Eugena Sabljića 8, 10000 Zagreb zastupanog po punomoćniku Hrvoje Ricov</item>
    </derivirana_varijabla>
  </DomainObject.Predmet.ProtuStrankaListFormatedWithAdressOIB>
  <DomainObject.Predmet.ProtuStrankaListNazivFormated>
    <izvorni_sadrzaj>
      <item>TENISKI KLUB AGRAM</item>
    </izvorni_sadrzaj>
    <derivirana_varijabla naziv="DomainObject.Predmet.ProtuStrankaListNazivFormated_1">
      <item>TENISKI KLUB AGRAM</item>
    </derivirana_varijabla>
  </DomainObject.Predmet.ProtuStrankaListNazivFormated>
  <DomainObject.Predmet.ProtuStrankaListNazivFormatedOIB>
    <izvorni_sadrzaj>
      <item>TENISKI KLUB AGRAM, OIB 14284362499</item>
    </izvorni_sadrzaj>
    <derivirana_varijabla naziv="DomainObject.Predmet.ProtuStrankaListNazivFormatedOIB_1">
      <item>TENISKI KLUB AGRAM, OIB 14284362499</item>
    </derivirana_varijabla>
  </DomainObject.Predmet.ProtuStrankaListNazivFormatedOIB>
  <DomainObject.Predmet.OstaliListFormated>
    <izvorni_sadrzaj>
      <item>Hrvoje Ricov punomoćnik sudionika u postupku TENISKI KLUB AGRAM</item>
    </izvorni_sadrzaj>
    <derivirana_varijabla naziv="DomainObject.Predmet.OstaliListFormated_1">
      <item>Hrvoje Ricov punomoćnik sudionika u postupku TENISKI KLUB AGRAM</item>
    </derivirana_varijabla>
  </DomainObject.Predmet.OstaliListFormated>
  <DomainObject.Predmet.OstaliListFormatedOIB>
    <izvorni_sadrzaj>
      <item>Hrvoje Ricov, OIB 26729121917 punomoćnik sudionika u postupku TENISKI KLUB AGRAM</item>
    </izvorni_sadrzaj>
    <derivirana_varijabla naziv="DomainObject.Predmet.OstaliListFormatedOIB_1">
      <item>Hrvoje Ricov, OIB 26729121917 punomoćnik sudionika u postupku TENISKI KLUB AGRAM</item>
    </derivirana_varijabla>
  </DomainObject.Predmet.OstaliListFormatedOIB>
  <DomainObject.Predmet.OstaliListFormatedWithAdress>
    <izvorni_sadrzaj>
      <item>Hrvoje Ricov, Ulica Eugena Sabljića 8, 10000 Zagreb punomoćnik sudionika u postupku TENISKI KLUB AGRAM</item>
    </izvorni_sadrzaj>
    <derivirana_varijabla naziv="DomainObject.Predmet.OstaliListFormatedWithAdress_1">
      <item>Hrvoje Ricov, Ulica Eugena Sabljića 8, 10000 Zagreb punomoćnik sudionika u postupku TENISKI KLUB AGRAM</item>
    </derivirana_varijabla>
  </DomainObject.Predmet.OstaliListFormatedWithAdress>
  <DomainObject.Predmet.OstaliListFormatedWithAdressOIB>
    <izvorni_sadrzaj>
      <item>Hrvoje Ricov, OIB 26729121917, Ulica Eugena Sabljića 8, 10000 Zagreb punomoćnik sudionika u postupku TENISKI KLUB AGRAM</item>
    </izvorni_sadrzaj>
    <derivirana_varijabla naziv="DomainObject.Predmet.OstaliListFormatedWithAdressOIB_1">
      <item>Hrvoje Ricov, OIB 26729121917, Ulica Eugena Sabljića 8, 10000 Zagreb punomoćnik sudionika u postupku TENISKI KLUB AGRAM</item>
    </derivirana_varijabla>
  </DomainObject.Predmet.OstaliListFormatedWithAdressOIB>
  <DomainObject.Predmet.OstaliListNazivFormated>
    <izvorni_sadrzaj>
      <item>Hrvoje Ricov</item>
    </izvorni_sadrzaj>
    <derivirana_varijabla naziv="DomainObject.Predmet.OstaliListNazivFormated_1">
      <item>Hrvoje Ricov</item>
    </derivirana_varijabla>
  </DomainObject.Predmet.OstaliListNazivFormated>
  <DomainObject.Predmet.OstaliListNazivFormatedOIB>
    <izvorni_sadrzaj>
      <item>Hrvoje Ricov, OIB 26729121917</item>
    </izvorni_sadrzaj>
    <derivirana_varijabla naziv="DomainObject.Predmet.OstaliListNazivFormatedOIB_1">
      <item>Hrvoje Ricov, OIB 26729121917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AGRAM</izvorni_sadrzaj>
    <derivirana_varijabla naziv="DomainObject.Predmet.ProtustrankaIDrugi_1">TENISKI KLUB AGRAM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AGRAM, OIB 14284362499, Eugena Sabljića 8, 10000 Zagreb</izvorni_sadrzaj>
    <derivirana_varijabla naziv="DomainObject.Predmet.ProtustrankaIDrugiAdressOIB_1">TENISKI KLUB AGRAM, OIB 14284362499, Eugena Sabljića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AGRAM</item>
      <item>Hrvoje Ricov</item>
    </izvorni_sadrzaj>
    <derivirana_varijabla naziv="DomainObject.Predmet.SudioniciListNaziv_1">
      <item>FINA Regionalni centar Zagreb</item>
      <item>TENISKI KLUB AGRAM</item>
      <item>Hrvoje Ricov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AGRAM, OIB 14284362499, Eugena Sabljića 8,10000 Zagreb</item>
      <item>Hrvoje Ricov, OIB 26729121917, Ulica Eugena Sabljića 8,10000 Zagreb</item>
    </izvorni_sadrzaj>
    <derivirana_varijabla naziv="DomainObject.Predmet.SudioniciListAdressOIB_1">
      <item>FINA Regionalni centar Zagreb, OIB 85821130368, Trg svibanjskih žrtava 1995. 1,10000 Zagreb</item>
      <item>TENISKI KLUB AGRAM, OIB 14284362499, Eugena Sabljića 8,10000 Zagreb</item>
      <item>Hrvoje Ricov, OIB 26729121917, Ulica Eugena Sabljića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14284362499</item>
      <item>, OIB 26729121917</item>
    </izvorni_sadrzaj>
    <derivirana_varijabla naziv="DomainObject.Predmet.SudioniciListNazivOIB_1">
      <item>, OIB 85821130368</item>
      <item>, OIB 14284362499</item>
      <item>, OIB 26729121917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2444</properties:Characters>
  <properties:Lines>76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2017-01-18T13:02:00Z</dcterms:created>
  <dc:creator>Draženka Prpić</dc:creator>
  <cp:lastModifiedBy>Draženka Prpić</cp:lastModifiedBy>
  <cp:lastPrinted>2017-01-18T13:02:00Z</cp:lastPrinted>
  <dcterms:modified xmlns:xsi="http://www.w3.org/2001/XMLSchema-instance" xsi:type="dcterms:W3CDTF">2017-01-18T13:03:00Z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