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8e9b" w14:paraId="ce98e9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25015">
        <w:rPr>
          <w:sz w:val="24"/>
          <w:szCs w:val="24"/>
          <w:lang w:val="hr-HR"/>
        </w:rPr>
        <w:t>82</w:t>
      </w:r>
      <w:r w:rsidR="002A541E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2200A">
        <w:t>DUBOKO PLAVETNILO d.o.o., Zadar, Obala kneza Trpimira 33</w:t>
      </w:r>
      <w:r w:rsidR="00D34C74">
        <w:t>,</w:t>
      </w:r>
      <w:r w:rsidR="003331D0">
        <w:t xml:space="preserve"> OIB: 59133798495,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2200A">
        <w:rPr>
          <w:sz w:val="24"/>
          <w:szCs w:val="24"/>
          <w:lang w:val="hr-HR"/>
        </w:rPr>
        <w:t xml:space="preserve">MILAN KOTUR, Ražanac, </w:t>
      </w:r>
      <w:r w:rsidR="0019769D">
        <w:rPr>
          <w:sz w:val="24"/>
          <w:szCs w:val="24"/>
          <w:lang w:val="hr-HR"/>
        </w:rPr>
        <w:t>Ulica X 11</w:t>
      </w:r>
      <w:r w:rsidR="0032200A">
        <w:rPr>
          <w:sz w:val="24"/>
          <w:szCs w:val="24"/>
          <w:lang w:val="hr-HR"/>
        </w:rPr>
        <w:t>, OIB: 82564837435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2200A">
        <w:rPr>
          <w:sz w:val="24"/>
          <w:szCs w:val="24"/>
          <w:lang w:val="hr-HR"/>
        </w:rPr>
        <w:t>822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225015" w:rsidR="00225015" w:rsidRPr="0032200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32200A" w:rsidRPr="0032200A">
        <w:rPr>
          <w:sz w:val="24"/>
          <w:szCs w:val="24"/>
        </w:rPr>
        <w:t>DUBOKO PLAVETNILO d.o.o., Zadar</w:t>
      </w:r>
      <w:r w:rsidR="00225015" w:rsidRPr="0032200A">
        <w:rPr>
          <w:sz w:val="24"/>
          <w:szCs w:val="24"/>
          <w:lang w:val="hr-HR"/>
        </w:rPr>
        <w:t>.</w:t>
      </w:r>
    </w:p>
    <w:p w:rsidRDefault="0049238A" w:rsidP="00225015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2200A">
        <w:rPr>
          <w:szCs w:val="24"/>
        </w:rPr>
        <w:t xml:space="preserve">MILAN KOTUR, Ražanac, </w:t>
      </w:r>
      <w:r w:rsidR="0019769D">
        <w:rPr>
          <w:szCs w:val="24"/>
        </w:rPr>
        <w:t>Ulica X 11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41E" w:rsidR="002A541E">
      <w:r>
        <w:separator/>
      </w:r>
    </w:p>
  </w:endnote>
  <w:endnote w:id="0" w:type="continuationSeparator">
    <w:p w:rsidRDefault="002A541E" w:rsidR="002A5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41E" w:rsidR="002A541E">
      <w:r>
        <w:separator/>
      </w:r>
    </w:p>
  </w:footnote>
  <w:footnote w:id="0" w:type="continuationSeparator">
    <w:p w:rsidRDefault="002A541E" w:rsidR="002A5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541E" w:rsidP="00EF4316" w:rsidR="002A5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541E" w:rsidR="002A54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541E" w:rsidP="00EF4316" w:rsidR="002A541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9436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A541E" w:rsidP="00DD7B90" w:rsidR="002A541E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2200A">
      <w:rPr>
        <w:sz w:val="24"/>
        <w:szCs w:val="24"/>
        <w:lang w:val="hr-HR"/>
      </w:rPr>
      <w:t>822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9769D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25015"/>
    <w:rsid w:val="00230D12"/>
    <w:rsid w:val="00256749"/>
    <w:rsid w:val="0027022E"/>
    <w:rsid w:val="00274249"/>
    <w:rsid w:val="002806C2"/>
    <w:rsid w:val="002877F3"/>
    <w:rsid w:val="002A541E"/>
    <w:rsid w:val="002D33E5"/>
    <w:rsid w:val="003022F7"/>
    <w:rsid w:val="0032200A"/>
    <w:rsid w:val="00324C63"/>
    <w:rsid w:val="003328D9"/>
    <w:rsid w:val="003331D0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94368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4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3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3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3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3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4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3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3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3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3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DUBOKO PLAVETNILO d.o.o. za trgovinu i promet nekretninama</izvorni_sadrzaj>
    <derivirana_varijabla naziv="DomainObject.Predmet.ProtustrankaFormated_1">  DUBOKO PLAVETNILO d.o.o. za trgovinu i promet nekretninama</derivirana_varijabla>
  </DomainObject.Predmet.ProtustrankaFormated>
  <DomainObject.Predmet.ProtustrankaFormatedOIB>
    <izvorni_sadrzaj>  DUBOKO PLAVETNILO d.o.o. za trgovinu i promet nekretninama, OIB 59133798495</izvorni_sadrzaj>
    <derivirana_varijabla naziv="DomainObject.Predmet.ProtustrankaFormatedOIB_1">  DUBOKO PLAVETNILO d.o.o. za trgovinu i promet nekretninama, OIB 59133798495</derivirana_varijabla>
  </DomainObject.Predmet.ProtustrankaFormatedOIB>
  <DomainObject.Predmet.ProtustrankaFormatedWithAdress>
    <izvorni_sadrzaj> DUBOKO PLAVETNILO d.o.o. za trgovinu i promet nekretninama, Obala Kneza Trpimira 33, 23000 Zadar</izvorni_sadrzaj>
    <derivirana_varijabla naziv="DomainObject.Predmet.ProtustrankaFormatedWithAdress_1"> DUBOKO PLAVETNILO d.o.o. za trgovinu i promet nekretninama, Obala Kneza Trpimira 33, 23000 Zadar</derivirana_varijabla>
  </DomainObject.Predmet.ProtustrankaFormatedWithAdress>
  <DomainObject.Predmet.ProtustrankaFormatedWithAdressOIB>
    <izvorni_sadrzaj> DUBOKO PLAVETNILO d.o.o. za trgovinu i promet nekretninama, OIB 59133798495, Obala Kneza Trpimira 33, 23000 Zadar</izvorni_sadrzaj>
    <derivirana_varijabla naziv="DomainObject.Predmet.ProtustrankaFormatedWithAdressOIB_1"> DUBOKO PLAVETNILO d.o.o. za trgovinu i promet nekretninama, OIB 59133798495, Obala Kneza Trpimira 33, 23000 Zadar</derivirana_varijabla>
  </DomainObject.Predmet.ProtustrankaFormatedWithAdressOIB>
  <DomainObject.Predmet.ProtustrankaWithAdress>
    <izvorni_sadrzaj>DUBOKO PLAVETNILO d.o.o. za trgovinu i promet nekretninama Obala Kneza Trpimira 33, 23000 Zadar</izvorni_sadrzaj>
    <derivirana_varijabla naziv="DomainObject.Predmet.ProtustrankaWithAdress_1">DUBOKO PLAVETNILO d.o.o. za trgovinu i promet nekretninama Obala Kneza Trpimira 33, 23000 Zadar</derivirana_varijabla>
  </DomainObject.Predmet.ProtustrankaWithAdress>
  <DomainObject.Predmet.ProtustrankaWithAdressOIB>
    <izvorni_sadrzaj>DUBOKO PLAVETNILO d.o.o. za trgovinu i promet nekretninama, OIB 59133798495, Obala Kneza Trpimira 33, 23000 Zadar</izvorni_sadrzaj>
    <derivirana_varijabla naziv="DomainObject.Predmet.ProtustrankaWithAdressOIB_1">DUBOKO PLAVETNILO d.o.o. za trgovinu i promet nekretninama, OIB 59133798495, Obala Kneza Trpimira 33, 23000 Zadar</derivirana_varijabla>
  </DomainObject.Predmet.ProtustrankaWithAdressOIB>
  <DomainObject.Predmet.ProtustrankaNazivFormated>
    <izvorni_sadrzaj>DUBOKO PLAVETNILO d.o.o. za trgovinu i promet nekretninama</izvorni_sadrzaj>
    <derivirana_varijabla naziv="DomainObject.Predmet.ProtustrankaNazivFormated_1">DUBOKO PLAVETNILO d.o.o. za trgovinu i promet nekretninama</derivirana_varijabla>
  </DomainObject.Predmet.ProtustrankaNazivFormated>
  <DomainObject.Predmet.ProtustrankaNazivFormatedOIB>
    <izvorni_sadrzaj>DUBOKO PLAVETNILO d.o.o. za trgovinu i promet nekretninama, OIB 59133798495</izvorni_sadrzaj>
    <derivirana_varijabla naziv="DomainObject.Predmet.ProtustrankaNazivFormatedOIB_1">DUBOKO PLAVETNILO d.o.o. za trgovinu i promet nekretninama, OIB 59133798495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418887.74</izvorni_sadrzaj>
    <derivirana_varijabla naziv="DomainObject.Predmet.TrenutnaVrijednost_1">418887.74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DUBOKO PLAVETNILO d.o.o. za trgovinu i promet nekretninama</item>
    </izvorni_sadrzaj>
    <derivirana_varijabla naziv="DomainObject.Predmet.ProtuStrankaListFormated_1">
      <item>DUBOKO PLAVETNILO d.o.o. za trgovinu i promet nekretninama</item>
    </derivirana_varijabla>
  </DomainObject.Predmet.ProtuStrankaListFormated>
  <DomainObject.Predmet.ProtuStrankaListFormatedOIB>
    <izvorni_sadrzaj>
      <item>DUBOKO PLAVETNILO d.o.o. za trgovinu i promet nekretninama, OIB 59133798495</item>
    </izvorni_sadrzaj>
    <derivirana_varijabla naziv="DomainObject.Predmet.ProtuStrankaListFormatedOIB_1">
      <item>DUBOKO PLAVETNILO d.o.o. za trgovinu i promet nekretninama, OIB 59133798495</item>
    </derivirana_varijabla>
  </DomainObject.Predmet.ProtuStrankaListFormatedOIB>
  <DomainObject.Predmet.ProtuStrankaListFormatedWithAdress>
    <izvorni_sadrzaj>
      <item>DUBOKO PLAVETNILO d.o.o. za trgovinu i promet nekretninama, Obala Kneza Trpimira 33, 23000 Zadar</item>
    </izvorni_sadrzaj>
    <derivirana_varijabla naziv="DomainObject.Predmet.ProtuStrankaListFormatedWithAdress_1">
      <item>DUBOKO PLAVETNILO d.o.o. za trgovinu i promet nekretninama, Obala Kneza Trpimira 33, 23000 Zadar</item>
    </derivirana_varijabla>
  </DomainObject.Predmet.ProtuStrankaListFormatedWithAdress>
  <DomainObject.Predmet.ProtuStrankaListFormatedWithAdressOIB>
    <izvorni_sadrzaj>
      <item>DUBOKO PLAVETNILO d.o.o. za trgovinu i promet nekretninama, OIB 59133798495, Obala Kneza Trpimira 33, 23000 Zadar</item>
    </izvorni_sadrzaj>
    <derivirana_varijabla naziv="DomainObject.Predmet.ProtuStrankaListFormatedWithAdressOIB_1">
      <item>DUBOKO PLAVETNILO d.o.o. za trgovinu i promet nekretninama, OIB 59133798495, Obala Kneza Trpimira 33, 23000 Zadar</item>
    </derivirana_varijabla>
  </DomainObject.Predmet.ProtuStrankaListFormatedWithAdressOIB>
  <DomainObject.Predmet.ProtuStrankaListNazivFormated>
    <izvorni_sadrzaj>
      <item>DUBOKO PLAVETNILO d.o.o. za trgovinu i promet nekretninama</item>
    </izvorni_sadrzaj>
    <derivirana_varijabla naziv="DomainObject.Predmet.ProtuStrankaListNazivFormated_1">
      <item>DUBOKO PLAVETNILO d.o.o. za trgovinu i promet nekretninama</item>
    </derivirana_varijabla>
  </DomainObject.Predmet.ProtuStrankaListNazivFormated>
  <DomainObject.Predmet.ProtuStrankaListNazivFormatedOIB>
    <izvorni_sadrzaj>
      <item>DUBOKO PLAVETNILO d.o.o. za trgovinu i promet nekretninama, OIB 59133798495</item>
    </izvorni_sadrzaj>
    <derivirana_varijabla naziv="DomainObject.Predmet.ProtuStrankaListNazivFormatedOIB_1">
      <item>DUBOKO PLAVETNILO d.o.o. za trgovinu i promet nekretninama, OIB 59133798495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DUBOKO PLAVETNILO d.o.o. za trgovinu i promet nekretninama</izvorni_sadrzaj>
    <derivirana_varijabla naziv="DomainObject.Predmet.ProtustrankaIDrugi_1">DUBOKO PLAVETNILO d.o.o. za trgovinu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DUBOKO PLAVETNILO d.o.o. za trgovinu i promet nekretninama, OIB 59133798495, Obala Kneza Trpimira 33, 23000 Zadar</izvorni_sadrzaj>
    <derivirana_varijabla naziv="DomainObject.Predmet.ProtustrankaIDrugiAdressOIB_1">DUBOKO PLAVETNILO d.o.o. za trgovinu i promet nekretninama, OIB 59133798495,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DUBOKO PLAVETNILO d.o.o. za trgovinu i promet nekretninama</item>
      <item>Milan Kotur</item>
    </izvorni_sadrzaj>
    <derivirana_varijabla naziv="DomainObject.Predmet.SudioniciListNaziv_1">
      <item>Financijska agencija</item>
      <item>DUBOKO PLAVETNILO d.o.o. za trgovinu i promet nekretninama</item>
      <item>Milan Kotur</item>
    </derivirana_varijabla>
  </DomainObject.Predmet.SudioniciListNaziv>
  <DomainObject.Predmet.SudioniciListAdressOIB>
    <izvorni_sadrzaj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izvorni_sadrzaj>
    <derivirana_varijabla naziv="DomainObject.Predmet.SudioniciListAdressOIB_1"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59133798495</item>
      <item>, OIB 82564837435</item>
    </izvorni_sadrzaj>
    <derivirana_varijabla naziv="DomainObject.Predmet.SudioniciListNazivOIB_1">
      <item>, OIB 85821130368</item>
      <item>, OIB 59133798495</item>
      <item>, OIB 82564837435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E2ECB-4913-4F15-91F6-38316D589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320</properties:Words>
  <properties:Characters>1583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2016-05-31T13:01:00Z</dcterms:created>
  <dc:creator>Ante Kačić</dc:creator>
  <cp:lastModifiedBy>wsadmin</cp:lastModifiedBy>
  <cp:lastPrinted>2016-06-01T09:56:00Z</cp:lastPrinted>
  <dcterms:modified xmlns:xsi="http://www.w3.org/2001/XMLSchema-instance" xsi:type="dcterms:W3CDTF">2016-06-01T13:07:00Z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