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c0f5" w14:paraId="ea9c0f5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F418B3" w:rsidP="005D75C4" w:rsidR="008F6F2F">
      <w:pPr>
        <w:ind w:firstLine="708" w:left="5664"/>
        <w:jc w:val="center"/>
      </w:pPr>
      <w:r w:rsidRPr="001F0DCA">
        <w:t xml:space="preserve"> </w:t>
      </w:r>
      <w:r w:rsidR="00096D96">
        <w:t xml:space="preserve">   </w:t>
      </w:r>
      <w:r w:rsidR="008F6F2F">
        <w:t>89</w:t>
      </w:r>
      <w:r w:rsidR="008F6F2F" w:rsidRPr="001F0DCA">
        <w:t>. St</w:t>
      </w:r>
      <w:r w:rsidR="008F6F2F">
        <w:t>-</w:t>
      </w:r>
      <w:r w:rsidR="005D75C4">
        <w:t>5225</w:t>
      </w:r>
      <w:r w:rsidR="004D6199">
        <w:t>/16-</w:t>
      </w:r>
      <w:r w:rsidR="00896CF7">
        <w:t>25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5D75C4" w:rsidP="005D75C4" w:rsidR="005D75C4" w:rsidRPr="00063E6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>d.o.o., Zagreb, Ljudevita Farkaša Vukotinovića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>DELTA d.o.o., OIB 09255091895, Zagreb, Banjavčićeva 5</w:t>
      </w:r>
      <w:r w:rsidRPr="000A528E">
        <w:rPr>
          <w:lang w:val="pt-BR"/>
        </w:rPr>
        <w:t xml:space="preserve">, </w:t>
      </w:r>
      <w:r w:rsidR="00896CF7">
        <w:rPr>
          <w:lang w:val="pt-BR"/>
        </w:rPr>
        <w:t>25</w:t>
      </w:r>
      <w:r w:rsidRPr="000A528E">
        <w:rPr>
          <w:lang w:val="pt-BR"/>
        </w:rPr>
        <w:t xml:space="preserve">. </w:t>
      </w:r>
      <w:r>
        <w:rPr>
          <w:lang w:val="pt-BR"/>
        </w:rPr>
        <w:t>listopada</w:t>
      </w:r>
      <w:r w:rsidRPr="000A528E">
        <w:rPr>
          <w:lang w:val="pt-BR"/>
        </w:rPr>
        <w:t xml:space="preserve"> 2016.</w:t>
      </w:r>
      <w:r w:rsidRPr="000A528E">
        <w:t>,</w:t>
      </w:r>
    </w:p>
    <w:p w:rsidRDefault="005D75C4" w:rsidP="00E029B4" w:rsidR="005D75C4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896CF7" w:rsidP="00E363D0" w:rsidR="00E029B4">
      <w:pPr>
        <w:numPr>
          <w:ilvl w:val="0"/>
          <w:numId w:val="1"/>
        </w:numPr>
        <w:jc w:val="both"/>
      </w:pPr>
      <w:r w:rsidRPr="001704D8">
        <w:t>Pavao Grizelj iz Zagreba, Dragutina Golika 34, OIB 71007328639</w:t>
      </w:r>
      <w:r w:rsidR="005D75C4">
        <w:t xml:space="preserve">, </w:t>
      </w:r>
      <w:r w:rsidR="00B93BB9">
        <w:t xml:space="preserve">razrješuje se dužnosti </w:t>
      </w:r>
      <w:r w:rsidR="005D75C4">
        <w:t xml:space="preserve">privremenog </w:t>
      </w:r>
      <w:r w:rsidR="00B93BB9">
        <w:t>stečajnog upravitelja u ovom stečajnom predmetu.</w:t>
      </w:r>
    </w:p>
    <w:p w:rsidRDefault="00B93BB9" w:rsidP="00E363D0" w:rsidR="005D75C4" w:rsidRPr="00587E59">
      <w:pPr>
        <w:pStyle w:val="Odlomakpopisa"/>
        <w:numPr>
          <w:ilvl w:val="0"/>
          <w:numId w:val="1"/>
        </w:numPr>
        <w:jc w:val="both"/>
      </w:pPr>
      <w:r w:rsidRPr="000C049E">
        <w:t>Za novog</w:t>
      </w:r>
      <w:r w:rsidR="005D75C4">
        <w:t xml:space="preserve"> privremenog</w:t>
      </w:r>
      <w:r w:rsidRPr="000C049E">
        <w:t xml:space="preserve"> stečajnog upravitelja imenuje se </w:t>
      </w:r>
      <w:r w:rsidR="00587E59" w:rsidRPr="00587E59">
        <w:t>Marijan Gudelj</w:t>
      </w:r>
      <w:r w:rsidR="00E363D0" w:rsidRPr="00587E59">
        <w:t xml:space="preserve"> iz Zagreba, </w:t>
      </w:r>
      <w:r w:rsidR="00587E59" w:rsidRPr="00587E59">
        <w:t>Rebrovac 24</w:t>
      </w:r>
      <w:r w:rsidR="00E363D0" w:rsidRPr="00587E59">
        <w:t xml:space="preserve">, OIB </w:t>
      </w:r>
      <w:r w:rsidR="00587E59" w:rsidRPr="00587E59">
        <w:t>46116584808</w:t>
      </w:r>
      <w:r w:rsidR="008F6F2F" w:rsidRPr="00587E59">
        <w:t>.</w:t>
      </w:r>
    </w:p>
    <w:p w:rsidRDefault="00EE3C04" w:rsidP="00E363D0" w:rsidR="00EE3C04">
      <w:pPr>
        <w:pStyle w:val="Odlomakpopisa"/>
        <w:numPr>
          <w:ilvl w:val="0"/>
          <w:numId w:val="1"/>
        </w:numPr>
        <w:jc w:val="both"/>
      </w:pPr>
      <w:r w:rsidRPr="000A528E">
        <w:t xml:space="preserve">Ovo rješenje će se dostaviti sudskom registru ovog suda. </w:t>
      </w:r>
    </w:p>
    <w:p w:rsidRDefault="005D75C4" w:rsidP="005D75C4" w:rsidR="00243285" w:rsidRPr="006B77AD">
      <w:pPr>
        <w:jc w:val="both"/>
      </w:pPr>
      <w:r w:rsidRPr="006B77AD">
        <w:t xml:space="preserve"> 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5D75C4" w:rsidP="00EE41E8" w:rsidR="001F0DCA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 </w:t>
      </w:r>
      <w:r w:rsidR="00896CF7">
        <w:t>Pavao Grizelj</w:t>
      </w:r>
      <w:r w:rsidR="001F0DCA" w:rsidRPr="001F0DCA">
        <w:t xml:space="preserve"> </w:t>
      </w:r>
      <w:r w:rsidR="00BD10B7">
        <w:t xml:space="preserve">podneskom od </w:t>
      </w:r>
      <w:r w:rsidR="00896CF7">
        <w:t>21</w:t>
      </w:r>
      <w:r w:rsidR="004D6199">
        <w:t xml:space="preserve">. </w:t>
      </w:r>
      <w:r>
        <w:t>listopada</w:t>
      </w:r>
      <w:r w:rsidR="00BD10B7">
        <w:t xml:space="preserve"> 2016.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</w:t>
      </w:r>
      <w:r w:rsidR="00896CF7">
        <w:t>naveo je kako zbog osobnih razloga, poodmakle dobi te narušenog zdravlja i ozbiljnih zdravstvenih poteškoća u obitelji nije u mogućnosti prihvatiti navedeno imenovanje</w:t>
      </w:r>
      <w:r>
        <w:t xml:space="preserve">. </w:t>
      </w:r>
      <w:r w:rsidR="001F0DCA" w:rsidRPr="001F0DCA">
        <w:t xml:space="preserve">Prema odredbi čl. 91. st. 5. Stečajnog zakona („Narodne </w:t>
      </w:r>
      <w:r>
        <w:t>novine“ broj 78/15, dalje SZ</w:t>
      </w:r>
      <w:r w:rsidR="001F0DCA" w:rsidRPr="001F0DCA">
        <w:t>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 xml:space="preserve">S obzirom na to da je sud razriješio dosadašnjeg </w:t>
      </w:r>
      <w:r w:rsidR="005D4546">
        <w:t xml:space="preserve">privremenog </w:t>
      </w:r>
      <w:r>
        <w:t xml:space="preserve">stečajnog upravitelja, </w:t>
      </w:r>
      <w:r w:rsidR="00EE3C04">
        <w:t xml:space="preserve">novi privremeni stečajni upravitelj </w:t>
      </w:r>
      <w:r w:rsidR="00587E59" w:rsidRPr="00587E59">
        <w:t>Marijan Gudelj</w:t>
      </w:r>
      <w:r w:rsidR="00EE3C04" w:rsidRPr="00587E59">
        <w:t xml:space="preserve"> </w:t>
      </w:r>
      <w:r w:rsidR="005D4546" w:rsidRPr="000A528E">
        <w:t>izabran je metodom slučajnog odabira s liste A stečajnih upravitelja, sukladno odredbi čl. 84. st.1. SZ-a u vezi odredbe čl. 118. st.2. toč. 1. SZ-a</w:t>
      </w:r>
      <w:r w:rsidR="005D4546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896CF7">
        <w:t>25</w:t>
      </w:r>
      <w:r w:rsidR="004D6199">
        <w:t xml:space="preserve">. </w:t>
      </w:r>
      <w:r w:rsidR="005D75C4">
        <w:t>listopada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>
      <w:pPr>
        <w:jc w:val="right"/>
      </w:pPr>
      <w:r>
        <w:t xml:space="preserve"> </w:t>
      </w:r>
      <w:r w:rsidR="00203EA7">
        <w:t>Nikolina Dorić Hadžisejdić</w:t>
      </w:r>
      <w:r w:rsidR="00DF3965">
        <w:t>,v.r.</w:t>
      </w:r>
    </w:p>
    <w:p w:rsidRDefault="00E363D0" w:rsidP="00E114E9" w:rsidR="00E363D0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lastRenderedPageBreak/>
        <w:t>Protiv ovog rješenja može se uložiti žalba Visokom trgovačkom sudu Republike Hrvatske u roku od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E363D0" w:rsidP="002D4CBC" w:rsidR="00E363D0">
      <w:pPr>
        <w:jc w:val="both"/>
      </w:pPr>
    </w:p>
    <w:p w:rsidRDefault="00DF3965" w:rsidR="00DF3965" w:rsidRPr="00694D64">
      <w:r w:rsidRPr="00694D64">
        <w:t>Za točnost otpravka-ovlašteni službenik:</w:t>
      </w:r>
    </w:p>
    <w:p w:rsidRDefault="00DF3965" w:rsidR="00DF3965" w:rsidRPr="00694D64">
      <w:r w:rsidRPr="00694D64">
        <w:t>Karmela Dolenc</w:t>
      </w:r>
    </w:p>
    <w:p w:rsidRDefault="00E363D0" w:rsidP="002D4CBC" w:rsidR="00E363D0">
      <w:pPr>
        <w:jc w:val="both"/>
      </w:pPr>
    </w:p>
    <w:sectPr w:rsidSect="00E363D0" w:rsidR="00E363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F7" w:rsidR="00896C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F7" w:rsidR="00896CF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F7" w:rsidR="00896C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F7" w:rsidR="00896C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8525200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6E2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5D75C4">
          <w:t>5225</w:t>
        </w:r>
        <w:r w:rsidR="004D6199">
          <w:t>/16</w:t>
        </w:r>
        <w:r w:rsidR="00096D96">
          <w:t>-2</w:t>
        </w:r>
        <w:r w:rsidR="00896CF7">
          <w:t>5</w:t>
        </w:r>
      </w:p>
    </w:sdtContent>
  </w:sdt>
  <w:p w:rsidRDefault="00E114E9" w:rsidR="00E114E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CF7" w:rsidR="00896C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DA5472BE"/>
    <w:lvl w:tplc="458A45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9227D"/>
    <w:rsid w:val="00096D96"/>
    <w:rsid w:val="000C049E"/>
    <w:rsid w:val="000C53ED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D4CBC"/>
    <w:rsid w:val="00371E33"/>
    <w:rsid w:val="003869E3"/>
    <w:rsid w:val="003A083E"/>
    <w:rsid w:val="003D300F"/>
    <w:rsid w:val="00462B92"/>
    <w:rsid w:val="004918BD"/>
    <w:rsid w:val="004D6199"/>
    <w:rsid w:val="004E5C92"/>
    <w:rsid w:val="0053524A"/>
    <w:rsid w:val="0057355C"/>
    <w:rsid w:val="00587E59"/>
    <w:rsid w:val="005D4546"/>
    <w:rsid w:val="005D75C4"/>
    <w:rsid w:val="006B77AD"/>
    <w:rsid w:val="0073212E"/>
    <w:rsid w:val="0086115E"/>
    <w:rsid w:val="00896CF7"/>
    <w:rsid w:val="008D55C6"/>
    <w:rsid w:val="008F6F2F"/>
    <w:rsid w:val="009508C1"/>
    <w:rsid w:val="00990BF7"/>
    <w:rsid w:val="009B46E2"/>
    <w:rsid w:val="009C58F8"/>
    <w:rsid w:val="009E6687"/>
    <w:rsid w:val="00A91FA6"/>
    <w:rsid w:val="00B83595"/>
    <w:rsid w:val="00B85BF4"/>
    <w:rsid w:val="00B93BB9"/>
    <w:rsid w:val="00BD10B7"/>
    <w:rsid w:val="00C26EB7"/>
    <w:rsid w:val="00C53B7E"/>
    <w:rsid w:val="00C86DD2"/>
    <w:rsid w:val="00CD080D"/>
    <w:rsid w:val="00D0668D"/>
    <w:rsid w:val="00D26CB0"/>
    <w:rsid w:val="00D95F7A"/>
    <w:rsid w:val="00DF3965"/>
    <w:rsid w:val="00E029B4"/>
    <w:rsid w:val="00E114E9"/>
    <w:rsid w:val="00E363D0"/>
    <w:rsid w:val="00E67FD5"/>
    <w:rsid w:val="00EE3C04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</izvorni_sadrzaj>
    <derivirana_varijabla naziv="DomainObject.Predmet.OstaliListFormated_1">
      <item>Frano Križanović punomoćnik sudionika u postupku DELTA d.o.o.</item>
      <item>Addiko Bank dioničko društvo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Frano Križanović</item>
      <item>Addiko Bank dioničko društvo</item>
    </izvorni_sadrzaj>
    <derivirana_varijabla naziv="DomainObject.Predmet.OstaliListNazivFormated_1">
      <item>Frano Križanović</item>
      <item>Addiko Bank dioničko društvo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</izvorni_sadrzaj>
    <derivirana_varijabla naziv="DomainObject.Predmet.OstaliListNazivFormatedOIB_1">
      <item>Frano Križanović, OIB 67217841834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d.o.o.</item>
      <item>Frano Križanović</item>
      <item>HRVATSKE ŠUME društvo s ograničenom odgovornošću</item>
      <item>Addiko Bank dioničko društvo</item>
    </izvorni_sadrzaj>
    <derivirana_varijabla naziv="DomainObject.Predmet.SudioniciListNaziv_1">
      <item>FINA Regionalni centar Zagreb</item>
      <item>DELTA d.o.o.</item>
      <item>Frano Križanović</item>
      <item>HRVATSKE ŠUME društvo s ograničenom odgovornošću</item>
      <item>Addiko Bank dioničko društvo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09255091895</item>
      <item>, OIB 67217841834</item>
      <item>, OIB 69693144506</item>
      <item>, OIB 14036333877</item>
    </izvorni_sadrzaj>
    <derivirana_varijabla naziv="DomainObject.Predmet.SudioniciListNazivOIB_1">
      <item>, OIB 85821130368</item>
      <item>, OIB 09255091895</item>
      <item>, OIB 67217841834</item>
      <item>, OIB 69693144506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1727</properties:Characters>
  <properties:Lines>51</properties:Lines>
  <properties:Paragraphs>21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Karmela Dolenc</cp:lastModifiedBy>
  <cp:lastPrinted>2016-10-25T09:08:00Z</cp:lastPrinted>
  <dcterms:modified xmlns:xsi="http://www.w3.org/2001/XMLSchema-instance" xsi:type="dcterms:W3CDTF">2016-10-25T09:09:00Z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