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2f81" w14:paraId="8ab2f8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65E50">
        <w:rPr>
          <w:color w:themeColor="text1" w:val="000000"/>
        </w:rPr>
        <w:t>SILENT SOFT j.d.o.o. za usluge, OIB: 87014195115, Slatine, Ribarska 21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755EF">
        <w:rPr>
          <w:color w:themeColor="text1" w:val="000000"/>
        </w:rPr>
        <w:t>03. travnja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65E50">
        <w:rPr>
          <w:color w:themeColor="text1" w:val="000000"/>
        </w:rPr>
        <w:t>SILENT SOFT j.d.o.o. za usluge, OIB: 87014195115, Slatine, Ribarska 21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65E50">
        <w:rPr>
          <w:color w:themeColor="text1" w:val="000000"/>
        </w:rPr>
        <w:t>14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65E50">
        <w:rPr>
          <w:color w:themeColor="text1" w:val="000000"/>
        </w:rPr>
        <w:t>7.708,90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755EF">
        <w:rPr>
          <w:color w:themeColor="text1" w:val="000000"/>
        </w:rPr>
        <w:t>03. travnja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346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595B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755EF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SILENT SOFT jednostavno društvo s ograničenom odgovornošću za usluge</izvorni_sadrzaj>
    <derivirana_varijabla naziv="DomainObject.Predmet.ProtustrankaFormated_1">  SILENT SOFT jednostavno društvo s ograničenom odgovornošću za usluge</derivirana_varijabla>
  </DomainObject.Predmet.ProtustrankaFormated>
  <DomainObject.Predmet.ProtustrankaFormatedOIB>
    <izvorni_sadrzaj>  SILENT SOFT jednostavno društvo s ograničenom odgovornošću za usluge, OIB 87014195115</izvorni_sadrzaj>
    <derivirana_varijabla naziv="DomainObject.Predmet.ProtustrankaFormatedOIB_1">  SILENT SOFT jednostavno društvo s ograničenom odgovornošću za usluge, OIB 87014195115</derivirana_varijabla>
  </DomainObject.Predmet.ProtustrankaFormatedOIB>
  <DomainObject.Predmet.ProtustrankaFormatedWithAdress>
    <izvorni_sadrzaj> SILENT SOFT jednostavno društvo s ograničenom odgovornošću za usluge, Ribarska 21, 21220 Slatine</izvorni_sadrzaj>
    <derivirana_varijabla naziv="DomainObject.Predmet.ProtustrankaFormatedWithAdress_1"> SILENT SOFT jednostavno društvo s ograničenom odgovornošću za usluge, Ribarska 21, 21220 Slatine</derivirana_varijabla>
  </DomainObject.Predmet.ProtustrankaFormatedWithAdress>
  <DomainObject.Predmet.ProtustrankaFormatedWithAdressOIB>
    <izvorni_sadrzaj> SILENT SOFT jednostavno društvo s ograničenom odgovornošću za usluge, OIB 87014195115, Ribarska 21, 21220 Slatine</izvorni_sadrzaj>
    <derivirana_varijabla naziv="DomainObject.Predmet.ProtustrankaFormatedWithAdressOIB_1"> SILENT SOFT jednostavno društvo s ograničenom odgovornošću za usluge, OIB 87014195115, Ribarska 21, 21220 Slatine</derivirana_varijabla>
  </DomainObject.Predmet.ProtustrankaFormatedWithAdressOIB>
  <DomainObject.Predmet.ProtustrankaWithAdress>
    <izvorni_sadrzaj>SILENT SOFT jednostavno društvo s ograničenom odgovornošću za usluge Ribarska 21, 21220 Slatine</izvorni_sadrzaj>
    <derivirana_varijabla naziv="DomainObject.Predmet.ProtustrankaWithAdress_1">SILENT SOFT jednostavno društvo s ograničenom odgovornošću za usluge Ribarska 21, 21220 Slatine</derivirana_varijabla>
  </DomainObject.Predmet.ProtustrankaWithAdress>
  <DomainObject.Predmet.ProtustrankaWithAdressOIB>
    <izvorni_sadrzaj>SILENT SOFT jednostavno društvo s ograničenom odgovornošću za usluge, OIB 87014195115, Ribarska 21, 21220 Slatine</izvorni_sadrzaj>
    <derivirana_varijabla naziv="DomainObject.Predmet.ProtustrankaWithAdressOIB_1">SILENT SOFT jednostavno društvo s ograničenom odgovornošću za usluge, OIB 87014195115, Ribarska 21, 21220 Slatine</derivirana_varijabla>
  </DomainObject.Predmet.ProtustrankaWithAdressOIB>
  <DomainObject.Predmet.ProtustrankaNazivFormated>
    <izvorni_sadrzaj>SILENT SOFT jednostavno društvo s ograničenom odgovornošću za usluge</izvorni_sadrzaj>
    <derivirana_varijabla naziv="DomainObject.Predmet.ProtustrankaNazivFormated_1">SILENT SOFT jednostavno društvo s ograničenom odgovornošću za usluge</derivirana_varijabla>
  </DomainObject.Predmet.ProtustrankaNazivFormated>
  <DomainObject.Predmet.ProtustrankaNazivFormatedOIB>
    <izvorni_sadrzaj>SILENT SOFT jednostavno društvo s ograničenom odgovornošću za usluge, OIB 87014195115</izvorni_sadrzaj>
    <derivirana_varijabla naziv="DomainObject.Predmet.ProtustrankaNazivFormatedOIB_1">SILENT SOFT jednostavno društvo s ograničenom odgovornošću za usluge, OIB 87014195115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7708.90</izvorni_sadrzaj>
    <derivirana_varijabla naziv="DomainObject.Predmet.TrenutnaVrijednost_1">7708.90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SILENT SOFT jednostavno društvo s ograničenom odgovornošću za usluge</item>
    </izvorni_sadrzaj>
    <derivirana_varijabla naziv="DomainObject.Predmet.ProtuStrankaListFormated_1">
      <item>SILENT SOFT jednostavno društvo s ograničenom odgovornošću za usluge</item>
    </derivirana_varijabla>
  </DomainObject.Predmet.ProtuStrankaListFormated>
  <DomainObject.Predmet.ProtuStrankaListFormatedOIB>
    <izvorni_sadrzaj>
      <item>SILENT SOFT jednostavno društvo s ograničenom odgovornošću za usluge, OIB 87014195115</item>
    </izvorni_sadrzaj>
    <derivirana_varijabla naziv="DomainObject.Predmet.ProtuStrankaListFormatedOIB_1">
      <item>SILENT SOFT jednostavno društvo s ograničenom odgovornošću za usluge, OIB 87014195115</item>
    </derivirana_varijabla>
  </DomainObject.Predmet.ProtuStrankaListFormatedOIB>
  <DomainObject.Predmet.ProtuStrankaListFormatedWithAdress>
    <izvorni_sadrzaj>
      <item>SILENT SOFT jednostavno društvo s ograničenom odgovornošću za usluge, Ribarska 21, 21220 Slatine</item>
    </izvorni_sadrzaj>
    <derivirana_varijabla naziv="DomainObject.Predmet.ProtuStrankaListFormatedWithAdress_1">
      <item>SILENT SOFT jednostavno društvo s ograničenom odgovornošću za usluge, Ribarska 21, 21220 Slatine</item>
    </derivirana_varijabla>
  </DomainObject.Predmet.ProtuStrankaListFormatedWithAdress>
  <DomainObject.Predmet.ProtuStrankaListFormatedWithAdressOIB>
    <izvorni_sadrzaj>
      <item>SILENT SOFT jednostavno društvo s ograničenom odgovornošću za usluge, OIB 87014195115, Ribarska 21, 21220 Slatine</item>
    </izvorni_sadrzaj>
    <derivirana_varijabla naziv="DomainObject.Predmet.ProtuStrankaListFormatedWithAdressOIB_1">
      <item>SILENT SOFT jednostavno društvo s ograničenom odgovornošću za usluge, OIB 87014195115, Ribarska 21, 21220 Slatine</item>
    </derivirana_varijabla>
  </DomainObject.Predmet.ProtuStrankaListFormatedWithAdressOIB>
  <DomainObject.Predmet.ProtuStrankaListNazivFormated>
    <izvorni_sadrzaj>
      <item>SILENT SOFT jednostavno društvo s ograničenom odgovornošću za usluge</item>
    </izvorni_sadrzaj>
    <derivirana_varijabla naziv="DomainObject.Predmet.ProtuStrankaListNazivFormated_1">
      <item>SILENT SOFT jednostavno društvo s ograničenom odgovornošću za usluge</item>
    </derivirana_varijabla>
  </DomainObject.Predmet.ProtuStrankaListNazivFormated>
  <DomainObject.Predmet.ProtuStrankaListNazivFormatedOIB>
    <izvorni_sadrzaj>
      <item>SILENT SOFT jednostavno društvo s ograničenom odgovornošću za usluge, OIB 87014195115</item>
    </izvorni_sadrzaj>
    <derivirana_varijabla naziv="DomainObject.Predmet.ProtuStrankaListNazivFormatedOIB_1">
      <item>SILENT SOFT jednostavno društvo s ograničenom odgovornošću za usluge, OIB 87014195115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SILENT SOFT jednostavno društvo s ograničenom odgovornošću za usluge</izvorni_sadrzaj>
    <derivirana_varijabla naziv="DomainObject.Predmet.ProtustrankaIDrugi_1">SILENT SOFT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SILENT SOFT jednostavno društvo s ograničenom odgovornošću za usluge, OIB 87014195115, Ribarska 21, 21220 Slatine</izvorni_sadrzaj>
    <derivirana_varijabla naziv="DomainObject.Predmet.ProtustrankaIDrugiAdressOIB_1">SILENT SOFT jednostavno društvo s ograničenom odgovornošću za usluge, OIB 87014195115, Ribarska 21,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SILENT SOFT jednostavno društvo s ograničenom odgovornošću za usluge</item>
      <item>FINANCIJSKA AGENCIJA, RC SPLIT</item>
    </izvorni_sadrzaj>
    <derivirana_varijabla naziv="DomainObject.Predmet.SudioniciListNaziv_1">
      <item>SILENT SOFT jednostavno društvo s ograničenom odgovornošću za usluge</item>
      <item>FINANCIJSKA AGENCIJA, RC SPLIT</item>
    </derivirana_varijabla>
  </DomainObject.Predmet.SudioniciListNaziv>
  <DomainObject.Predmet.SudioniciListAdressOIB>
    <izvorni_sadrzaj>
      <item>SILENT SOFT jednostavno društvo s ograničenom odgovornošću za usluge, OIB 87014195115, Ribarska 21,21220 Slatine</item>
      <item>FINANCIJSKA AGENCIJA, RC SPLIT, OIB 85821130368, Mažuranićevo šetalište 24 b,21000 Split</item>
    </izvorni_sadrzaj>
    <derivirana_varijabla naziv="DomainObject.Predmet.SudioniciListAdressOIB_1">
      <item>SILENT SOFT jednostavno društvo s ograničenom odgovornošću za usluge, OIB 87014195115, Ribarska 21,21220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87014195115</item>
      <item>, OIB 85821130368</item>
    </izvorni_sadrzaj>
    <derivirana_varijabla naziv="DomainObject.Predmet.SudioniciListNazivOIB_1">
      <item>, OIB 87014195115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1764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2017-04-03T08:23:00Z</cp:lastPrinted>
  <dcterms:modified xmlns:xsi="http://www.w3.org/2001/XMLSchema-instance" xsi:type="dcterms:W3CDTF">2017-04-03T08:25:00Z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