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700c" w14:paraId="97f700c" w:rsidRDefault="00DF3711" w:rsidP="00C907C8" w:rsidR="007F268F" w:rsidRPr="00DF3711">
      <w:pPr>
        <w15:collapsed w:val="false"/>
      </w:pPr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3F2C2E">
        <w:t>73. St-</w:t>
      </w:r>
      <w:r w:rsidR="00206E0E">
        <w:t>894/2018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206E0E" w:rsidRPr="00F11149">
        <w:t>TERRA-MARE REAL ESTATE d.o.o.</w:t>
      </w:r>
      <w:r w:rsidR="00206E0E">
        <w:t xml:space="preserve"> Zagreb, Jordanovac 15</w:t>
      </w:r>
      <w:r w:rsidR="00206E0E" w:rsidRPr="00A16847">
        <w:t xml:space="preserve">, </w:t>
      </w:r>
      <w:r w:rsidR="00206E0E">
        <w:t xml:space="preserve">MBS: 081039462, </w:t>
      </w:r>
      <w:r w:rsidR="00206E0E" w:rsidRPr="00A16847">
        <w:t xml:space="preserve">OIB: </w:t>
      </w:r>
      <w:r w:rsidR="00206E0E" w:rsidRPr="005D004F">
        <w:t>11350423132</w:t>
      </w:r>
      <w:r w:rsidR="00206E0E">
        <w:t>, dana 5. srpnja 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206E0E" w:rsidRPr="00F11149">
        <w:t>TERRA-MARE REAL ESTATE d.o.o.</w:t>
      </w:r>
      <w:r w:rsidR="00206E0E">
        <w:t xml:space="preserve"> Zagreb, Jordanovac 15</w:t>
      </w:r>
      <w:r w:rsidR="00206E0E" w:rsidRPr="00A16847">
        <w:t xml:space="preserve">, </w:t>
      </w:r>
      <w:r w:rsidR="00206E0E">
        <w:t xml:space="preserve">MBS: 081039462, </w:t>
      </w:r>
      <w:r w:rsidR="00206E0E" w:rsidRPr="00A16847">
        <w:t xml:space="preserve">OIB: </w:t>
      </w:r>
      <w:r w:rsidR="00206E0E" w:rsidRPr="005D004F">
        <w:t>11350423132</w:t>
      </w:r>
      <w:r w:rsidR="00BE232D">
        <w:t>.</w:t>
      </w: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206E0E">
        <w:t>29. ožujka 2018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206E0E">
        <w:t>27. ožujka 2018</w:t>
      </w:r>
      <w:r>
        <w:t xml:space="preserve">. dužnik u Očevidniku redoslijeda osnova za plaćanje ima evidentirane neizvršene osnove za plaćanje u neprekinutom razdoblju od 120 dana u ukupnom iznosu od </w:t>
      </w:r>
      <w:r w:rsidR="00206E0E">
        <w:t>5.873,16</w:t>
      </w:r>
      <w:r>
        <w:t xml:space="preserve">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E254C5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  <w:r w:rsidR="00206E0E">
        <w:t xml:space="preserve"> </w:t>
      </w: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871A6F" w:rsidR="00871A6F">
      <w:pPr>
        <w:jc w:val="both"/>
      </w:pPr>
      <w:r>
        <w:tab/>
      </w:r>
      <w:r w:rsidR="00382671">
        <w:t>Međutim, d</w:t>
      </w:r>
      <w:r w:rsidR="00E254C5">
        <w:t>užnik je</w:t>
      </w:r>
      <w:r w:rsidR="00206E0E">
        <w:t xml:space="preserve"> </w:t>
      </w:r>
      <w:r w:rsidR="00E254C5">
        <w:t xml:space="preserve">podneskom od </w:t>
      </w:r>
      <w:r w:rsidR="00206E0E">
        <w:t>18. svibnja 2018</w:t>
      </w:r>
      <w:r w:rsidR="00E254C5">
        <w:t xml:space="preserve">. dostavio Potvrdu predlagatelja o blokadi računa i novčanih sredstava iz koje je razvidno da dužnik na dan </w:t>
      </w:r>
      <w:r w:rsidR="00206E0E">
        <w:t>16. svibnja</w:t>
      </w:r>
      <w:r w:rsidR="00E254C5">
        <w:t xml:space="preserve"> 2018. </w:t>
      </w:r>
      <w:r>
        <w:t>u Očevidniku redoslijeda osn</w:t>
      </w:r>
      <w:r w:rsidR="00E254C5">
        <w:t>ova za plaćanje ima evidentirano 0 dana neprekidne blokad</w:t>
      </w:r>
      <w:r w:rsidR="00D607D4">
        <w:t>e,</w:t>
      </w:r>
      <w:r w:rsidR="00E254C5">
        <w:t xml:space="preserve"> </w:t>
      </w:r>
      <w:r w:rsidR="00E254C5">
        <w:lastRenderedPageBreak/>
        <w:t>odnosno ukupno 1</w:t>
      </w:r>
      <w:r w:rsidR="00206E0E">
        <w:t>68</w:t>
      </w:r>
      <w:r w:rsidR="00E254C5">
        <w:t xml:space="preserve"> dana blokade u prethodnih 6 mjeseci zbog nepodmirenih osnova za plaćanje</w:t>
      </w:r>
      <w:r w:rsidR="00D607D4">
        <w:t>,</w:t>
      </w:r>
      <w:r w:rsidR="00E254C5">
        <w:t xml:space="preserve"> te da nepodmirene obveze na dan </w:t>
      </w:r>
      <w:r w:rsidR="00206E0E">
        <w:t>16. svibnja</w:t>
      </w:r>
      <w:r w:rsidR="00E254C5">
        <w:t xml:space="preserve"> 2018.</w:t>
      </w:r>
      <w:r>
        <w:t xml:space="preserve"> </w:t>
      </w:r>
      <w:r w:rsidR="00E254C5">
        <w:t>iznose 0</w:t>
      </w:r>
      <w:r w:rsidR="00D607D4">
        <w:t>,00</w:t>
      </w:r>
      <w:r w:rsidR="00E254C5">
        <w:t xml:space="preserve"> kuna. 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s lista </w:t>
      </w:r>
      <w:r w:rsidR="00206E0E">
        <w:t>9</w:t>
      </w:r>
      <w:r>
        <w:t xml:space="preserve"> spisa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</w:t>
      </w:r>
      <w:r w:rsidR="00206E0E">
        <w:t>izreci</w:t>
      </w:r>
      <w:r w:rsidR="00E254C5">
        <w:t xml:space="preserve">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8D3130">
        <w:t>05. srpnja</w:t>
      </w:r>
      <w:bookmarkStart w:name="_GoBack" w:id="0"/>
      <w:bookmarkEnd w:id="0"/>
      <w:r w:rsidR="003805C8">
        <w:t xml:space="preserve"> 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 w:rsidRPr="00DF3711">
      <w:pPr>
        <w:jc w:val="both"/>
      </w:pPr>
    </w:p>
    <w:sectPr w:rsidSect="003805C8" w:rsidR="007072BE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130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130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</w:t>
    </w:r>
    <w:r w:rsidR="00206E0E">
      <w:t>894/2018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60FCF"/>
    <w:rsid w:val="00181D9A"/>
    <w:rsid w:val="00206E0E"/>
    <w:rsid w:val="00330E26"/>
    <w:rsid w:val="00350AD0"/>
    <w:rsid w:val="003805C8"/>
    <w:rsid w:val="00382671"/>
    <w:rsid w:val="003A2D43"/>
    <w:rsid w:val="003F2C2E"/>
    <w:rsid w:val="00401592"/>
    <w:rsid w:val="0043400F"/>
    <w:rsid w:val="00454A8D"/>
    <w:rsid w:val="0048725F"/>
    <w:rsid w:val="00495D18"/>
    <w:rsid w:val="004B23BC"/>
    <w:rsid w:val="004D4406"/>
    <w:rsid w:val="004E0312"/>
    <w:rsid w:val="005319A9"/>
    <w:rsid w:val="0056197F"/>
    <w:rsid w:val="005B2BDC"/>
    <w:rsid w:val="0060207B"/>
    <w:rsid w:val="006A3D4D"/>
    <w:rsid w:val="006F1650"/>
    <w:rsid w:val="007072BE"/>
    <w:rsid w:val="00780585"/>
    <w:rsid w:val="007F268F"/>
    <w:rsid w:val="00867960"/>
    <w:rsid w:val="00871A6F"/>
    <w:rsid w:val="008956F8"/>
    <w:rsid w:val="008D3130"/>
    <w:rsid w:val="0092666B"/>
    <w:rsid w:val="0094044C"/>
    <w:rsid w:val="00957473"/>
    <w:rsid w:val="00957C71"/>
    <w:rsid w:val="009E45F3"/>
    <w:rsid w:val="00A92BD7"/>
    <w:rsid w:val="00B07CA3"/>
    <w:rsid w:val="00B61351"/>
    <w:rsid w:val="00B965FB"/>
    <w:rsid w:val="00BD5EBC"/>
    <w:rsid w:val="00BE232D"/>
    <w:rsid w:val="00C224D7"/>
    <w:rsid w:val="00C66419"/>
    <w:rsid w:val="00C907C8"/>
    <w:rsid w:val="00CC33F2"/>
    <w:rsid w:val="00CD1F20"/>
    <w:rsid w:val="00CE5C6C"/>
    <w:rsid w:val="00D607D4"/>
    <w:rsid w:val="00DF3711"/>
    <w:rsid w:val="00E254C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St-894/2018-7</izvorni_sadrzaj>
    <derivirana_varijabla naziv="DomainObject.Oznaka_1">St-894/2018-7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St-894/2018</izvorni_sadrzaj>
    <derivirana_varijabla naziv="DomainObject.Predmet.OznakaBroj_1">St-894/2018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TERRA-MARE REAL ESTATE d.o.o. zastupanog po punomoćniku Tomislav Mraz</izvorni_sadrzaj>
    <derivirana_varijabla naziv="DomainObject.Predmet.ProtustrankaFormated_1">  TERRA-MARE REAL ESTATE d.o.o. zastupanog po punomoćniku Tomislav Mraz</derivirana_varijabla>
  </DomainObject.Predmet.ProtustrankaFormated>
  <DomainObject.Predmet.ProtustrankaFormatedOIB>
    <izvorni_sadrzaj>  TERRA-MARE REAL ESTATE d.o.o., OIB 11350423132 zastupanog po punomoćniku Tomislav Mraz</izvorni_sadrzaj>
    <derivirana_varijabla naziv="DomainObject.Predmet.ProtustrankaFormatedOIB_1">  TERRA-MARE REAL ESTATE d.o.o., OIB 11350423132 zastupanog po punomoćniku Tomislav Mraz</derivirana_varijabla>
  </DomainObject.Predmet.ProtustrankaFormatedOIB>
  <DomainObject.Predmet.ProtustrankaFormatedWithAdress>
    <izvorni_sadrzaj> TERRA-MARE REAL ESTATE d.o.o., Jordanovac 15, 10000 Zagreb zastupanog po punomoćniku Tomislav Mraz</izvorni_sadrzaj>
    <derivirana_varijabla naziv="DomainObject.Predmet.ProtustrankaFormatedWithAdress_1"> TERRA-MARE REAL ESTATE d.o.o., Jordanovac 15, 10000 Zagreb zastupanog po punomoćniku Tomislav Mraz</derivirana_varijabla>
  </DomainObject.Predmet.ProtustrankaFormatedWithAdress>
  <DomainObject.Predmet.ProtustrankaFormatedWithAdressOIB>
    <izvorni_sadrzaj> TERRA-MARE REAL ESTATE d.o.o., OIB 11350423132, Jordanovac 15, 10000 Zagreb zastupanog po punomoćniku Tomislav Mraz</izvorni_sadrzaj>
    <derivirana_varijabla naziv="DomainObject.Predmet.ProtustrankaFormatedWithAdressOIB_1"> TERRA-MARE REAL ESTATE d.o.o., OIB 11350423132, Jordanovac 15, 10000 Zagreb zastupanog po punomoćniku Tomislav Mraz</derivirana_varijabla>
  </DomainObject.Predmet.ProtustrankaFormatedWithAdressOIB>
  <DomainObject.Predmet.ProtustrankaWithAdress>
    <izvorni_sadrzaj>TERRA-MARE REAL ESTATE d.o.o. Jordanovac 15, 10000 Zagreb</izvorni_sadrzaj>
    <derivirana_varijabla naziv="DomainObject.Predmet.ProtustrankaWithAdress_1">TERRA-MARE REAL ESTATE d.o.o. Jordanovac 15, 10000 Zagreb</derivirana_varijabla>
  </DomainObject.Predmet.ProtustrankaWithAdress>
  <DomainObject.Predmet.ProtustrankaWithAdressOIB>
    <izvorni_sadrzaj>TERRA-MARE REAL ESTATE d.o.o., OIB 11350423132, Jordanovac 15, 10000 Zagreb</izvorni_sadrzaj>
    <derivirana_varijabla naziv="DomainObject.Predmet.ProtustrankaWithAdressOIB_1">TERRA-MARE REAL ESTATE d.o.o., OIB 11350423132, Jordanovac 15, 10000 Zagreb</derivirana_varijabla>
  </DomainObject.Predmet.ProtustrankaWithAdressOIB>
  <DomainObject.Predmet.ProtustrankaNazivFormated>
    <izvorni_sadrzaj>TERRA-MARE REAL ESTATE d.o.o.</izvorni_sadrzaj>
    <derivirana_varijabla naziv="DomainObject.Predmet.ProtustrankaNazivFormated_1">TERRA-MARE REAL ESTATE d.o.o.</derivirana_varijabla>
  </DomainObject.Predmet.ProtustrankaNazivFormated>
  <DomainObject.Predmet.ProtustrankaNazivFormatedOIB>
    <izvorni_sadrzaj>TERRA-MARE REAL ESTATE d.o.o., OIB 11350423132</izvorni_sadrzaj>
    <derivirana_varijabla naziv="DomainObject.Predmet.ProtustrankaNazivFormatedOIB_1">TERRA-MARE REAL ESTATE d.o.o., OIB 11350423132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Munitić Maltar</izvorni_sadrzaj>
    <derivirana_varijabla naziv="DomainObject.Predmet.Zapisnicar_1">Suzana Munitić Maltar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TERRA-MARE REAL ESTATE d.o.o. zastupanog po punomoćniku Tomislav Mraz</item>
    </izvorni_sadrzaj>
    <derivirana_varijabla naziv="DomainObject.Predmet.ProtuStrankaListFormated_1">
      <item>TERRA-MARE REAL ESTATE d.o.o. zastupanog po punomoćniku Tomislav Mraz</item>
    </derivirana_varijabla>
  </DomainObject.Predmet.ProtuStrankaListFormated>
  <DomainObject.Predmet.ProtuStrankaListFormatedOIB>
    <izvorni_sadrzaj>
      <item>TERRA-MARE REAL ESTATE d.o.o., OIB 11350423132 zastupanog po punomoćniku Tomislav Mraz</item>
    </izvorni_sadrzaj>
    <derivirana_varijabla naziv="DomainObject.Predmet.ProtuStrankaListFormatedOIB_1">
      <item>TERRA-MARE REAL ESTATE d.o.o., OIB 11350423132 zastupanog po punomoćniku Tomislav Mraz</item>
    </derivirana_varijabla>
  </DomainObject.Predmet.ProtuStrankaListFormatedOIB>
  <DomainObject.Predmet.ProtuStrankaListFormatedWithAdress>
    <izvorni_sadrzaj>
      <item>TERRA-MARE REAL ESTATE d.o.o., Jordanovac 15, 10000 Zagreb zastupanog po punomoćniku Tomislav Mraz</item>
    </izvorni_sadrzaj>
    <derivirana_varijabla naziv="DomainObject.Predmet.ProtuStrankaListFormatedWithAdress_1">
      <item>TERRA-MARE REAL ESTATE d.o.o., Jordanovac 15, 10000 Zagreb zastupanog po punomoćniku Tomislav Mraz</item>
    </derivirana_varijabla>
  </DomainObject.Predmet.ProtuStrankaListFormatedWithAdress>
  <DomainObject.Predmet.ProtuStrankaListFormatedWithAdressOIB>
    <izvorni_sadrzaj>
      <item>TERRA-MARE REAL ESTATE d.o.o., OIB 11350423132, Jordanovac 15, 10000 Zagreb zastupanog po punomoćniku Tomislav Mraz</item>
    </izvorni_sadrzaj>
    <derivirana_varijabla naziv="DomainObject.Predmet.ProtuStrankaListFormatedWithAdressOIB_1">
      <item>TERRA-MARE REAL ESTATE d.o.o., OIB 11350423132, Jordanovac 15, 10000 Zagreb zastupanog po punomoćniku Tomislav Mraz</item>
    </derivirana_varijabla>
  </DomainObject.Predmet.ProtuStrankaListFormatedWithAdressOIB>
  <DomainObject.Predmet.ProtuStrankaListNazivFormated>
    <izvorni_sadrzaj>
      <item>TERRA-MARE REAL ESTATE d.o.o.</item>
    </izvorni_sadrzaj>
    <derivirana_varijabla naziv="DomainObject.Predmet.ProtuStrankaListNazivFormated_1">
      <item>TERRA-MARE REAL ESTATE d.o.o.</item>
    </derivirana_varijabla>
  </DomainObject.Predmet.ProtuStrankaListNazivFormated>
  <DomainObject.Predmet.ProtuStrankaListNazivFormatedOIB>
    <izvorni_sadrzaj>
      <item>TERRA-MARE REAL ESTATE d.o.o., OIB 11350423132</item>
    </izvorni_sadrzaj>
    <derivirana_varijabla naziv="DomainObject.Predmet.ProtuStrankaListNazivFormatedOIB_1">
      <item>TERRA-MARE REAL ESTATE d.o.o., OIB 11350423132</item>
    </derivirana_varijabla>
  </DomainObject.Predmet.ProtuStrankaListNazivFormatedOIB>
  <DomainObject.Predmet.OstaliListFormated>
    <izvorni_sadrzaj>
      <item>Tomislav Mraz punomoćnik sudionika u postupku TERRA-MARE REAL ESTATE d.o.o.</item>
    </izvorni_sadrzaj>
    <derivirana_varijabla naziv="DomainObject.Predmet.OstaliListFormated_1">
      <item>Tomislav Mraz punomoćnik sudionika u postupku TERRA-MARE REAL ESTATE d.o.o.</item>
    </derivirana_varijabla>
  </DomainObject.Predmet.OstaliListFormated>
  <DomainObject.Predmet.OstaliListFormatedOIB>
    <izvorni_sadrzaj>
      <item>Tomislav Mraz punomoćnik sudionika u postupku TERRA-MARE REAL ESTATE d.o.o.</item>
    </izvorni_sadrzaj>
    <derivirana_varijabla naziv="DomainObject.Predmet.OstaliListFormatedOIB_1">
      <item>Tomislav Mraz punomoćnik sudionika u postupku TERRA-MARE REAL ESTATE d.o.o.</item>
    </derivirana_varijabla>
  </DomainObject.Predmet.OstaliListFormatedOIB>
  <DomainObject.Predmet.OstaliListFormatedWithAdress>
    <izvorni_sadrzaj>
      <item>Tomislav Mraz, Jordanovac 15, 10000 Zagreb punomoćnik sudionika u postupku TERRA-MARE REAL ESTATE d.o.o.</item>
    </izvorni_sadrzaj>
    <derivirana_varijabla naziv="DomainObject.Predmet.OstaliListFormatedWithAdress_1">
      <item>Tomislav Mraz, Jordanovac 15, 10000 Zagreb punomoćnik sudionika u postupku TERRA-MARE REAL ESTATE d.o.o.</item>
    </derivirana_varijabla>
  </DomainObject.Predmet.OstaliListFormatedWithAdress>
  <DomainObject.Predmet.OstaliListFormatedWithAdressOIB>
    <izvorni_sadrzaj>
      <item>Tomislav Mraz, Jordanovac 15, 10000 Zagreb punomoćnik sudionika u postupku TERRA-MARE REAL ESTATE d.o.o.</item>
    </izvorni_sadrzaj>
    <derivirana_varijabla naziv="DomainObject.Predmet.OstaliListFormatedWithAdressOIB_1">
      <item>Tomislav Mraz, Jordanovac 15, 10000 Zagreb punomoćnik sudionika u postupku TERRA-MARE REAL ESTATE d.o.o.</item>
    </derivirana_varijabla>
  </DomainObject.Predmet.OstaliListFormatedWithAdressOIB>
  <DomainObject.Predmet.OstaliListNazivFormated>
    <izvorni_sadrzaj>
      <item>Tomislav Mraz</item>
    </izvorni_sadrzaj>
    <derivirana_varijabla naziv="DomainObject.Predmet.OstaliListNazivFormated_1">
      <item>Tomislav Mraz</item>
    </derivirana_varijabla>
  </DomainObject.Predmet.OstaliListNazivFormated>
  <DomainObject.Predmet.OstaliListNazivFormatedOIB>
    <izvorni_sadrzaj>
      <item>Tomislav Mraz</item>
    </izvorni_sadrzaj>
    <derivirana_varijabla naziv="DomainObject.Predmet.OstaliListNazivFormatedOIB_1">
      <item>Tomislav Mraz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St-894/2018-7</izvorni_sadrzaj>
    <derivirana_varijabla naziv="DomainObject.PoslovniBrojDokumenta_1">St-894/2018-7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TERRA-MARE REAL ESTATE d.o.o.</izvorni_sadrzaj>
    <derivirana_varijabla naziv="DomainObject.Predmet.ProtustrankaIDrugi_1">TERRA-MARE REAL ESTATE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TERRA-MARE REAL ESTATE d.o.o., OIB 11350423132, Jordanovac 15, 10000 Zagreb</izvorni_sadrzaj>
    <derivirana_varijabla naziv="DomainObject.Predmet.ProtustrankaIDrugiAdressOIB_1">TERRA-MARE REAL ESTATE d.o.o., OIB 11350423132, Jordanovac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TERRA-MARE REAL ESTATE d.o.o.</item>
      <item>Tomislav Mraz</item>
    </izvorni_sadrzaj>
    <derivirana_varijabla naziv="DomainObject.Predmet.SudioniciListNaziv_1">
      <item>FINA Regionalni centar Zagreb</item>
      <item>TERRA-MARE REAL ESTATE d.o.o.</item>
      <item>Tomislav Mraz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TERRA-MARE REAL ESTATE d.o.o., OIB 11350423132, Jordanovac 15,10000 Zagreb</item>
      <item>Tomislav Mraz, Jordanovac 15,10000 Zagreb</item>
    </izvorni_sadrzaj>
    <derivirana_varijabla naziv="DomainObject.Predmet.SudioniciListAdressOIB_1">
      <item>FINA Regionalni centar Zagreb, OIB 85821130368, Trg svibanjskih žrtava 1995. 1,10000 Zagreb</item>
      <item>TERRA-MARE REAL ESTATE d.o.o., OIB 11350423132, Jordanovac 15,10000 Zagreb</item>
      <item>Tomislav Mraz, Jordanovac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11350423132</item>
      <item>, OIB null</item>
    </izvorni_sadrzaj>
    <derivirana_varijabla naziv="DomainObject.Predmet.SudioniciListNazivOIB_1">
      <item>, OIB 85821130368</item>
      <item>, OIB 11350423132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75AAD-C0DA-45E9-B70F-EAD12F071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3363</properties:Characters>
  <properties:Lines>72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2018-07-05T07:24:00Z</dcterms:created>
  <dc:creator>gzubak</dc:creator>
  <cp:lastModifiedBy>Suzana Munitić Maltar</cp:lastModifiedBy>
  <cp:lastPrinted>2016-02-29T10:19:00Z</cp:lastPrinted>
  <dcterms:modified xmlns:xsi="http://www.w3.org/2001/XMLSchema-instance" xsi:type="dcterms:W3CDTF">2018-07-05T07:45:00Z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St-894/2018-7 / Odluka - Rješenje - odbijen zahtjev/prijedlog (rješenje-_odbijanje_nije_više_u_blokadi,_dostavljen_očevidnik.docx)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