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036d" w14:paraId="ed6036d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F7715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 xml:space="preserve">STALNA SLUŽBA TRGOVAČKOG </w:t>
      </w:r>
    </w:p>
    <w:p w:rsidRDefault="00B644BB" w:rsidP="00B644BB" w:rsidR="00B644BB">
      <w:r>
        <w:t xml:space="preserve">SUDA U </w:t>
      </w:r>
      <w:r w:rsidR="00313A34">
        <w:t>SLAVONSKOM BRODU</w:t>
      </w:r>
    </w:p>
    <w:p w:rsidRDefault="00B644BB" w:rsidP="00B644BB" w:rsidR="00B644BB">
      <w:r>
        <w:t>Trg Pobjede 13.</w:t>
      </w:r>
    </w:p>
    <w:p w:rsidRDefault="00B644BB" w:rsidP="00B644BB" w:rsidR="00B644BB">
      <w:r>
        <w:t xml:space="preserve">35000 Slavonski Brod                                               </w:t>
      </w:r>
      <w:r w:rsidR="00BC1282">
        <w:tab/>
        <w:t xml:space="preserve">        </w:t>
      </w:r>
      <w:r>
        <w:t>Broj:</w:t>
      </w:r>
      <w:r w:rsidR="00F77150">
        <w:t xml:space="preserve"> </w:t>
      </w:r>
      <w:r w:rsidR="00DE5253">
        <w:t>2/</w:t>
      </w:r>
      <w:r>
        <w:t>St-</w:t>
      </w:r>
      <w:r w:rsidR="00BC1282">
        <w:t>89/2018-3</w:t>
      </w:r>
    </w:p>
    <w:p w:rsidRDefault="00B644BB" w:rsidP="00B644BB" w:rsidR="00B644BB"/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F77150" w:rsidR="00B644BB">
      <w:pPr>
        <w:ind w:firstLine="708"/>
        <w:jc w:val="both"/>
      </w:pPr>
      <w:r>
        <w:t xml:space="preserve">TRGOVAČKI SUD U OSIJEKU STALNA SLUŽBA U </w:t>
      </w:r>
      <w:r w:rsidR="00313A34">
        <w:t>SLAVONSKOM BRODU</w:t>
      </w:r>
      <w:r>
        <w:t>,  po stečajnom sucu Davorinu Pavičić, povodom zahtjeva FINE  Regionalni centar Osijek,  za provedbu skraćenog stečajnog postupka po službenoj dužnosti nad dužnik</w:t>
      </w:r>
      <w:r w:rsidR="003F1C6D">
        <w:t>om</w:t>
      </w:r>
      <w:r w:rsidR="00BC1282">
        <w:t xml:space="preserve"> ISOLIERUNG TECHNIK j.d.o.o. za industrijsku i građevinsku izolaciju i usluge, Slavonski Brod, Svetog Lovre 41, OIB: 05135157441</w:t>
      </w:r>
      <w:r w:rsidR="003F1C6D">
        <w:t>, dana</w:t>
      </w:r>
      <w:r>
        <w:t xml:space="preserve"> </w:t>
      </w:r>
      <w:r w:rsidR="00BC1282">
        <w:t>26. ožujka 2018</w:t>
      </w:r>
      <w:r>
        <w:t>.</w:t>
      </w:r>
    </w:p>
    <w:p w:rsidRDefault="00F77150" w:rsidP="00F77150" w:rsidR="00F77150">
      <w:pPr>
        <w:ind w:firstLine="708"/>
        <w:jc w:val="both"/>
      </w:pPr>
    </w:p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Otvara se skraćeni stečajni postupak nad dužnikom</w:t>
      </w:r>
      <w:r w:rsidR="00EA502E" w:rsidRPr="00EA502E">
        <w:t xml:space="preserve"> </w:t>
      </w:r>
      <w:r w:rsidR="00BC1282">
        <w:t>ISOLIERUNG TECHNIK j.d.o.o. za industrijsku i građevinsku izolaciju i usluge, Slavonski Brod, Svetog Lovre 41, OIB: 05135157441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 stečajnog upravitelja imenuje se</w:t>
      </w:r>
      <w:r w:rsidR="00DF2758">
        <w:t xml:space="preserve"> </w:t>
      </w:r>
      <w:r w:rsidR="00BC1282">
        <w:t xml:space="preserve">Siniša </w:t>
      </w:r>
      <w:proofErr w:type="spellStart"/>
      <w:r w:rsidR="00BC1282">
        <w:t>Rajnović</w:t>
      </w:r>
      <w:proofErr w:type="spellEnd"/>
      <w:r w:rsidR="00BC1282">
        <w:t xml:space="preserve"> iz </w:t>
      </w:r>
      <w:proofErr w:type="spellStart"/>
      <w:r w:rsidR="00BC1282">
        <w:t>Milanovca</w:t>
      </w:r>
      <w:proofErr w:type="spellEnd"/>
      <w:r w:rsidR="00BC1282">
        <w:t>, Virovitica, Svetog Trojstva 87, OIB: 86217384445</w:t>
      </w:r>
      <w:r w:rsidR="00B04DF5">
        <w:t>.</w:t>
      </w:r>
    </w:p>
    <w:p w:rsidRDefault="00F648A6" w:rsidP="00F648A6" w:rsidR="00F648A6">
      <w:pPr>
        <w:pStyle w:val="Odlomakpopisa"/>
      </w:pP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Zaključuje se skraćeni stečajni postupak nad</w:t>
      </w:r>
      <w:r w:rsidR="00EA502E">
        <w:t xml:space="preserve"> </w:t>
      </w:r>
      <w:r w:rsidR="00BC1282">
        <w:t>ISOLIERUNG TECHNIK j.d.o.o. za industrijsku i građevinsku izolaciju i usluge, Slavonski Brod, Svetog Lovre 41, OIB: 05135157441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Ovo rješenje se ob</w:t>
      </w:r>
      <w:r w:rsidR="00EA502E">
        <w:t>javljuje na mrežnoj stranici e-</w:t>
      </w:r>
      <w:r>
        <w:t>Oglasna ploča sudova, a po pravomoćnosti dostavlja se sudskom</w:t>
      </w:r>
      <w:r w:rsidR="00EA502E">
        <w:t xml:space="preserve"> registru radi brisanja dužnika</w:t>
      </w:r>
      <w:r>
        <w:t>, te FINI i banci u kojoj se vodi poslovni račun dužnika, radi zatvaranja računa.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</w:t>
      </w:r>
      <w:r w:rsidR="00313A34">
        <w:t>i</w:t>
      </w:r>
      <w:r>
        <w:t>.</w:t>
      </w:r>
    </w:p>
    <w:p w:rsidRDefault="00313A34" w:rsidP="00F77150" w:rsidR="00313A34">
      <w:pPr>
        <w:pStyle w:val="Odlomakpopisa"/>
        <w:jc w:val="both"/>
      </w:pPr>
    </w:p>
    <w:p w:rsidRDefault="00313A34" w:rsidP="00F77150" w:rsidR="00313A34">
      <w:pPr>
        <w:pStyle w:val="Odlomakpopisa1"/>
        <w:jc w:val="both"/>
      </w:pPr>
    </w:p>
    <w:p w:rsidRDefault="00DE5253" w:rsidP="00DE5253" w:rsidR="00731167">
      <w:pPr>
        <w:pStyle w:val="Odlomakpopisa1"/>
        <w:ind w:left="5664"/>
        <w:jc w:val="both"/>
      </w:pPr>
      <w:r>
        <w:t xml:space="preserve">     </w:t>
      </w:r>
      <w:r w:rsidR="00BC1282">
        <w:t xml:space="preserve">Broj: </w:t>
      </w:r>
      <w:r>
        <w:t>2/</w:t>
      </w:r>
      <w:r w:rsidR="00BC1282">
        <w:t>St-89/2018-3</w:t>
      </w:r>
    </w:p>
    <w:p w:rsidRDefault="00731167" w:rsidP="00F77150" w:rsidR="00731167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 xml:space="preserve">                                                    - 2 –</w:t>
      </w:r>
    </w:p>
    <w:p w:rsidRDefault="00B32665" w:rsidP="006023B4" w:rsidR="00B32665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B644BB" w:rsidP="00F77150" w:rsidR="00B644BB">
      <w:pPr>
        <w:jc w:val="both"/>
      </w:pPr>
    </w:p>
    <w:p w:rsidRDefault="00A64D7F" w:rsidP="006023B4" w:rsidR="00B644BB">
      <w:pPr>
        <w:jc w:val="center"/>
      </w:pPr>
      <w:r>
        <w:t>Obr</w:t>
      </w:r>
      <w:r w:rsidR="00B644BB">
        <w:t>a</w:t>
      </w:r>
      <w:r>
        <w:t>zloženj</w:t>
      </w:r>
      <w:r w:rsidR="00B644BB">
        <w:t>e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FINA Regionalni centar Osijek podnijela je ovom sudu zahtjev za provedbu skraćenog stečajnog postupka temeljem odredbe članka </w:t>
      </w:r>
      <w:r w:rsidR="006023B4">
        <w:t>429</w:t>
      </w:r>
      <w:r>
        <w:t xml:space="preserve"> st</w:t>
      </w:r>
      <w:r w:rsidR="006023B4">
        <w:t xml:space="preserve">avak </w:t>
      </w:r>
      <w:r>
        <w:t>1. Stečajnog zakona ( NN br. 71/15 dalje SZ).</w:t>
      </w:r>
    </w:p>
    <w:p w:rsidRDefault="00B644BB" w:rsidP="00F77150" w:rsidR="00B644BB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F77150" w:rsidR="00B644BB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F77150" w:rsidR="00B644BB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F77150" w:rsidR="00B644BB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B644BB" w:rsidP="00F77150" w:rsidR="00B644BB">
      <w:pPr>
        <w:jc w:val="both"/>
      </w:pPr>
      <w:r>
        <w:t xml:space="preserve">     Oglas navedenog sadržaja objavljen na mrežnoj stranici e-Oglasna ploča sudova  </w:t>
      </w:r>
      <w:r w:rsidR="00BC1282">
        <w:rPr>
          <w:b/>
        </w:rPr>
        <w:t>5. veljače</w:t>
      </w:r>
      <w:r w:rsidR="006023B4" w:rsidRPr="00BC1282">
        <w:rPr>
          <w:b/>
        </w:rPr>
        <w:t xml:space="preserve"> 201</w:t>
      </w:r>
      <w:r w:rsidR="00BC1282">
        <w:rPr>
          <w:b/>
        </w:rPr>
        <w:t>8</w:t>
      </w:r>
      <w:r w:rsidR="006023B4" w:rsidRPr="00BC1282">
        <w:rPr>
          <w:b/>
        </w:rPr>
        <w:t>.</w:t>
      </w:r>
      <w:r w:rsidRPr="00BC1282">
        <w:rPr>
          <w:b/>
        </w:rPr>
        <w:t>,</w:t>
      </w:r>
      <w:r>
        <w:t xml:space="preserve">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  <w:r>
        <w:t xml:space="preserve">                                                            - 3 -</w:t>
      </w:r>
    </w:p>
    <w:p w:rsidRDefault="006023B4" w:rsidP="00F77150" w:rsidR="006023B4">
      <w:pPr>
        <w:jc w:val="both"/>
      </w:pPr>
    </w:p>
    <w:p w:rsidRDefault="00B644BB" w:rsidP="00F77150" w:rsidR="00B644BB">
      <w:pPr>
        <w:jc w:val="both"/>
      </w:pPr>
      <w:r>
        <w:t xml:space="preserve">     Izbor stečajnog upravitelja obavljen je metodom slučajnog odabira u skladu s odredbom čl.84.st.1.SZ-a.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B644BB" w:rsidP="00F77150" w:rsidR="00B644BB">
      <w:pPr>
        <w:jc w:val="both"/>
      </w:pPr>
    </w:p>
    <w:p w:rsidRDefault="00B644BB" w:rsidP="00B644BB" w:rsidR="00B644BB"/>
    <w:p w:rsidRDefault="00B644BB" w:rsidP="00B644BB" w:rsidR="00B644BB">
      <w:r>
        <w:t xml:space="preserve">                                    U Slavonskom Brodu</w:t>
      </w:r>
      <w:r w:rsidR="00BC1282">
        <w:t xml:space="preserve"> 26. ožujka 2018.</w:t>
      </w:r>
    </w:p>
    <w:p w:rsidRDefault="00B644BB" w:rsidP="00B644BB" w:rsidR="00B644BB"/>
    <w:p w:rsidRDefault="00B644BB" w:rsidP="00B644BB" w:rsidR="00B644BB"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  </w:t>
      </w:r>
      <w:r w:rsidR="008650B7">
        <w:t xml:space="preserve">      </w:t>
      </w:r>
      <w:r>
        <w:t xml:space="preserve"> Stečajni sudac:</w:t>
      </w:r>
    </w:p>
    <w:p w:rsidRDefault="00B644BB" w:rsidP="00B644BB" w:rsidR="00B644BB"/>
    <w:p w:rsidRDefault="00B644BB" w:rsidP="00B04DF5" w:rsidR="008650B7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</w:t>
      </w:r>
      <w:r w:rsidR="006023B4">
        <w:t xml:space="preserve">  </w:t>
      </w:r>
      <w:r w:rsidR="008650B7">
        <w:t xml:space="preserve">      </w:t>
      </w:r>
      <w:r>
        <w:t xml:space="preserve"> Davorin Pavičić</w:t>
      </w:r>
      <w:r w:rsidR="008650B7">
        <w:t xml:space="preserve"> </w:t>
      </w:r>
      <w:r w:rsidR="008650B7">
        <w:br/>
      </w:r>
    </w:p>
    <w:p w:rsidRDefault="00B644BB" w:rsidP="00B644BB" w:rsidR="00B644BB"/>
    <w:p w:rsidRDefault="00B644BB" w:rsidP="00B644BB" w:rsidR="00B644BB"/>
    <w:p w:rsidRDefault="00B644BB" w:rsidP="00B644BB" w:rsidR="00B644BB" w:rsidRPr="00A64D7F">
      <w:pPr>
        <w:rPr>
          <w:b/>
        </w:rPr>
      </w:pPr>
      <w:r w:rsidRPr="00A64D7F">
        <w:rPr>
          <w:b/>
        </w:rP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B644BB">
      <w:r>
        <w:t>sudu u 3 primjerka, o žalbi odlučuje Visoki trgovački sud RH u</w:t>
      </w:r>
    </w:p>
    <w:p w:rsidRDefault="00B644BB" w:rsidP="00B644BB" w:rsidR="00B644BB">
      <w:r>
        <w:t>Zagrebu.</w:t>
      </w:r>
    </w:p>
    <w:p w:rsidRDefault="00B644BB" w:rsidP="00B644BB" w:rsidR="00B644BB"/>
    <w:p w:rsidRDefault="00B644BB" w:rsidP="00B644BB" w:rsidR="00B644BB"/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Dostaviti putem mrežne stanice e-Oglasna ploča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Cs w:val="20"/>
        </w:rPr>
      </w:pPr>
      <w:r w:rsidRPr="00B568AB">
        <w:rPr>
          <w:rFonts w:eastAsia="Times New Roman"/>
          <w:szCs w:val="20"/>
        </w:rPr>
        <w:t>1.</w:t>
      </w:r>
      <w:r w:rsidR="00B04DF5">
        <w:rPr>
          <w:rFonts w:eastAsia="Times New Roman"/>
          <w:szCs w:val="20"/>
        </w:rPr>
        <w:t xml:space="preserve"> </w:t>
      </w:r>
      <w:r w:rsidRPr="00B568AB">
        <w:rPr>
          <w:rFonts w:eastAsia="Times New Roman"/>
          <w:szCs w:val="20"/>
        </w:rPr>
        <w:t>stečajnom upravitelju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2. zastupniku po zakonu dužnika do otvaranja stečajnog postupka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3. Porezna uprava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4. ŽDO Građansko upravni odjel </w:t>
      </w:r>
      <w:proofErr w:type="spellStart"/>
      <w:r w:rsidRPr="00B568AB">
        <w:rPr>
          <w:rFonts w:eastAsia="Times New Roman"/>
          <w:szCs w:val="20"/>
        </w:rPr>
        <w:t>Slav.Brod</w:t>
      </w:r>
      <w:proofErr w:type="spellEnd"/>
    </w:p>
    <w:p w:rsidRDefault="00B568AB" w:rsidP="00B568AB" w:rsid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5. predlagatelju </w:t>
      </w:r>
    </w:p>
    <w:p w:rsidRDefault="00A64D7F" w:rsidP="00B568AB" w:rsidR="00A64D7F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6. banci koja obavlja poslove platnog prometa, po pravomoćnosti</w:t>
      </w:r>
    </w:p>
    <w:p w:rsidRDefault="00A64D7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7. registru suda odmah i</w:t>
      </w:r>
      <w:r w:rsidR="00B568AB" w:rsidRPr="00B568AB">
        <w:rPr>
          <w:rFonts w:eastAsia="Times New Roman"/>
          <w:szCs w:val="20"/>
        </w:rPr>
        <w:t xml:space="preserve"> po pravomoćnosti</w:t>
      </w:r>
    </w:p>
    <w:p w:rsidRDefault="002129FD" w:rsidP="00B644BB" w:rsidR="00B644BB">
      <w:r>
        <w:t xml:space="preserve"> 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14F7"/>
    <w:rsid w:val="000C4389"/>
    <w:rsid w:val="000D59BE"/>
    <w:rsid w:val="00123602"/>
    <w:rsid w:val="0013641F"/>
    <w:rsid w:val="001519BC"/>
    <w:rsid w:val="0015496C"/>
    <w:rsid w:val="001A212E"/>
    <w:rsid w:val="00206C56"/>
    <w:rsid w:val="002129FD"/>
    <w:rsid w:val="00250B5B"/>
    <w:rsid w:val="002C5464"/>
    <w:rsid w:val="00313A34"/>
    <w:rsid w:val="00371D1E"/>
    <w:rsid w:val="00396F19"/>
    <w:rsid w:val="003F1C6D"/>
    <w:rsid w:val="004302F7"/>
    <w:rsid w:val="004352A2"/>
    <w:rsid w:val="004B4BCB"/>
    <w:rsid w:val="004C4465"/>
    <w:rsid w:val="005D31FB"/>
    <w:rsid w:val="005F7205"/>
    <w:rsid w:val="006023B4"/>
    <w:rsid w:val="006279FF"/>
    <w:rsid w:val="00693ECA"/>
    <w:rsid w:val="00731167"/>
    <w:rsid w:val="0078719D"/>
    <w:rsid w:val="008650B7"/>
    <w:rsid w:val="00870B45"/>
    <w:rsid w:val="008D41BF"/>
    <w:rsid w:val="008F6328"/>
    <w:rsid w:val="00992253"/>
    <w:rsid w:val="009C72A9"/>
    <w:rsid w:val="009D1E74"/>
    <w:rsid w:val="00A64D7F"/>
    <w:rsid w:val="00AC54D7"/>
    <w:rsid w:val="00AF3480"/>
    <w:rsid w:val="00B04DF5"/>
    <w:rsid w:val="00B32665"/>
    <w:rsid w:val="00B568AB"/>
    <w:rsid w:val="00B644BB"/>
    <w:rsid w:val="00B72FC1"/>
    <w:rsid w:val="00BC1282"/>
    <w:rsid w:val="00BE0A26"/>
    <w:rsid w:val="00C74209"/>
    <w:rsid w:val="00C82004"/>
    <w:rsid w:val="00DA7100"/>
    <w:rsid w:val="00DE5253"/>
    <w:rsid w:val="00DF2758"/>
    <w:rsid w:val="00EA502E"/>
    <w:rsid w:val="00ED402A"/>
    <w:rsid w:val="00EE71A9"/>
    <w:rsid w:val="00F648A6"/>
    <w:rsid w:val="00F77150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 SZ</izvorni_sadrzaj>
    <derivirana_varijabla naziv="DomainObject.Predmet.Opis_1">ČL. 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 TECHNIK j.d.o.o. za industrijsku i građevinsku izolaciju i usluge</izvorni_sadrzaj>
    <derivirana_varijabla naziv="DomainObject.Predmet.ProtustrankaFormated_1">  ISOLIERUNG TECHNIK j.d.o.o. za industrijsku i građevinsku izolaciju i usluge</derivirana_varijabla>
  </DomainObject.Predmet.ProtustrankaFormated>
  <DomainObject.Predmet.ProtustrankaFormatedOIB>
    <izvorni_sadrzaj>  ISOLIERUNG TECHNIK j.d.o.o. za industrijsku i građevinsku izolaciju i usluge, OIB 05135157441</izvorni_sadrzaj>
    <derivirana_varijabla naziv="DomainObject.Predmet.ProtustrankaFormatedOIB_1">  ISOLIERUNG TECHNIK j.d.o.o. za industrijsku i građevinsku izolaciju i usluge, OIB 05135157441</derivirana_varijabla>
  </DomainObject.Predmet.ProtustrankaFormatedOIB>
  <DomainObject.Predmet.ProtustrankaFormatedWithAdress>
    <izvorni_sadrzaj> ISOLIERUNG TECHNIK j.d.o.o. za industrijsku i građevinsku izolaciju i usluge, Svetog Lovre br. 41, 35000 Slavonski Brod</izvorni_sadrzaj>
    <derivirana_varijabla naziv="DomainObject.Predmet.ProtustrankaFormatedWithAdress_1"> ISOLIERUNG TECHNIK j.d.o.o. za industrijsku i građevinsku izolaciju i usluge, Svetog Lovre br. 41, 35000 Slavonski Brod</derivirana_varijabla>
  </DomainObject.Predmet.ProtustrankaFormatedWithAdress>
  <DomainObject.Predmet.ProtustrankaFormatedWithAdressOIB>
    <izvorni_sadrzaj> ISOLIERUNG TECHNIK j.d.o.o. za industrijsku i građevinsku izolaciju i usluge, OIB 05135157441, Svetog Lovre br. 41, 35000 Slavonski Brod</izvorni_sadrzaj>
    <derivirana_varijabla naziv="DomainObject.Predmet.ProtustrankaFormatedWithAdressOIB_1"> ISOLIERUNG TECHNIK j.d.o.o. za industrijsku i građevinsku izolaciju i usluge, OIB 05135157441, Svetog Lovre br. 41, 35000 Slavonski Brod</derivirana_varijabla>
  </DomainObject.Predmet.ProtustrankaFormatedWithAdressOIB>
  <DomainObject.Predmet.ProtustrankaWithAdress>
    <izvorni_sadrzaj>ISOLIERUNG TECHNIK j.d.o.o. za industrijsku i građevinsku izolaciju i usluge Svetog Lovre br. 41, 35000 Slavonski Brod</izvorni_sadrzaj>
    <derivirana_varijabla naziv="DomainObject.Predmet.ProtustrankaWithAdress_1">ISOLIERUNG TECHNIK j.d.o.o. za industrijsku i građevinsku izolaciju i usluge Svetog Lovre br. 41, 35000 Slavonski Brod</derivirana_varijabla>
  </DomainObject.Predmet.ProtustrankaWithAdress>
  <DomainObject.Predmet.ProtustrankaWithAdressOIB>
    <izvorni_sadrzaj>ISOLIERUNG TECHNIK j.d.o.o. za industrijsku i građevinsku izolaciju i usluge, OIB 05135157441, Svetog Lovre br. 41, 35000 Slavonski Brod</izvorni_sadrzaj>
    <derivirana_varijabla naziv="DomainObject.Predmet.ProtustrankaWithAdressOIB_1">ISOLIERUNG TECHNIK j.d.o.o. za industrijsku i građevinsku izolaciju i usluge, OIB 05135157441, Svetog Lovre br. 41, 35000 Slavonski Brod</derivirana_varijabla>
  </DomainObject.Predmet.ProtustrankaWithAdressOIB>
  <DomainObject.Predmet.ProtustrankaNazivFormated>
    <izvorni_sadrzaj>ISOLIERUNG TECHNIK j.d.o.o. za industrijsku i građevinsku izolaciju i usluge</izvorni_sadrzaj>
    <derivirana_varijabla naziv="DomainObject.Predmet.ProtustrankaNazivFormated_1">ISOLIERUNG TECHNIK j.d.o.o. za industrijsku i građevinsku izolaciju i usluge</derivirana_varijabla>
  </DomainObject.Predmet.ProtustrankaNazivFormated>
  <DomainObject.Predmet.ProtustrankaNazivFormatedOIB>
    <izvorni_sadrzaj>ISOLIERUNG TECHNIK j.d.o.o. za industrijsku i građevinsku izolaciju i usluge, OIB 05135157441</izvorni_sadrzaj>
    <derivirana_varijabla naziv="DomainObject.Predmet.ProtustrankaNazivFormatedOIB_1">ISOLIERUNG TECHNIK j.d.o.o. za industrijsku i građevinsku izolaciju i usluge, OIB 05135157441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15207.18</izvorni_sadrzaj>
    <derivirana_varijabla naziv="DomainObject.Predmet.TrenutnaVrijednost_1">15207.18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ISOLIERUNG TECHNIK j.d.o.o. za industrijsku i građevinsku izolaciju i usluge</item>
    </izvorni_sadrzaj>
    <derivirana_varijabla naziv="DomainObject.Predmet.ProtuStrankaListFormated_1">
      <item>ISOLIERUNG TECHNIK j.d.o.o. za industrijsku i građevinsku izolaciju i usluge</item>
    </derivirana_varijabla>
  </DomainObject.Predmet.ProtuStrankaListFormated>
  <DomainObject.Predmet.ProtuStrankaListFormatedOIB>
    <izvorni_sadrzaj>
      <item>ISOLIERUNG TECHNIK j.d.o.o. za industrijsku i građevinsku izolaciju i usluge, OIB 05135157441</item>
    </izvorni_sadrzaj>
    <derivirana_varijabla naziv="DomainObject.Predmet.ProtuStrankaListFormatedOIB_1">
      <item>ISOLIERUNG TECHNIK j.d.o.o. za industrijsku i građevinsku izolaciju i usluge, OIB 05135157441</item>
    </derivirana_varijabla>
  </DomainObject.Predmet.ProtuStrankaListFormatedOIB>
  <DomainObject.Predmet.ProtuStrankaListFormatedWithAdress>
    <izvorni_sadrzaj>
      <item>ISOLIERUNG TECHNIK j.d.o.o. za industrijsku i građevinsku izolaciju i usluge, Svetog Lovre br. 41, 35000 Slavonski Brod</item>
    </izvorni_sadrzaj>
    <derivirana_varijabla naziv="DomainObject.Predmet.ProtuStrankaListFormatedWithAdress_1">
      <item>ISOLIERUNG TECHNIK j.d.o.o. za industrijsku i građevinsku izolaciju i usluge, Svetog Lovre br. 41, 35000 Slavonski Brod</item>
    </derivirana_varijabla>
  </DomainObject.Predmet.ProtuStrankaListFormatedWithAdress>
  <DomainObject.Predmet.ProtuStrankaListFormatedWithAdressOIB>
    <izvorni_sadrzaj>
      <item>ISOLIERUNG TECHNIK j.d.o.o. za industrijsku i građevinsku izolaciju i usluge, OIB 05135157441, Svetog Lovre br. 41, 35000 Slavonski Brod</item>
    </izvorni_sadrzaj>
    <derivirana_varijabla naziv="DomainObject.Predmet.ProtuStrankaListFormatedWithAdressOIB_1">
      <item>ISOLIERUNG TECHNIK j.d.o.o. za industrijsku i građevinsku izolaciju i usluge, OIB 05135157441, Svetog Lovre br. 41, 35000 Slavonski Brod</item>
    </derivirana_varijabla>
  </DomainObject.Predmet.ProtuStrankaListFormatedWithAdressOIB>
  <DomainObject.Predmet.ProtuStrankaListNazivFormated>
    <izvorni_sadrzaj>
      <item>ISOLIERUNG TECHNIK j.d.o.o. za industrijsku i građevinsku izolaciju i usluge</item>
    </izvorni_sadrzaj>
    <derivirana_varijabla naziv="DomainObject.Predmet.ProtuStrankaListNazivFormated_1">
      <item>ISOLIERUNG TECHNIK j.d.o.o. za industrijsku i građevinsku izolaciju i usluge</item>
    </derivirana_varijabla>
  </DomainObject.Predmet.ProtuStrankaListNazivFormated>
  <DomainObject.Predmet.ProtuStrankaListNazivFormatedOIB>
    <izvorni_sadrzaj>
      <item>ISOLIERUNG TECHNIK j.d.o.o. za industrijsku i građevinsku izolaciju i usluge, OIB 05135157441</item>
    </izvorni_sadrzaj>
    <derivirana_varijabla naziv="DomainObject.Predmet.ProtuStrankaListNazivFormatedOIB_1">
      <item>ISOLIERUNG TECHNIK j.d.o.o. za industrijsku i građevinsku izolaciju i usluge, OIB 05135157441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ISOLIERUNG TECHNIK j.d.o.o. za industrijsku i građevinsku izolaciju i usluge</izvorni_sadrzaj>
    <derivirana_varijabla naziv="DomainObject.Predmet.ProtustrankaIDrugi_1">ISOLIERUNG TECHNIK j.d.o.o. za industrijsku i građevinsku izolaciju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ISOLIERUNG TECHNIK j.d.o.o. za industrijsku i građevinsku izolaciju i usluge, OIB 05135157441, Svetog Lovre br. 41, 35000 Slavonski Brod</izvorni_sadrzaj>
    <derivirana_varijabla naziv="DomainObject.Predmet.ProtustrankaIDrugiAdressOIB_1">ISOLIERUNG TECHNIK j.d.o.o. za industrijsku i građevinsku izolaciju i usluge, OIB 05135157441, Svetog Lovre br.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ISOLIERUNG TECHNIK j.d.o.o. za industrijsku i građevinsku izolaciju i usluge</item>
    </izvorni_sadrzaj>
    <derivirana_varijabla naziv="DomainObject.Predmet.SudioniciListNaziv_1">
      <item>Financijska agencija</item>
      <item>ISOLIERUNG TECHNIK j.d.o.o. za industrijsku i građevinsku izolaciju i usluge</item>
    </derivirana_varijabla>
  </DomainObject.Predmet.SudioniciListNaziv>
  <DomainObject.Predmet.SudioniciListAdressOIB>
    <izvorni_sadrzaj>
      <item>Financijska agencija, OIB 85821130368, Ulica grada Vukovara 70,10000 Zagreb</item>
      <item>ISOLIERUNG TECHNIK j.d.o.o. za industrijsku i građevinsku izolaciju i usluge, OIB 05135157441, Svetog Lovre br. 41,35000 Slavonski Brod</item>
    </izvorni_sadrzaj>
    <derivirana_varijabla naziv="DomainObject.Predmet.SudioniciListAdressOIB_1">
      <item>Financijska agencija, OIB 85821130368, Ulica grada Vukovara 70,10000 Zagreb</item>
      <item>ISOLIERUNG TECHNIK j.d.o.o. za industrijsku i građevinsku izolaciju i usluge, OIB 05135157441, Svetog Lovre br.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05135157441</item>
    </izvorni_sadrzaj>
    <derivirana_varijabla naziv="DomainObject.Predmet.SudioniciListNazivOIB_1">
      <item>, OIB 85821130368</item>
      <item>, OIB 05135157441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0F134-52B2-43EA-A840-5659D1B25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851</properties:Words>
  <properties:Characters>4767</properties:Characters>
  <properties:Lines>142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2018-03-26T08:56:00Z</dcterms:created>
  <dc:creator>bconka</dc:creator>
  <cp:lastModifiedBy>wsadmin</cp:lastModifiedBy>
  <cp:lastPrinted>2018-03-26T08:57:00Z</cp:lastPrinted>
  <dcterms:modified xmlns:xsi="http://www.w3.org/2001/XMLSchema-instance" xsi:type="dcterms:W3CDTF">2018-03-26T08:59:00Z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OTVARANJE I ZAKLJUČENJE SKRAĆENOG 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